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60C" w:rsidRDefault="002C660C" w:rsidP="00A96210">
      <w:pPr>
        <w:spacing w:afterLines="50"/>
        <w:jc w:val="left"/>
        <w:rPr>
          <w:rFonts w:ascii="宋体"/>
          <w:b/>
        </w:rPr>
      </w:pPr>
      <w:r>
        <w:rPr>
          <w:rFonts w:ascii="宋体" w:hAnsi="宋体" w:hint="eastAsia"/>
          <w:b/>
        </w:rPr>
        <w:t>学而思奥数网天天练周练习</w:t>
      </w:r>
      <w:r>
        <w:rPr>
          <w:rFonts w:ascii="宋体" w:hAnsi="宋体"/>
          <w:b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10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/>
          <w:b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14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 w:hint="eastAsia"/>
          <w:b/>
        </w:rPr>
        <w:t>（二年级）</w:t>
      </w:r>
    </w:p>
    <w:p w:rsidR="002C660C" w:rsidRDefault="002C660C" w:rsidP="00471F5F">
      <w:pPr>
        <w:pStyle w:val="p0"/>
        <w:spacing w:after="50"/>
        <w:jc w:val="center"/>
        <w:rPr>
          <w:rFonts w:ascii="宋体"/>
        </w:rPr>
      </w:pPr>
    </w:p>
    <w:p w:rsidR="002C660C" w:rsidRDefault="002C660C" w:rsidP="00471F5F">
      <w:pPr>
        <w:spacing w:after="50"/>
        <w:rPr>
          <w:rFonts w:ascii="宋体"/>
          <w:b/>
        </w:rPr>
        <w:sectPr w:rsidR="002C660C" w:rsidSect="00471F5F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C660C" w:rsidRDefault="002C660C" w:rsidP="00471F5F">
      <w:pPr>
        <w:rPr>
          <w:rFonts w:ascii="宋体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2C660C" w:rsidRDefault="002C660C" w:rsidP="004D2E77">
      <w:pPr>
        <w:rPr>
          <w:rFonts w:ascii="宋体"/>
          <w:kern w:val="0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925F5D">
        <w:rPr>
          <w:rFonts w:ascii="宋体" w:hAnsi="宋体" w:hint="eastAsia"/>
          <w:kern w:val="0"/>
          <w:szCs w:val="21"/>
        </w:rPr>
        <w:t>解答：</w:t>
      </w:r>
    </w:p>
    <w:p w:rsidR="002C660C" w:rsidRDefault="002C660C" w:rsidP="004D2E77">
      <w:pPr>
        <w:rPr>
          <w:rFonts w:ascii="宋体"/>
          <w:szCs w:val="21"/>
        </w:rPr>
      </w:pPr>
      <w:r>
        <w:rPr>
          <w:rFonts w:ascii="宋体" w:hAnsi="宋体"/>
          <w:kern w:val="0"/>
          <w:szCs w:val="21"/>
        </w:rPr>
        <w:t>54</w:t>
      </w:r>
      <w:r>
        <w:rPr>
          <w:rFonts w:ascii="宋体" w:hAnsi="宋体" w:hint="eastAsia"/>
          <w:kern w:val="0"/>
          <w:szCs w:val="21"/>
        </w:rPr>
        <w:t>×</w:t>
      </w:r>
      <w:r>
        <w:rPr>
          <w:rFonts w:ascii="宋体" w:hAnsi="宋体"/>
          <w:kern w:val="0"/>
          <w:szCs w:val="21"/>
        </w:rPr>
        <w:t>125</w:t>
      </w:r>
      <w:r>
        <w:rPr>
          <w:rFonts w:ascii="宋体" w:hAnsi="宋体" w:hint="eastAsia"/>
          <w:kern w:val="0"/>
          <w:szCs w:val="21"/>
        </w:rPr>
        <w:t>×</w:t>
      </w:r>
      <w:r>
        <w:rPr>
          <w:rFonts w:ascii="宋体" w:hAnsi="宋体"/>
          <w:kern w:val="0"/>
          <w:szCs w:val="21"/>
        </w:rPr>
        <w:t>16</w:t>
      </w:r>
      <w:r>
        <w:rPr>
          <w:rFonts w:ascii="宋体" w:hAnsi="宋体" w:hint="eastAsia"/>
          <w:kern w:val="0"/>
          <w:szCs w:val="21"/>
        </w:rPr>
        <w:t>×</w:t>
      </w:r>
      <w:r>
        <w:rPr>
          <w:rFonts w:ascii="宋体" w:hAnsi="宋体"/>
          <w:kern w:val="0"/>
          <w:szCs w:val="21"/>
        </w:rPr>
        <w:t>8</w:t>
      </w:r>
      <w:r>
        <w:rPr>
          <w:rFonts w:ascii="宋体" w:hAnsi="宋体" w:hint="eastAsia"/>
          <w:kern w:val="0"/>
          <w:szCs w:val="21"/>
        </w:rPr>
        <w:t>×</w:t>
      </w:r>
      <w:r>
        <w:rPr>
          <w:rFonts w:ascii="宋体" w:hAnsi="宋体"/>
          <w:kern w:val="0"/>
          <w:szCs w:val="21"/>
        </w:rPr>
        <w:t>625 </w:t>
      </w:r>
      <w:r>
        <w:rPr>
          <w:rFonts w:ascii="宋体" w:hAnsi="宋体"/>
          <w:kern w:val="0"/>
          <w:szCs w:val="21"/>
        </w:rPr>
        <w:br/>
        <w:t>=125*8*125*8*2*5*54 </w:t>
      </w:r>
      <w:r>
        <w:rPr>
          <w:rFonts w:ascii="宋体" w:hAnsi="宋体"/>
          <w:kern w:val="0"/>
          <w:szCs w:val="21"/>
        </w:rPr>
        <w:br/>
        <w:t>=1000*1000*540 </w:t>
      </w:r>
      <w:r w:rsidRPr="009E557F">
        <w:rPr>
          <w:rFonts w:ascii="宋体"/>
          <w:kern w:val="0"/>
          <w:szCs w:val="21"/>
        </w:rPr>
        <w:br/>
      </w:r>
      <w:r w:rsidRPr="009E557F">
        <w:rPr>
          <w:rFonts w:ascii="宋体" w:hAnsi="宋体"/>
          <w:kern w:val="0"/>
          <w:szCs w:val="21"/>
        </w:rPr>
        <w:t>=540000000</w:t>
      </w:r>
    </w:p>
    <w:p w:rsidR="002C660C" w:rsidRPr="004D2E77" w:rsidRDefault="002C660C" w:rsidP="00E17A42">
      <w:pPr>
        <w:pStyle w:val="NormalWeb"/>
        <w:rPr>
          <w:szCs w:val="21"/>
        </w:rPr>
      </w:pPr>
    </w:p>
    <w:p w:rsidR="002C660C" w:rsidRPr="009155F4" w:rsidRDefault="002C660C" w:rsidP="00E17A42">
      <w:pPr>
        <w:pStyle w:val="NormalWeb"/>
        <w:rPr>
          <w:szCs w:val="21"/>
        </w:rPr>
      </w:pPr>
    </w:p>
    <w:p w:rsidR="002C660C" w:rsidRPr="00F63161" w:rsidRDefault="002C660C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第二题答案</w:t>
      </w:r>
      <w:r>
        <w:rPr>
          <w:rFonts w:ascii="宋体" w:hAnsi="宋体" w:hint="eastAsia"/>
        </w:rPr>
        <w:t>：</w:t>
      </w:r>
    </w:p>
    <w:p w:rsidR="002C660C" w:rsidRPr="004D2E77" w:rsidRDefault="002C660C" w:rsidP="00E17A42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925F5D">
        <w:rPr>
          <w:rFonts w:ascii="宋体" w:hAnsi="宋体" w:hint="eastAsia"/>
          <w:kern w:val="0"/>
          <w:szCs w:val="21"/>
        </w:rPr>
        <w:t>解答：</w:t>
      </w:r>
      <w:r w:rsidRPr="006D16CB">
        <w:rPr>
          <w:rFonts w:ascii="宋体" w:hAnsi="宋体" w:hint="eastAsia"/>
          <w:kern w:val="0"/>
          <w:szCs w:val="21"/>
        </w:rPr>
        <w:t>全家共有</w:t>
      </w:r>
      <w:r w:rsidRPr="006D16CB">
        <w:rPr>
          <w:rFonts w:ascii="宋体" w:hAnsi="宋体"/>
          <w:kern w:val="0"/>
          <w:szCs w:val="21"/>
        </w:rPr>
        <w:t>5</w:t>
      </w:r>
      <w:r w:rsidRPr="006D16CB">
        <w:rPr>
          <w:rFonts w:ascii="宋体" w:hAnsi="宋体" w:hint="eastAsia"/>
          <w:kern w:val="0"/>
          <w:szCs w:val="21"/>
        </w:rPr>
        <w:t>口人．妹妹的年龄最小，她是每一个男孩的妹妹．如果你列出算式：</w:t>
      </w:r>
      <w:r>
        <w:rPr>
          <w:rFonts w:ascii="宋体"/>
          <w:kern w:val="0"/>
          <w:szCs w:val="21"/>
        </w:rPr>
        <w:t> </w:t>
      </w:r>
      <w:r w:rsidRPr="006D16CB">
        <w:rPr>
          <w:rFonts w:ascii="宋体"/>
          <w:kern w:val="0"/>
          <w:szCs w:val="21"/>
        </w:rPr>
        <w:br/>
      </w:r>
      <w:r w:rsidRPr="006D16CB">
        <w:rPr>
          <w:rFonts w:ascii="宋体" w:hAnsi="宋体"/>
          <w:kern w:val="0"/>
          <w:szCs w:val="21"/>
        </w:rPr>
        <w:t>1</w:t>
      </w:r>
      <w:r w:rsidRPr="006D16CB">
        <w:rPr>
          <w:rFonts w:ascii="宋体" w:hAnsi="宋体" w:hint="eastAsia"/>
          <w:kern w:val="0"/>
          <w:szCs w:val="21"/>
        </w:rPr>
        <w:t>个妈妈</w:t>
      </w:r>
      <w:r w:rsidRPr="006D16CB">
        <w:rPr>
          <w:rFonts w:ascii="宋体" w:hAnsi="宋体"/>
          <w:kern w:val="0"/>
          <w:szCs w:val="21"/>
        </w:rPr>
        <w:t>+3</w:t>
      </w:r>
      <w:r w:rsidRPr="006D16CB">
        <w:rPr>
          <w:rFonts w:ascii="宋体" w:hAnsi="宋体" w:hint="eastAsia"/>
          <w:kern w:val="0"/>
          <w:szCs w:val="21"/>
        </w:rPr>
        <w:t>个男孩</w:t>
      </w:r>
      <w:r w:rsidRPr="006D16CB">
        <w:rPr>
          <w:rFonts w:ascii="宋体" w:hAnsi="宋体"/>
          <w:kern w:val="0"/>
          <w:szCs w:val="21"/>
        </w:rPr>
        <w:t>+3</w:t>
      </w:r>
      <w:r w:rsidRPr="006D16CB">
        <w:rPr>
          <w:rFonts w:ascii="宋体" w:hAnsi="宋体" w:hint="eastAsia"/>
          <w:kern w:val="0"/>
          <w:szCs w:val="21"/>
        </w:rPr>
        <w:t>个妹妹</w:t>
      </w:r>
      <w:r w:rsidRPr="006D16CB">
        <w:rPr>
          <w:rFonts w:ascii="宋体" w:hAnsi="宋体"/>
          <w:kern w:val="0"/>
          <w:szCs w:val="21"/>
        </w:rPr>
        <w:t>=7</w:t>
      </w:r>
      <w:r w:rsidRPr="006D16CB">
        <w:rPr>
          <w:rFonts w:ascii="宋体" w:hAnsi="宋体" w:hint="eastAsia"/>
          <w:kern w:val="0"/>
          <w:szCs w:val="21"/>
        </w:rPr>
        <w:t>口人那就错了．</w:t>
      </w:r>
    </w:p>
    <w:p w:rsidR="002C660C" w:rsidRDefault="002C660C" w:rsidP="00E17A42">
      <w:pPr>
        <w:pStyle w:val="NormalWeb"/>
        <w:rPr>
          <w:sz w:val="21"/>
          <w:szCs w:val="21"/>
        </w:rPr>
      </w:pPr>
    </w:p>
    <w:p w:rsidR="002C660C" w:rsidRPr="00841ED8" w:rsidRDefault="002C660C" w:rsidP="00471F5F">
      <w:pPr>
        <w:pStyle w:val="NormalWeb"/>
        <w:ind w:left="720" w:firstLine="405"/>
        <w:rPr>
          <w:sz w:val="21"/>
          <w:szCs w:val="21"/>
        </w:rPr>
      </w:pPr>
    </w:p>
    <w:p w:rsidR="002C660C" w:rsidRDefault="002C660C" w:rsidP="00471F5F">
      <w:pPr>
        <w:rPr>
          <w:rFonts w:ascii="宋体"/>
        </w:rPr>
      </w:pPr>
      <w:r>
        <w:rPr>
          <w:rFonts w:ascii="宋体" w:hAnsi="宋体" w:hint="eastAsia"/>
          <w:b/>
        </w:rPr>
        <w:t>第三题答案</w:t>
      </w:r>
      <w:r>
        <w:rPr>
          <w:rFonts w:ascii="宋体" w:hAnsi="宋体" w:hint="eastAsia"/>
        </w:rPr>
        <w:t>：</w:t>
      </w:r>
    </w:p>
    <w:p w:rsidR="002C660C" w:rsidRPr="00925F5D" w:rsidRDefault="002C660C" w:rsidP="004D2E77">
      <w:pPr>
        <w:rPr>
          <w:rFonts w:ascii="宋体"/>
          <w:szCs w:val="21"/>
        </w:rPr>
      </w:pPr>
      <w:r w:rsidRPr="004D2E77">
        <w:rPr>
          <w:rFonts w:ascii="宋体" w:hAnsi="宋体" w:hint="eastAsia"/>
          <w:b/>
          <w:kern w:val="0"/>
          <w:szCs w:val="21"/>
        </w:rPr>
        <w:t>解答：</w:t>
      </w:r>
      <w:r w:rsidRPr="00503339">
        <w:rPr>
          <w:rFonts w:ascii="宋体" w:hAnsi="宋体" w:hint="eastAsia"/>
          <w:kern w:val="0"/>
          <w:szCs w:val="21"/>
        </w:rPr>
        <w:t>一行有</w:t>
      </w:r>
      <w:r w:rsidRPr="00503339">
        <w:rPr>
          <w:rFonts w:ascii="宋体" w:hAnsi="宋体"/>
          <w:kern w:val="0"/>
          <w:szCs w:val="21"/>
        </w:rPr>
        <w:t>20</w:t>
      </w:r>
      <w:r w:rsidRPr="00503339">
        <w:rPr>
          <w:rFonts w:ascii="宋体" w:hAnsi="宋体" w:hint="eastAsia"/>
          <w:kern w:val="0"/>
          <w:szCs w:val="21"/>
        </w:rPr>
        <w:t>个小三角形</w:t>
      </w:r>
      <w:r w:rsidRPr="00503339">
        <w:rPr>
          <w:rFonts w:ascii="宋体" w:hAnsi="宋体"/>
          <w:kern w:val="0"/>
          <w:szCs w:val="21"/>
        </w:rPr>
        <w:t>,10</w:t>
      </w:r>
      <w:r w:rsidRPr="00503339">
        <w:rPr>
          <w:rFonts w:ascii="宋体" w:hAnsi="宋体" w:hint="eastAsia"/>
          <w:kern w:val="0"/>
          <w:szCs w:val="21"/>
        </w:rPr>
        <w:t>行共有</w:t>
      </w:r>
      <w:r w:rsidRPr="00503339">
        <w:rPr>
          <w:rFonts w:ascii="宋体" w:hAnsi="宋体"/>
          <w:kern w:val="0"/>
          <w:szCs w:val="21"/>
        </w:rPr>
        <w:t>200</w:t>
      </w:r>
      <w:r w:rsidRPr="00503339">
        <w:rPr>
          <w:rFonts w:ascii="宋体" w:hAnsi="宋体" w:hint="eastAsia"/>
          <w:kern w:val="0"/>
          <w:szCs w:val="21"/>
        </w:rPr>
        <w:t>个</w:t>
      </w:r>
    </w:p>
    <w:p w:rsidR="002C660C" w:rsidRPr="004D2E77" w:rsidRDefault="002C660C" w:rsidP="00E17A42">
      <w:pPr>
        <w:pStyle w:val="NormalWeb"/>
        <w:rPr>
          <w:b/>
        </w:rPr>
      </w:pPr>
    </w:p>
    <w:p w:rsidR="002C660C" w:rsidRPr="00C45A32" w:rsidRDefault="002C660C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第四题答案</w:t>
      </w:r>
      <w:r>
        <w:rPr>
          <w:rFonts w:ascii="宋体" w:hAnsi="宋体" w:hint="eastAsia"/>
        </w:rPr>
        <w:t>：</w:t>
      </w:r>
    </w:p>
    <w:p w:rsidR="002C660C" w:rsidRPr="00925F5D" w:rsidRDefault="002C660C" w:rsidP="00E17A42">
      <w:pPr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F31684">
        <w:rPr>
          <w:rFonts w:ascii="宋体" w:hAnsi="宋体" w:hint="eastAsia"/>
          <w:kern w:val="0"/>
          <w:szCs w:val="21"/>
        </w:rPr>
        <w:t>由题意可知，若把剧院座位数按第</w:t>
      </w:r>
      <w:r w:rsidRPr="00F31684">
        <w:rPr>
          <w:rFonts w:ascii="宋体" w:hAnsi="宋体"/>
          <w:kern w:val="0"/>
          <w:szCs w:val="21"/>
        </w:rPr>
        <w:t>1</w:t>
      </w:r>
      <w:r w:rsidRPr="00F31684">
        <w:rPr>
          <w:rFonts w:ascii="宋体" w:hAnsi="宋体" w:hint="eastAsia"/>
          <w:kern w:val="0"/>
          <w:szCs w:val="21"/>
        </w:rPr>
        <w:t>排、第</w:t>
      </w:r>
      <w:r w:rsidRPr="00F31684">
        <w:rPr>
          <w:rFonts w:ascii="宋体" w:hAnsi="宋体"/>
          <w:kern w:val="0"/>
          <w:szCs w:val="21"/>
        </w:rPr>
        <w:t>2</w:t>
      </w:r>
      <w:r w:rsidRPr="00F31684">
        <w:rPr>
          <w:rFonts w:ascii="宋体" w:hAnsi="宋体" w:hint="eastAsia"/>
          <w:kern w:val="0"/>
          <w:szCs w:val="21"/>
        </w:rPr>
        <w:t>排、第</w:t>
      </w:r>
      <w:r w:rsidRPr="00F31684">
        <w:rPr>
          <w:rFonts w:ascii="宋体" w:hAnsi="宋体"/>
          <w:kern w:val="0"/>
          <w:szCs w:val="21"/>
        </w:rPr>
        <w:t>3</w:t>
      </w:r>
      <w:r w:rsidRPr="00F31684">
        <w:rPr>
          <w:rFonts w:ascii="宋体" w:hAnsi="宋体" w:hint="eastAsia"/>
          <w:kern w:val="0"/>
          <w:szCs w:val="21"/>
        </w:rPr>
        <w:t>排、</w:t>
      </w:r>
      <w:r w:rsidRPr="00F31684">
        <w:rPr>
          <w:rFonts w:ascii="宋体" w:hint="eastAsia"/>
          <w:kern w:val="0"/>
          <w:szCs w:val="21"/>
        </w:rPr>
        <w:t>…</w:t>
      </w:r>
      <w:r w:rsidRPr="00F31684">
        <w:rPr>
          <w:rFonts w:ascii="宋体" w:hAnsi="宋体" w:hint="eastAsia"/>
          <w:kern w:val="0"/>
          <w:szCs w:val="21"/>
        </w:rPr>
        <w:t>、第</w:t>
      </w:r>
      <w:r w:rsidRPr="00F31684">
        <w:rPr>
          <w:rFonts w:ascii="宋体" w:hAnsi="宋体"/>
          <w:kern w:val="0"/>
          <w:szCs w:val="21"/>
        </w:rPr>
        <w:t>25</w:t>
      </w:r>
      <w:r w:rsidRPr="00F31684">
        <w:rPr>
          <w:rFonts w:ascii="宋体" w:hAnsi="宋体" w:hint="eastAsia"/>
          <w:kern w:val="0"/>
          <w:szCs w:val="21"/>
        </w:rPr>
        <w:t>排的顺序写出来，必是一个等差数列．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那么第</w:t>
      </w:r>
      <w:r w:rsidRPr="00F31684">
        <w:rPr>
          <w:rFonts w:ascii="宋体" w:hAnsi="宋体"/>
          <w:kern w:val="0"/>
          <w:szCs w:val="21"/>
        </w:rPr>
        <w:t>1</w:t>
      </w:r>
      <w:r w:rsidRPr="00F31684">
        <w:rPr>
          <w:rFonts w:ascii="宋体" w:hAnsi="宋体" w:hint="eastAsia"/>
          <w:kern w:val="0"/>
          <w:szCs w:val="21"/>
        </w:rPr>
        <w:t>排有多少个座位呢？因为：</w:t>
      </w:r>
      <w:r>
        <w:rPr>
          <w:rFonts w:ascii="宋体"/>
          <w:kern w:val="0"/>
          <w:szCs w:val="21"/>
        </w:rPr>
        <w:t> 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第</w:t>
      </w:r>
      <w:r w:rsidRPr="00F31684">
        <w:rPr>
          <w:rFonts w:ascii="宋体" w:hAnsi="宋体"/>
          <w:kern w:val="0"/>
          <w:szCs w:val="21"/>
        </w:rPr>
        <w:t>2</w:t>
      </w:r>
      <w:r w:rsidRPr="00F31684">
        <w:rPr>
          <w:rFonts w:ascii="宋体" w:hAnsi="宋体" w:hint="eastAsia"/>
          <w:kern w:val="0"/>
          <w:szCs w:val="21"/>
        </w:rPr>
        <w:t>排比第</w:t>
      </w:r>
      <w:r w:rsidRPr="00F31684">
        <w:rPr>
          <w:rFonts w:ascii="宋体" w:hAnsi="宋体"/>
          <w:kern w:val="0"/>
          <w:szCs w:val="21"/>
        </w:rPr>
        <w:t>1</w:t>
      </w:r>
      <w:r w:rsidRPr="00F31684">
        <w:rPr>
          <w:rFonts w:ascii="宋体" w:hAnsi="宋体" w:hint="eastAsia"/>
          <w:kern w:val="0"/>
          <w:szCs w:val="21"/>
        </w:rPr>
        <w:t>排多</w:t>
      </w:r>
      <w:r w:rsidRPr="00F31684">
        <w:rPr>
          <w:rFonts w:ascii="宋体" w:hAnsi="宋体"/>
          <w:kern w:val="0"/>
          <w:szCs w:val="21"/>
        </w:rPr>
        <w:t>2</w:t>
      </w:r>
      <w:r w:rsidRPr="00F31684">
        <w:rPr>
          <w:rFonts w:ascii="宋体" w:hAnsi="宋体" w:hint="eastAsia"/>
          <w:kern w:val="0"/>
          <w:szCs w:val="21"/>
        </w:rPr>
        <w:t>个座位，</w:t>
      </w:r>
      <w:r>
        <w:rPr>
          <w:rFonts w:ascii="宋体" w:hAnsi="宋体"/>
          <w:kern w:val="0"/>
          <w:szCs w:val="21"/>
        </w:rPr>
        <w:t>2=2</w:t>
      </w:r>
      <w:r>
        <w:rPr>
          <w:rFonts w:ascii="宋体" w:hAnsi="宋体" w:hint="eastAsia"/>
          <w:kern w:val="0"/>
          <w:szCs w:val="21"/>
        </w:rPr>
        <w:t>×</w:t>
      </w:r>
      <w:r>
        <w:rPr>
          <w:rFonts w:ascii="宋体" w:hAnsi="宋体"/>
          <w:kern w:val="0"/>
          <w:szCs w:val="21"/>
        </w:rPr>
        <w:t>1 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第</w:t>
      </w:r>
      <w:r w:rsidRPr="00F31684">
        <w:rPr>
          <w:rFonts w:ascii="宋体" w:hAnsi="宋体"/>
          <w:kern w:val="0"/>
          <w:szCs w:val="21"/>
        </w:rPr>
        <w:t>3</w:t>
      </w:r>
      <w:r w:rsidRPr="00F31684">
        <w:rPr>
          <w:rFonts w:ascii="宋体" w:hAnsi="宋体" w:hint="eastAsia"/>
          <w:kern w:val="0"/>
          <w:szCs w:val="21"/>
        </w:rPr>
        <w:t>排就比第</w:t>
      </w:r>
      <w:r w:rsidRPr="00F31684">
        <w:rPr>
          <w:rFonts w:ascii="宋体" w:hAnsi="宋体"/>
          <w:kern w:val="0"/>
          <w:szCs w:val="21"/>
        </w:rPr>
        <w:t>1</w:t>
      </w:r>
      <w:r w:rsidRPr="00F31684">
        <w:rPr>
          <w:rFonts w:ascii="宋体" w:hAnsi="宋体" w:hint="eastAsia"/>
          <w:kern w:val="0"/>
          <w:szCs w:val="21"/>
        </w:rPr>
        <w:t>排多</w:t>
      </w:r>
      <w:r w:rsidRPr="00F31684">
        <w:rPr>
          <w:rFonts w:ascii="宋体" w:hAnsi="宋体"/>
          <w:kern w:val="0"/>
          <w:szCs w:val="21"/>
        </w:rPr>
        <w:t>4</w:t>
      </w:r>
      <w:r w:rsidRPr="00F31684">
        <w:rPr>
          <w:rFonts w:ascii="宋体" w:hAnsi="宋体" w:hint="eastAsia"/>
          <w:kern w:val="0"/>
          <w:szCs w:val="21"/>
        </w:rPr>
        <w:t>个座位，</w:t>
      </w:r>
      <w:r>
        <w:rPr>
          <w:rFonts w:ascii="宋体" w:hAnsi="宋体"/>
          <w:kern w:val="0"/>
          <w:szCs w:val="21"/>
        </w:rPr>
        <w:t>4=2</w:t>
      </w:r>
      <w:r>
        <w:rPr>
          <w:rFonts w:ascii="宋体" w:hAnsi="宋体" w:hint="eastAsia"/>
          <w:kern w:val="0"/>
          <w:szCs w:val="21"/>
        </w:rPr>
        <w:t>×</w:t>
      </w:r>
      <w:r>
        <w:rPr>
          <w:rFonts w:ascii="宋体" w:hAnsi="宋体"/>
          <w:kern w:val="0"/>
          <w:szCs w:val="21"/>
        </w:rPr>
        <w:t>2 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第</w:t>
      </w:r>
      <w:r w:rsidRPr="00F31684">
        <w:rPr>
          <w:rFonts w:ascii="宋体" w:hAnsi="宋体"/>
          <w:kern w:val="0"/>
          <w:szCs w:val="21"/>
        </w:rPr>
        <w:t>4</w:t>
      </w:r>
      <w:r w:rsidRPr="00F31684">
        <w:rPr>
          <w:rFonts w:ascii="宋体" w:hAnsi="宋体" w:hint="eastAsia"/>
          <w:kern w:val="0"/>
          <w:szCs w:val="21"/>
        </w:rPr>
        <w:t>排就比第</w:t>
      </w:r>
      <w:r w:rsidRPr="00F31684">
        <w:rPr>
          <w:rFonts w:ascii="宋体" w:hAnsi="宋体"/>
          <w:kern w:val="0"/>
          <w:szCs w:val="21"/>
        </w:rPr>
        <w:t>1</w:t>
      </w:r>
      <w:r w:rsidRPr="00F31684">
        <w:rPr>
          <w:rFonts w:ascii="宋体" w:hAnsi="宋体" w:hint="eastAsia"/>
          <w:kern w:val="0"/>
          <w:szCs w:val="21"/>
        </w:rPr>
        <w:t>排多</w:t>
      </w:r>
      <w:r w:rsidRPr="00F31684">
        <w:rPr>
          <w:rFonts w:ascii="宋体" w:hAnsi="宋体"/>
          <w:kern w:val="0"/>
          <w:szCs w:val="21"/>
        </w:rPr>
        <w:t>6</w:t>
      </w:r>
      <w:r w:rsidRPr="00F31684">
        <w:rPr>
          <w:rFonts w:ascii="宋体" w:hAnsi="宋体" w:hint="eastAsia"/>
          <w:kern w:val="0"/>
          <w:szCs w:val="21"/>
        </w:rPr>
        <w:t>个座位，</w:t>
      </w:r>
      <w:r>
        <w:rPr>
          <w:rFonts w:ascii="宋体" w:hAnsi="宋体"/>
          <w:kern w:val="0"/>
          <w:szCs w:val="21"/>
        </w:rPr>
        <w:t>6=2</w:t>
      </w:r>
      <w:r>
        <w:rPr>
          <w:rFonts w:ascii="宋体" w:hAnsi="宋体" w:hint="eastAsia"/>
          <w:kern w:val="0"/>
          <w:szCs w:val="21"/>
        </w:rPr>
        <w:t>×</w:t>
      </w:r>
      <w:r>
        <w:rPr>
          <w:rFonts w:ascii="宋体" w:hAnsi="宋体"/>
          <w:kern w:val="0"/>
          <w:szCs w:val="21"/>
        </w:rPr>
        <w:t xml:space="preserve">3 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/>
          <w:kern w:val="0"/>
          <w:szCs w:val="21"/>
        </w:rPr>
        <w:t> </w:t>
      </w:r>
      <w:r w:rsidRPr="00F31684">
        <w:rPr>
          <w:rFonts w:ascii="宋体" w:hAnsi="宋体" w:hint="eastAsia"/>
          <w:kern w:val="0"/>
          <w:szCs w:val="21"/>
        </w:rPr>
        <w:t>这样，第</w:t>
      </w:r>
      <w:r w:rsidRPr="00F31684">
        <w:rPr>
          <w:rFonts w:ascii="宋体" w:hAnsi="宋体"/>
          <w:kern w:val="0"/>
          <w:szCs w:val="21"/>
        </w:rPr>
        <w:t>25</w:t>
      </w:r>
      <w:r w:rsidRPr="00F31684">
        <w:rPr>
          <w:rFonts w:ascii="宋体" w:hAnsi="宋体" w:hint="eastAsia"/>
          <w:kern w:val="0"/>
          <w:szCs w:val="21"/>
        </w:rPr>
        <w:t>排就比第</w:t>
      </w:r>
      <w:r w:rsidRPr="00F31684">
        <w:rPr>
          <w:rFonts w:ascii="宋体" w:hAnsi="宋体"/>
          <w:kern w:val="0"/>
          <w:szCs w:val="21"/>
        </w:rPr>
        <w:t>1</w:t>
      </w:r>
      <w:r w:rsidRPr="00F31684">
        <w:rPr>
          <w:rFonts w:ascii="宋体" w:hAnsi="宋体" w:hint="eastAsia"/>
          <w:kern w:val="0"/>
          <w:szCs w:val="21"/>
        </w:rPr>
        <w:t>排多</w:t>
      </w:r>
      <w:r w:rsidRPr="00F31684">
        <w:rPr>
          <w:rFonts w:ascii="宋体" w:hAnsi="宋体"/>
          <w:kern w:val="0"/>
          <w:szCs w:val="21"/>
        </w:rPr>
        <w:t>48</w:t>
      </w:r>
      <w:r w:rsidRPr="00F31684">
        <w:rPr>
          <w:rFonts w:ascii="宋体" w:hAnsi="宋体" w:hint="eastAsia"/>
          <w:kern w:val="0"/>
          <w:szCs w:val="21"/>
        </w:rPr>
        <w:t>个座位，</w:t>
      </w:r>
      <w:r>
        <w:rPr>
          <w:rFonts w:ascii="宋体"/>
          <w:kern w:val="0"/>
          <w:szCs w:val="21"/>
        </w:rPr>
        <w:t> 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</w:t>
      </w:r>
      <w:r w:rsidRPr="00F31684">
        <w:rPr>
          <w:rFonts w:ascii="宋体" w:hAnsi="宋体"/>
          <w:kern w:val="0"/>
          <w:szCs w:val="21"/>
        </w:rPr>
        <w:t>48=2</w:t>
      </w:r>
      <w:r w:rsidRPr="00F31684">
        <w:rPr>
          <w:rFonts w:ascii="宋体" w:hAnsi="宋体" w:hint="eastAsia"/>
          <w:kern w:val="0"/>
          <w:szCs w:val="21"/>
        </w:rPr>
        <w:t>×</w:t>
      </w:r>
      <w:r w:rsidRPr="00F31684">
        <w:rPr>
          <w:rFonts w:ascii="宋体" w:hAnsi="宋体"/>
          <w:kern w:val="0"/>
          <w:szCs w:val="21"/>
        </w:rPr>
        <w:t>24</w:t>
      </w:r>
      <w:r w:rsidRPr="00F31684">
        <w:rPr>
          <w:rFonts w:ascii="宋体" w:hAnsi="宋体" w:hint="eastAsia"/>
          <w:kern w:val="0"/>
          <w:szCs w:val="21"/>
        </w:rPr>
        <w:t>．</w:t>
      </w:r>
      <w:r>
        <w:rPr>
          <w:rFonts w:ascii="宋体" w:hAnsi="宋体"/>
          <w:kern w:val="0"/>
          <w:szCs w:val="21"/>
        </w:rPr>
        <w:t xml:space="preserve"> 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所以第</w:t>
      </w:r>
      <w:r w:rsidRPr="00F31684">
        <w:rPr>
          <w:rFonts w:ascii="宋体" w:hAnsi="宋体"/>
          <w:kern w:val="0"/>
          <w:szCs w:val="21"/>
        </w:rPr>
        <w:t>1</w:t>
      </w:r>
      <w:r w:rsidRPr="00F31684">
        <w:rPr>
          <w:rFonts w:ascii="宋体" w:hAnsi="宋体" w:hint="eastAsia"/>
          <w:kern w:val="0"/>
          <w:szCs w:val="21"/>
        </w:rPr>
        <w:t>排的座位数是：</w:t>
      </w:r>
      <w:r w:rsidRPr="00F31684">
        <w:rPr>
          <w:rFonts w:ascii="宋体" w:hAnsi="宋体"/>
          <w:kern w:val="0"/>
          <w:szCs w:val="21"/>
        </w:rPr>
        <w:t>70-48=22</w:t>
      </w:r>
      <w:r w:rsidRPr="00F31684">
        <w:rPr>
          <w:rFonts w:ascii="宋体" w:hAnsi="宋体" w:hint="eastAsia"/>
          <w:kern w:val="0"/>
          <w:szCs w:val="21"/>
        </w:rPr>
        <w:t>．</w:t>
      </w:r>
      <w:r>
        <w:rPr>
          <w:rFonts w:ascii="宋体" w:hAnsi="宋体"/>
          <w:kern w:val="0"/>
          <w:szCs w:val="21"/>
        </w:rPr>
        <w:t xml:space="preserve"> 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再按等差数列求和公式计算剧院的总座位数：</w:t>
      </w:r>
      <w:r>
        <w:rPr>
          <w:rFonts w:ascii="宋体" w:hAnsi="宋体"/>
          <w:kern w:val="0"/>
          <w:szCs w:val="21"/>
        </w:rPr>
        <w:t xml:space="preserve"> 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和</w:t>
      </w:r>
      <w:r w:rsidRPr="00F31684">
        <w:rPr>
          <w:rFonts w:ascii="宋体" w:hAnsi="宋体"/>
          <w:kern w:val="0"/>
          <w:szCs w:val="21"/>
        </w:rPr>
        <w:t>=</w:t>
      </w:r>
      <w:r w:rsidRPr="00F31684">
        <w:rPr>
          <w:rFonts w:ascii="宋体" w:hAnsi="宋体" w:hint="eastAsia"/>
          <w:kern w:val="0"/>
          <w:szCs w:val="21"/>
        </w:rPr>
        <w:t>（</w:t>
      </w:r>
      <w:r w:rsidRPr="00F31684">
        <w:rPr>
          <w:rFonts w:ascii="宋体" w:hAnsi="宋体"/>
          <w:kern w:val="0"/>
          <w:szCs w:val="21"/>
        </w:rPr>
        <w:t>22+70</w:t>
      </w:r>
      <w:r w:rsidRPr="00F31684">
        <w:rPr>
          <w:rFonts w:ascii="宋体" w:hAnsi="宋体" w:hint="eastAsia"/>
          <w:kern w:val="0"/>
          <w:szCs w:val="21"/>
        </w:rPr>
        <w:t>）</w:t>
      </w:r>
      <w:r>
        <w:rPr>
          <w:rFonts w:ascii="宋体" w:hint="eastAsia"/>
          <w:kern w:val="0"/>
          <w:szCs w:val="21"/>
        </w:rPr>
        <w:t>×</w:t>
      </w:r>
      <w:r>
        <w:rPr>
          <w:rFonts w:ascii="宋体" w:hAnsi="宋体"/>
          <w:kern w:val="0"/>
          <w:szCs w:val="21"/>
        </w:rPr>
        <w:t>25</w:t>
      </w:r>
      <w:r>
        <w:rPr>
          <w:rFonts w:ascii="宋体" w:hAnsi="宋体" w:hint="eastAsia"/>
          <w:kern w:val="0"/>
          <w:szCs w:val="21"/>
        </w:rPr>
        <w:t>÷</w:t>
      </w:r>
      <w:r>
        <w:rPr>
          <w:rFonts w:ascii="宋体" w:hAnsi="宋体"/>
          <w:kern w:val="0"/>
          <w:szCs w:val="21"/>
        </w:rPr>
        <w:t xml:space="preserve">2 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</w:t>
      </w:r>
      <w:r>
        <w:rPr>
          <w:rFonts w:ascii="宋体" w:hAnsi="宋体"/>
          <w:kern w:val="0"/>
          <w:szCs w:val="21"/>
        </w:rPr>
        <w:t>=92</w:t>
      </w:r>
      <w:r>
        <w:rPr>
          <w:rFonts w:ascii="宋体" w:hAnsi="宋体" w:hint="eastAsia"/>
          <w:kern w:val="0"/>
          <w:szCs w:val="21"/>
        </w:rPr>
        <w:t>×</w:t>
      </w:r>
      <w:r>
        <w:rPr>
          <w:rFonts w:ascii="宋体" w:hAnsi="宋体"/>
          <w:kern w:val="0"/>
          <w:szCs w:val="21"/>
        </w:rPr>
        <w:t>25</w:t>
      </w:r>
      <w:r>
        <w:rPr>
          <w:rFonts w:ascii="宋体" w:hAnsi="宋体" w:hint="eastAsia"/>
          <w:kern w:val="0"/>
          <w:szCs w:val="21"/>
        </w:rPr>
        <w:t>÷</w:t>
      </w:r>
      <w:r>
        <w:rPr>
          <w:rFonts w:ascii="宋体" w:hAnsi="宋体"/>
          <w:kern w:val="0"/>
          <w:szCs w:val="21"/>
        </w:rPr>
        <w:t xml:space="preserve">2 </w:t>
      </w:r>
      <w:r w:rsidRPr="00F31684">
        <w:rPr>
          <w:rFonts w:ascii="宋体"/>
          <w:kern w:val="0"/>
          <w:szCs w:val="21"/>
        </w:rPr>
        <w:br/>
      </w:r>
      <w:r w:rsidRPr="00F31684">
        <w:rPr>
          <w:rFonts w:ascii="宋体" w:hAnsi="宋体" w:hint="eastAsia"/>
          <w:kern w:val="0"/>
          <w:szCs w:val="21"/>
        </w:rPr>
        <w:t xml:space="preserve">　　</w:t>
      </w:r>
      <w:r w:rsidRPr="00F31684">
        <w:rPr>
          <w:rFonts w:ascii="宋体" w:hAnsi="宋体"/>
          <w:kern w:val="0"/>
          <w:szCs w:val="21"/>
        </w:rPr>
        <w:t>=1150</w:t>
      </w:r>
      <w:r w:rsidRPr="00F31684">
        <w:rPr>
          <w:rFonts w:ascii="宋体" w:hAnsi="宋体" w:hint="eastAsia"/>
          <w:kern w:val="0"/>
          <w:szCs w:val="21"/>
        </w:rPr>
        <w:t>．</w:t>
      </w:r>
    </w:p>
    <w:p w:rsidR="002C660C" w:rsidRPr="00E17A42" w:rsidRDefault="002C660C" w:rsidP="00E17A42">
      <w:pPr>
        <w:pStyle w:val="NormalWeb"/>
      </w:pPr>
    </w:p>
    <w:p w:rsidR="002C660C" w:rsidRDefault="002C660C" w:rsidP="00471F5F">
      <w:pPr>
        <w:pStyle w:val="NormalWeb"/>
        <w:ind w:left="720" w:firstLine="465"/>
      </w:pPr>
    </w:p>
    <w:p w:rsidR="002C660C" w:rsidRPr="00C45A32" w:rsidRDefault="002C660C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第五题答案</w:t>
      </w:r>
      <w:r>
        <w:rPr>
          <w:rFonts w:ascii="宋体" w:hAnsi="宋体" w:hint="eastAsia"/>
        </w:rPr>
        <w:t>：</w:t>
      </w:r>
    </w:p>
    <w:p w:rsidR="002C660C" w:rsidRPr="00925F5D" w:rsidRDefault="002C660C" w:rsidP="004D2E77">
      <w:pPr>
        <w:pStyle w:val="NormalWeb"/>
        <w:jc w:val="both"/>
        <w:rPr>
          <w:szCs w:val="21"/>
        </w:rPr>
      </w:pPr>
      <w:r w:rsidRPr="00AA37BB">
        <w:rPr>
          <w:rFonts w:hint="eastAsia"/>
          <w:b/>
          <w:sz w:val="21"/>
          <w:szCs w:val="21"/>
        </w:rPr>
        <w:t>解答</w:t>
      </w:r>
      <w:r w:rsidRPr="00AA37BB">
        <w:rPr>
          <w:rFonts w:hint="eastAsia"/>
          <w:b/>
        </w:rPr>
        <w:t>：</w:t>
      </w:r>
      <w:r w:rsidRPr="00714D68">
        <w:rPr>
          <w:rFonts w:hint="eastAsia"/>
          <w:szCs w:val="21"/>
        </w:rPr>
        <w:t>分类计算：</w:t>
      </w:r>
      <w:r>
        <w:rPr>
          <w:szCs w:val="21"/>
        </w:rPr>
        <w:t xml:space="preserve"> </w:t>
      </w:r>
      <w:r w:rsidRPr="00714D68">
        <w:rPr>
          <w:szCs w:val="21"/>
        </w:rPr>
        <w:br/>
      </w:r>
      <w:r w:rsidRPr="00714D68">
        <w:rPr>
          <w:rFonts w:hint="eastAsia"/>
          <w:szCs w:val="21"/>
        </w:rPr>
        <w:t xml:space="preserve">　　从第</w:t>
      </w:r>
      <w:r w:rsidRPr="00714D68">
        <w:rPr>
          <w:szCs w:val="21"/>
        </w:rPr>
        <w:t>1</w:t>
      </w:r>
      <w:r w:rsidRPr="00714D68">
        <w:rPr>
          <w:rFonts w:hint="eastAsia"/>
          <w:szCs w:val="21"/>
        </w:rPr>
        <w:t>页到第</w:t>
      </w:r>
      <w:r w:rsidRPr="00714D68">
        <w:rPr>
          <w:szCs w:val="21"/>
        </w:rPr>
        <w:t>9</w:t>
      </w:r>
      <w:r w:rsidRPr="00714D68">
        <w:rPr>
          <w:rFonts w:hint="eastAsia"/>
          <w:szCs w:val="21"/>
        </w:rPr>
        <w:t>页，共</w:t>
      </w:r>
      <w:r w:rsidRPr="00714D68">
        <w:rPr>
          <w:szCs w:val="21"/>
        </w:rPr>
        <w:t>9</w:t>
      </w:r>
      <w:r w:rsidRPr="00714D68">
        <w:rPr>
          <w:rFonts w:hint="eastAsia"/>
          <w:szCs w:val="21"/>
        </w:rPr>
        <w:t>页，每页用</w:t>
      </w:r>
      <w:r w:rsidRPr="00714D68">
        <w:rPr>
          <w:szCs w:val="21"/>
        </w:rPr>
        <w:t>1</w:t>
      </w:r>
      <w:r w:rsidRPr="00714D68">
        <w:rPr>
          <w:rFonts w:hint="eastAsia"/>
          <w:szCs w:val="21"/>
        </w:rPr>
        <w:t>个铅字，共用</w:t>
      </w:r>
      <w:r w:rsidRPr="00714D68">
        <w:rPr>
          <w:szCs w:val="21"/>
        </w:rPr>
        <w:t>1</w:t>
      </w:r>
      <w:r w:rsidRPr="00714D68">
        <w:rPr>
          <w:rFonts w:hint="eastAsia"/>
          <w:szCs w:val="21"/>
        </w:rPr>
        <w:t>×</w:t>
      </w:r>
      <w:r w:rsidRPr="00714D68">
        <w:rPr>
          <w:szCs w:val="21"/>
        </w:rPr>
        <w:t>9=9</w:t>
      </w:r>
      <w:r w:rsidRPr="00714D68">
        <w:rPr>
          <w:rFonts w:hint="eastAsia"/>
          <w:szCs w:val="21"/>
        </w:rPr>
        <w:t>（个）；</w:t>
      </w:r>
      <w:r>
        <w:rPr>
          <w:szCs w:val="21"/>
        </w:rPr>
        <w:t xml:space="preserve"> </w:t>
      </w:r>
      <w:r w:rsidRPr="00714D68">
        <w:rPr>
          <w:szCs w:val="21"/>
        </w:rPr>
        <w:br/>
      </w:r>
      <w:r w:rsidRPr="00714D68">
        <w:rPr>
          <w:rFonts w:hint="eastAsia"/>
          <w:szCs w:val="21"/>
        </w:rPr>
        <w:t xml:space="preserve">　　从第</w:t>
      </w:r>
      <w:r w:rsidRPr="00714D68">
        <w:rPr>
          <w:szCs w:val="21"/>
        </w:rPr>
        <w:t>10</w:t>
      </w:r>
      <w:r w:rsidRPr="00714D68">
        <w:rPr>
          <w:rFonts w:hint="eastAsia"/>
          <w:szCs w:val="21"/>
        </w:rPr>
        <w:t>页到第</w:t>
      </w:r>
      <w:r w:rsidRPr="00714D68">
        <w:rPr>
          <w:szCs w:val="21"/>
        </w:rPr>
        <w:t>99</w:t>
      </w:r>
      <w:r w:rsidRPr="00714D68">
        <w:rPr>
          <w:rFonts w:hint="eastAsia"/>
          <w:szCs w:val="21"/>
        </w:rPr>
        <w:t>页，共</w:t>
      </w:r>
      <w:r w:rsidRPr="00714D68">
        <w:rPr>
          <w:szCs w:val="21"/>
        </w:rPr>
        <w:t>90</w:t>
      </w:r>
      <w:r w:rsidRPr="00714D68">
        <w:rPr>
          <w:rFonts w:hint="eastAsia"/>
          <w:szCs w:val="21"/>
        </w:rPr>
        <w:t>页，每页用</w:t>
      </w:r>
      <w:r w:rsidRPr="00714D68">
        <w:rPr>
          <w:szCs w:val="21"/>
        </w:rPr>
        <w:t>2</w:t>
      </w:r>
      <w:r w:rsidRPr="00714D68">
        <w:rPr>
          <w:rFonts w:hint="eastAsia"/>
          <w:szCs w:val="21"/>
        </w:rPr>
        <w:t>个铅字，共用</w:t>
      </w:r>
      <w:r w:rsidRPr="00714D68">
        <w:rPr>
          <w:szCs w:val="21"/>
        </w:rPr>
        <w:t>2</w:t>
      </w:r>
      <w:r w:rsidRPr="00714D68">
        <w:rPr>
          <w:rFonts w:hint="eastAsia"/>
          <w:szCs w:val="21"/>
        </w:rPr>
        <w:t>×</w:t>
      </w:r>
      <w:r w:rsidRPr="00714D68">
        <w:rPr>
          <w:szCs w:val="21"/>
        </w:rPr>
        <w:t>90=180</w:t>
      </w:r>
      <w:r w:rsidRPr="00714D68">
        <w:rPr>
          <w:rFonts w:hint="eastAsia"/>
          <w:szCs w:val="21"/>
        </w:rPr>
        <w:t>（个）；</w:t>
      </w:r>
      <w:r>
        <w:rPr>
          <w:szCs w:val="21"/>
        </w:rPr>
        <w:t xml:space="preserve"> </w:t>
      </w:r>
      <w:r w:rsidRPr="00714D68">
        <w:rPr>
          <w:szCs w:val="21"/>
        </w:rPr>
        <w:br/>
      </w:r>
      <w:r w:rsidRPr="00714D68">
        <w:rPr>
          <w:rFonts w:hint="eastAsia"/>
          <w:szCs w:val="21"/>
        </w:rPr>
        <w:t xml:space="preserve">　　第</w:t>
      </w:r>
      <w:r w:rsidRPr="00714D68">
        <w:rPr>
          <w:szCs w:val="21"/>
        </w:rPr>
        <w:t>100</w:t>
      </w:r>
      <w:r w:rsidRPr="00714D68">
        <w:rPr>
          <w:rFonts w:hint="eastAsia"/>
          <w:szCs w:val="21"/>
        </w:rPr>
        <w:t>页，只</w:t>
      </w:r>
      <w:r w:rsidRPr="00714D68">
        <w:rPr>
          <w:szCs w:val="21"/>
        </w:rPr>
        <w:t>1</w:t>
      </w:r>
      <w:r w:rsidRPr="00714D68">
        <w:rPr>
          <w:rFonts w:hint="eastAsia"/>
          <w:szCs w:val="21"/>
        </w:rPr>
        <w:t>页共用</w:t>
      </w:r>
      <w:r w:rsidRPr="00714D68">
        <w:rPr>
          <w:szCs w:val="21"/>
        </w:rPr>
        <w:t>3</w:t>
      </w:r>
      <w:r w:rsidRPr="00714D68">
        <w:rPr>
          <w:rFonts w:hint="eastAsia"/>
          <w:szCs w:val="21"/>
        </w:rPr>
        <w:t>个铅字，所以排</w:t>
      </w:r>
      <w:r w:rsidRPr="00714D68">
        <w:rPr>
          <w:szCs w:val="21"/>
        </w:rPr>
        <w:t>100</w:t>
      </w:r>
      <w:r w:rsidRPr="00714D68">
        <w:rPr>
          <w:rFonts w:hint="eastAsia"/>
          <w:szCs w:val="21"/>
        </w:rPr>
        <w:t>页书的页码共用铅字的总数是：</w:t>
      </w:r>
      <w:r>
        <w:rPr>
          <w:szCs w:val="21"/>
        </w:rPr>
        <w:t xml:space="preserve"> </w:t>
      </w:r>
      <w:r w:rsidRPr="00714D68">
        <w:rPr>
          <w:szCs w:val="21"/>
        </w:rPr>
        <w:br/>
      </w:r>
      <w:r w:rsidRPr="00714D68">
        <w:rPr>
          <w:rFonts w:hint="eastAsia"/>
          <w:szCs w:val="21"/>
        </w:rPr>
        <w:t xml:space="preserve">　　</w:t>
      </w:r>
      <w:r w:rsidRPr="00714D68">
        <w:rPr>
          <w:szCs w:val="21"/>
        </w:rPr>
        <w:t>9+180+3=192</w:t>
      </w:r>
      <w:r w:rsidRPr="00714D68">
        <w:rPr>
          <w:rFonts w:hint="eastAsia"/>
          <w:szCs w:val="21"/>
        </w:rPr>
        <w:t>（个）</w:t>
      </w:r>
      <w:r w:rsidRPr="00714D68">
        <w:rPr>
          <w:szCs w:val="21"/>
        </w:rPr>
        <w:t>.</w:t>
      </w:r>
    </w:p>
    <w:p w:rsidR="002C660C" w:rsidRPr="00E17A42" w:rsidRDefault="002C660C" w:rsidP="00471F5F">
      <w:pPr>
        <w:rPr>
          <w:szCs w:val="21"/>
        </w:rPr>
        <w:sectPr w:rsidR="002C660C" w:rsidRPr="00E17A42" w:rsidSect="00471F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2C660C" w:rsidRDefault="002C660C" w:rsidP="00471F5F"/>
    <w:sectPr w:rsidR="002C660C" w:rsidSect="00471F5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60C" w:rsidRDefault="002C660C" w:rsidP="00D97524">
      <w:r>
        <w:separator/>
      </w:r>
    </w:p>
  </w:endnote>
  <w:endnote w:type="continuationSeparator" w:id="0">
    <w:p w:rsidR="002C660C" w:rsidRDefault="002C660C" w:rsidP="00D97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0C" w:rsidRPr="00B13469" w:rsidRDefault="002C660C" w:rsidP="00B13469">
    <w:pPr>
      <w:pStyle w:val="Footer"/>
      <w:jc w:val="center"/>
    </w:pPr>
    <w:r>
      <w:t>E</w:t>
    </w:r>
    <w:r>
      <w:rPr>
        <w:rFonts w:hint="eastAsia"/>
      </w:rPr>
      <w:t>度教育网：</w:t>
    </w:r>
    <w:r>
      <w:t>www.eduu.com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0C" w:rsidRDefault="002C66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0C" w:rsidRPr="00B13469" w:rsidRDefault="002C660C" w:rsidP="00B13469">
    <w:pPr>
      <w:pStyle w:val="Footer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022-27309855</w:t>
    </w:r>
    <w:r>
      <w:br/>
    </w: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0C" w:rsidRDefault="002C66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60C" w:rsidRDefault="002C660C" w:rsidP="00D97524">
      <w:r>
        <w:separator/>
      </w:r>
    </w:p>
  </w:footnote>
  <w:footnote w:type="continuationSeparator" w:id="0">
    <w:p w:rsidR="002C660C" w:rsidRDefault="002C660C" w:rsidP="00D975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0C" w:rsidRDefault="002C660C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0;width:415.2pt;height:622.8pt;z-index:-251658240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6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aoshu.eduu.com</w:t>
    </w:r>
    <w:r>
      <w:t xml:space="preserve"> </w:t>
    </w:r>
  </w:p>
  <w:p w:rsidR="002C660C" w:rsidRDefault="002C660C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0C" w:rsidRDefault="002C66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0C" w:rsidRDefault="002C660C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50" type="#_x0000_t75" style="position:absolute;margin-left:0;margin-top:0;width:415.2pt;height:622.8pt;z-index:-251659264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8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www.aoshu.com</w:t>
    </w:r>
    <w:r>
      <w:t xml:space="preserve"> </w:t>
    </w:r>
  </w:p>
  <w:p w:rsidR="002C660C" w:rsidRDefault="002C660C">
    <w:pPr>
      <w:pStyle w:val="Header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0C" w:rsidRDefault="002C66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F5F"/>
    <w:rsid w:val="00000772"/>
    <w:rsid w:val="00003928"/>
    <w:rsid w:val="00003AFA"/>
    <w:rsid w:val="00004F80"/>
    <w:rsid w:val="000057AB"/>
    <w:rsid w:val="0000751C"/>
    <w:rsid w:val="00007D0D"/>
    <w:rsid w:val="00007FE9"/>
    <w:rsid w:val="0001516B"/>
    <w:rsid w:val="000154D9"/>
    <w:rsid w:val="000173B8"/>
    <w:rsid w:val="0001793E"/>
    <w:rsid w:val="00020192"/>
    <w:rsid w:val="00024AEE"/>
    <w:rsid w:val="00027D70"/>
    <w:rsid w:val="000337E0"/>
    <w:rsid w:val="00034F0D"/>
    <w:rsid w:val="00035C28"/>
    <w:rsid w:val="00035DC4"/>
    <w:rsid w:val="000368E0"/>
    <w:rsid w:val="0004066E"/>
    <w:rsid w:val="00040CD0"/>
    <w:rsid w:val="00040FC1"/>
    <w:rsid w:val="0004173E"/>
    <w:rsid w:val="00043A1E"/>
    <w:rsid w:val="00044449"/>
    <w:rsid w:val="00044606"/>
    <w:rsid w:val="00045803"/>
    <w:rsid w:val="00052DC9"/>
    <w:rsid w:val="00060C28"/>
    <w:rsid w:val="00063573"/>
    <w:rsid w:val="00063B7D"/>
    <w:rsid w:val="000651B6"/>
    <w:rsid w:val="0007040A"/>
    <w:rsid w:val="000712CF"/>
    <w:rsid w:val="00072079"/>
    <w:rsid w:val="00072D85"/>
    <w:rsid w:val="000743AF"/>
    <w:rsid w:val="000762D6"/>
    <w:rsid w:val="00077848"/>
    <w:rsid w:val="00080C20"/>
    <w:rsid w:val="00082D43"/>
    <w:rsid w:val="000844ED"/>
    <w:rsid w:val="00091639"/>
    <w:rsid w:val="000924F2"/>
    <w:rsid w:val="000954E1"/>
    <w:rsid w:val="00095F40"/>
    <w:rsid w:val="00096AAC"/>
    <w:rsid w:val="000A09B6"/>
    <w:rsid w:val="000A4A3D"/>
    <w:rsid w:val="000A4A51"/>
    <w:rsid w:val="000A4E9E"/>
    <w:rsid w:val="000A6AF3"/>
    <w:rsid w:val="000A7659"/>
    <w:rsid w:val="000B282C"/>
    <w:rsid w:val="000B3F52"/>
    <w:rsid w:val="000B553F"/>
    <w:rsid w:val="000B73BA"/>
    <w:rsid w:val="000C0529"/>
    <w:rsid w:val="000C5588"/>
    <w:rsid w:val="000C73BF"/>
    <w:rsid w:val="000D0476"/>
    <w:rsid w:val="000D09D0"/>
    <w:rsid w:val="000D3FC8"/>
    <w:rsid w:val="000D4CFE"/>
    <w:rsid w:val="000D50CB"/>
    <w:rsid w:val="000D595E"/>
    <w:rsid w:val="000D68B9"/>
    <w:rsid w:val="000E20EE"/>
    <w:rsid w:val="000E3125"/>
    <w:rsid w:val="000E374C"/>
    <w:rsid w:val="000E4763"/>
    <w:rsid w:val="000F0D36"/>
    <w:rsid w:val="000F2F01"/>
    <w:rsid w:val="000F306D"/>
    <w:rsid w:val="000F3344"/>
    <w:rsid w:val="000F7EB4"/>
    <w:rsid w:val="0010176E"/>
    <w:rsid w:val="00102AD2"/>
    <w:rsid w:val="0010386C"/>
    <w:rsid w:val="001075DB"/>
    <w:rsid w:val="00107675"/>
    <w:rsid w:val="00107837"/>
    <w:rsid w:val="00111132"/>
    <w:rsid w:val="001113AD"/>
    <w:rsid w:val="00113D41"/>
    <w:rsid w:val="00115DB7"/>
    <w:rsid w:val="00120ECD"/>
    <w:rsid w:val="0012218C"/>
    <w:rsid w:val="001223A3"/>
    <w:rsid w:val="00124984"/>
    <w:rsid w:val="001260A8"/>
    <w:rsid w:val="00127A6E"/>
    <w:rsid w:val="001374D5"/>
    <w:rsid w:val="001375F9"/>
    <w:rsid w:val="00140CF5"/>
    <w:rsid w:val="00143755"/>
    <w:rsid w:val="0014600B"/>
    <w:rsid w:val="00146720"/>
    <w:rsid w:val="00150CA1"/>
    <w:rsid w:val="00150F0D"/>
    <w:rsid w:val="00152A32"/>
    <w:rsid w:val="00153611"/>
    <w:rsid w:val="0015454B"/>
    <w:rsid w:val="00155B22"/>
    <w:rsid w:val="00155FD6"/>
    <w:rsid w:val="00161454"/>
    <w:rsid w:val="001615A3"/>
    <w:rsid w:val="00162080"/>
    <w:rsid w:val="00170154"/>
    <w:rsid w:val="00170B1F"/>
    <w:rsid w:val="00171C89"/>
    <w:rsid w:val="00172EC3"/>
    <w:rsid w:val="00173C8E"/>
    <w:rsid w:val="001766C8"/>
    <w:rsid w:val="00177C1D"/>
    <w:rsid w:val="00180FE3"/>
    <w:rsid w:val="0018152E"/>
    <w:rsid w:val="00181902"/>
    <w:rsid w:val="00190028"/>
    <w:rsid w:val="0019027A"/>
    <w:rsid w:val="00190BE7"/>
    <w:rsid w:val="00195640"/>
    <w:rsid w:val="001968B0"/>
    <w:rsid w:val="00197EBD"/>
    <w:rsid w:val="001A085E"/>
    <w:rsid w:val="001A2BE0"/>
    <w:rsid w:val="001A3B0F"/>
    <w:rsid w:val="001A452E"/>
    <w:rsid w:val="001B0370"/>
    <w:rsid w:val="001B0E26"/>
    <w:rsid w:val="001B1A58"/>
    <w:rsid w:val="001B2036"/>
    <w:rsid w:val="001B592B"/>
    <w:rsid w:val="001B71A7"/>
    <w:rsid w:val="001B74E4"/>
    <w:rsid w:val="001C0DD2"/>
    <w:rsid w:val="001C2876"/>
    <w:rsid w:val="001C3C52"/>
    <w:rsid w:val="001C5BA6"/>
    <w:rsid w:val="001C7362"/>
    <w:rsid w:val="001C7768"/>
    <w:rsid w:val="001C79AC"/>
    <w:rsid w:val="001C7E14"/>
    <w:rsid w:val="001D2B5F"/>
    <w:rsid w:val="001D32D1"/>
    <w:rsid w:val="001D403D"/>
    <w:rsid w:val="001D4D95"/>
    <w:rsid w:val="001E0487"/>
    <w:rsid w:val="001E0541"/>
    <w:rsid w:val="001E0981"/>
    <w:rsid w:val="001E0C62"/>
    <w:rsid w:val="001E37C1"/>
    <w:rsid w:val="001E4E68"/>
    <w:rsid w:val="001E6321"/>
    <w:rsid w:val="001E725B"/>
    <w:rsid w:val="001F3A61"/>
    <w:rsid w:val="00200DA9"/>
    <w:rsid w:val="00202F62"/>
    <w:rsid w:val="00204864"/>
    <w:rsid w:val="00204BF5"/>
    <w:rsid w:val="002061A1"/>
    <w:rsid w:val="00207FF0"/>
    <w:rsid w:val="00214AB3"/>
    <w:rsid w:val="0021785D"/>
    <w:rsid w:val="00224277"/>
    <w:rsid w:val="00224643"/>
    <w:rsid w:val="00232089"/>
    <w:rsid w:val="002334B6"/>
    <w:rsid w:val="0023387D"/>
    <w:rsid w:val="00234C7A"/>
    <w:rsid w:val="002350CA"/>
    <w:rsid w:val="00240E58"/>
    <w:rsid w:val="0024164C"/>
    <w:rsid w:val="0024424E"/>
    <w:rsid w:val="002442AF"/>
    <w:rsid w:val="00244FBA"/>
    <w:rsid w:val="00245942"/>
    <w:rsid w:val="00246280"/>
    <w:rsid w:val="00246D3D"/>
    <w:rsid w:val="00246E41"/>
    <w:rsid w:val="002475F1"/>
    <w:rsid w:val="00253E87"/>
    <w:rsid w:val="00254F5A"/>
    <w:rsid w:val="0025571F"/>
    <w:rsid w:val="00257988"/>
    <w:rsid w:val="002626C2"/>
    <w:rsid w:val="002643B4"/>
    <w:rsid w:val="00265BC3"/>
    <w:rsid w:val="00265C3A"/>
    <w:rsid w:val="00266DE7"/>
    <w:rsid w:val="00267155"/>
    <w:rsid w:val="00270FCD"/>
    <w:rsid w:val="00271F9B"/>
    <w:rsid w:val="00273995"/>
    <w:rsid w:val="00273E69"/>
    <w:rsid w:val="00275192"/>
    <w:rsid w:val="00277FF7"/>
    <w:rsid w:val="0028276B"/>
    <w:rsid w:val="00284E34"/>
    <w:rsid w:val="00286C3C"/>
    <w:rsid w:val="00287193"/>
    <w:rsid w:val="00293E49"/>
    <w:rsid w:val="00295973"/>
    <w:rsid w:val="00296EB3"/>
    <w:rsid w:val="002A06BE"/>
    <w:rsid w:val="002A0980"/>
    <w:rsid w:val="002A62E9"/>
    <w:rsid w:val="002B2551"/>
    <w:rsid w:val="002C0161"/>
    <w:rsid w:val="002C3BAF"/>
    <w:rsid w:val="002C5FDF"/>
    <w:rsid w:val="002C660C"/>
    <w:rsid w:val="002C6ABD"/>
    <w:rsid w:val="002D19C7"/>
    <w:rsid w:val="002D4ADC"/>
    <w:rsid w:val="002E15B9"/>
    <w:rsid w:val="002E29CD"/>
    <w:rsid w:val="002E3240"/>
    <w:rsid w:val="002E475C"/>
    <w:rsid w:val="002E4C42"/>
    <w:rsid w:val="002E56C5"/>
    <w:rsid w:val="002F1B75"/>
    <w:rsid w:val="0030112D"/>
    <w:rsid w:val="003018CA"/>
    <w:rsid w:val="00304929"/>
    <w:rsid w:val="0031072C"/>
    <w:rsid w:val="00310EF7"/>
    <w:rsid w:val="00316A2A"/>
    <w:rsid w:val="00321272"/>
    <w:rsid w:val="00321EDB"/>
    <w:rsid w:val="0032329A"/>
    <w:rsid w:val="00323732"/>
    <w:rsid w:val="00324281"/>
    <w:rsid w:val="003244CB"/>
    <w:rsid w:val="0032672F"/>
    <w:rsid w:val="00327F1E"/>
    <w:rsid w:val="00330BF0"/>
    <w:rsid w:val="00332D83"/>
    <w:rsid w:val="00335311"/>
    <w:rsid w:val="00336602"/>
    <w:rsid w:val="00340CF2"/>
    <w:rsid w:val="0034193C"/>
    <w:rsid w:val="00342850"/>
    <w:rsid w:val="0034397F"/>
    <w:rsid w:val="00344465"/>
    <w:rsid w:val="003461B0"/>
    <w:rsid w:val="0034632A"/>
    <w:rsid w:val="00354249"/>
    <w:rsid w:val="003542B1"/>
    <w:rsid w:val="003610DF"/>
    <w:rsid w:val="00361FF7"/>
    <w:rsid w:val="00363A30"/>
    <w:rsid w:val="00363FBB"/>
    <w:rsid w:val="00364FD8"/>
    <w:rsid w:val="00365C19"/>
    <w:rsid w:val="00366718"/>
    <w:rsid w:val="00367545"/>
    <w:rsid w:val="00372116"/>
    <w:rsid w:val="00373A3B"/>
    <w:rsid w:val="00373EF9"/>
    <w:rsid w:val="0037519F"/>
    <w:rsid w:val="0037534F"/>
    <w:rsid w:val="00376CBC"/>
    <w:rsid w:val="0038208C"/>
    <w:rsid w:val="00383D1C"/>
    <w:rsid w:val="00386B53"/>
    <w:rsid w:val="003902E5"/>
    <w:rsid w:val="003917D3"/>
    <w:rsid w:val="00392651"/>
    <w:rsid w:val="003941BF"/>
    <w:rsid w:val="00394894"/>
    <w:rsid w:val="003963B5"/>
    <w:rsid w:val="00396D32"/>
    <w:rsid w:val="0039738E"/>
    <w:rsid w:val="00397C93"/>
    <w:rsid w:val="00397EB9"/>
    <w:rsid w:val="003A1143"/>
    <w:rsid w:val="003A34F9"/>
    <w:rsid w:val="003A560E"/>
    <w:rsid w:val="003A69CF"/>
    <w:rsid w:val="003A6F91"/>
    <w:rsid w:val="003A77CC"/>
    <w:rsid w:val="003B13FA"/>
    <w:rsid w:val="003B1754"/>
    <w:rsid w:val="003B2A72"/>
    <w:rsid w:val="003B58C3"/>
    <w:rsid w:val="003B634E"/>
    <w:rsid w:val="003C0FED"/>
    <w:rsid w:val="003C30E4"/>
    <w:rsid w:val="003C4079"/>
    <w:rsid w:val="003C605E"/>
    <w:rsid w:val="003D1FF5"/>
    <w:rsid w:val="003D4DDB"/>
    <w:rsid w:val="003D52E2"/>
    <w:rsid w:val="003D543E"/>
    <w:rsid w:val="003D5E4D"/>
    <w:rsid w:val="003D6B71"/>
    <w:rsid w:val="003E4D57"/>
    <w:rsid w:val="003E685C"/>
    <w:rsid w:val="003E7E72"/>
    <w:rsid w:val="003F0ACC"/>
    <w:rsid w:val="003F430C"/>
    <w:rsid w:val="003F4517"/>
    <w:rsid w:val="003F62DE"/>
    <w:rsid w:val="003F6EF4"/>
    <w:rsid w:val="0040142A"/>
    <w:rsid w:val="00410254"/>
    <w:rsid w:val="0041041C"/>
    <w:rsid w:val="00413E40"/>
    <w:rsid w:val="00415844"/>
    <w:rsid w:val="004163D4"/>
    <w:rsid w:val="0042343D"/>
    <w:rsid w:val="004245BC"/>
    <w:rsid w:val="004263BF"/>
    <w:rsid w:val="00427083"/>
    <w:rsid w:val="00430700"/>
    <w:rsid w:val="00430DF8"/>
    <w:rsid w:val="004317F3"/>
    <w:rsid w:val="00432070"/>
    <w:rsid w:val="00434D56"/>
    <w:rsid w:val="004365B1"/>
    <w:rsid w:val="00440B8E"/>
    <w:rsid w:val="00440E4A"/>
    <w:rsid w:val="00442B94"/>
    <w:rsid w:val="0044373F"/>
    <w:rsid w:val="00451330"/>
    <w:rsid w:val="00452920"/>
    <w:rsid w:val="004529C8"/>
    <w:rsid w:val="00453453"/>
    <w:rsid w:val="00454FA8"/>
    <w:rsid w:val="00460576"/>
    <w:rsid w:val="004609A0"/>
    <w:rsid w:val="00460E2C"/>
    <w:rsid w:val="00462297"/>
    <w:rsid w:val="0046350E"/>
    <w:rsid w:val="0046441A"/>
    <w:rsid w:val="00466551"/>
    <w:rsid w:val="00471080"/>
    <w:rsid w:val="00471F5F"/>
    <w:rsid w:val="00474DC5"/>
    <w:rsid w:val="0048266C"/>
    <w:rsid w:val="004848FD"/>
    <w:rsid w:val="00484E84"/>
    <w:rsid w:val="00487313"/>
    <w:rsid w:val="00487792"/>
    <w:rsid w:val="00491616"/>
    <w:rsid w:val="004964E4"/>
    <w:rsid w:val="004968C4"/>
    <w:rsid w:val="00496A4C"/>
    <w:rsid w:val="0049701A"/>
    <w:rsid w:val="004A0E32"/>
    <w:rsid w:val="004A11CC"/>
    <w:rsid w:val="004A1D12"/>
    <w:rsid w:val="004A4BA8"/>
    <w:rsid w:val="004B167A"/>
    <w:rsid w:val="004B19FC"/>
    <w:rsid w:val="004B1DE9"/>
    <w:rsid w:val="004B2603"/>
    <w:rsid w:val="004B2948"/>
    <w:rsid w:val="004B45BC"/>
    <w:rsid w:val="004B6EA7"/>
    <w:rsid w:val="004C0550"/>
    <w:rsid w:val="004C172F"/>
    <w:rsid w:val="004C3D1C"/>
    <w:rsid w:val="004C528A"/>
    <w:rsid w:val="004D1A0A"/>
    <w:rsid w:val="004D1ABE"/>
    <w:rsid w:val="004D2E77"/>
    <w:rsid w:val="004D462B"/>
    <w:rsid w:val="004D5DA3"/>
    <w:rsid w:val="004D621C"/>
    <w:rsid w:val="004D77A5"/>
    <w:rsid w:val="004E3042"/>
    <w:rsid w:val="004E4B40"/>
    <w:rsid w:val="004E6520"/>
    <w:rsid w:val="004E6617"/>
    <w:rsid w:val="004F213C"/>
    <w:rsid w:val="004F5EBD"/>
    <w:rsid w:val="004F7D39"/>
    <w:rsid w:val="005003D5"/>
    <w:rsid w:val="00501853"/>
    <w:rsid w:val="005023ED"/>
    <w:rsid w:val="00502900"/>
    <w:rsid w:val="00502D1F"/>
    <w:rsid w:val="00503339"/>
    <w:rsid w:val="00503C87"/>
    <w:rsid w:val="0050419A"/>
    <w:rsid w:val="005051F2"/>
    <w:rsid w:val="005074A8"/>
    <w:rsid w:val="0051038B"/>
    <w:rsid w:val="00521CF2"/>
    <w:rsid w:val="00522001"/>
    <w:rsid w:val="00523E14"/>
    <w:rsid w:val="00525B01"/>
    <w:rsid w:val="005272C8"/>
    <w:rsid w:val="00527AE1"/>
    <w:rsid w:val="005322EF"/>
    <w:rsid w:val="005325A6"/>
    <w:rsid w:val="0053304C"/>
    <w:rsid w:val="0053342B"/>
    <w:rsid w:val="005349DE"/>
    <w:rsid w:val="00535337"/>
    <w:rsid w:val="00535C66"/>
    <w:rsid w:val="0054015A"/>
    <w:rsid w:val="00541500"/>
    <w:rsid w:val="0054197E"/>
    <w:rsid w:val="00543BA4"/>
    <w:rsid w:val="0054499E"/>
    <w:rsid w:val="0054524F"/>
    <w:rsid w:val="00545454"/>
    <w:rsid w:val="005552B6"/>
    <w:rsid w:val="005630CA"/>
    <w:rsid w:val="00564626"/>
    <w:rsid w:val="00564717"/>
    <w:rsid w:val="00566087"/>
    <w:rsid w:val="00566735"/>
    <w:rsid w:val="00566A37"/>
    <w:rsid w:val="00567D20"/>
    <w:rsid w:val="00571C42"/>
    <w:rsid w:val="00574456"/>
    <w:rsid w:val="00574B48"/>
    <w:rsid w:val="00576DFF"/>
    <w:rsid w:val="005776CE"/>
    <w:rsid w:val="00581E4A"/>
    <w:rsid w:val="00587CD1"/>
    <w:rsid w:val="00591B48"/>
    <w:rsid w:val="00593E9E"/>
    <w:rsid w:val="00595632"/>
    <w:rsid w:val="005A6663"/>
    <w:rsid w:val="005B121D"/>
    <w:rsid w:val="005B3AF7"/>
    <w:rsid w:val="005B62BB"/>
    <w:rsid w:val="005B6BA5"/>
    <w:rsid w:val="005B6CAB"/>
    <w:rsid w:val="005B6E00"/>
    <w:rsid w:val="005C0123"/>
    <w:rsid w:val="005C2130"/>
    <w:rsid w:val="005C7246"/>
    <w:rsid w:val="005C763C"/>
    <w:rsid w:val="005D0B95"/>
    <w:rsid w:val="005D40B2"/>
    <w:rsid w:val="005D4179"/>
    <w:rsid w:val="005D4458"/>
    <w:rsid w:val="005D5B3D"/>
    <w:rsid w:val="005D6B8B"/>
    <w:rsid w:val="005E0B6F"/>
    <w:rsid w:val="005E148C"/>
    <w:rsid w:val="005E18F1"/>
    <w:rsid w:val="005E20E8"/>
    <w:rsid w:val="005E244E"/>
    <w:rsid w:val="005E24F5"/>
    <w:rsid w:val="005E4070"/>
    <w:rsid w:val="005E559D"/>
    <w:rsid w:val="005E5D18"/>
    <w:rsid w:val="005E74E7"/>
    <w:rsid w:val="005E7709"/>
    <w:rsid w:val="005F0340"/>
    <w:rsid w:val="005F2E01"/>
    <w:rsid w:val="005F2ECE"/>
    <w:rsid w:val="005F36AA"/>
    <w:rsid w:val="005F690A"/>
    <w:rsid w:val="00601A75"/>
    <w:rsid w:val="00602965"/>
    <w:rsid w:val="0060609B"/>
    <w:rsid w:val="00607AFD"/>
    <w:rsid w:val="00610A5C"/>
    <w:rsid w:val="006129D5"/>
    <w:rsid w:val="00620AA2"/>
    <w:rsid w:val="006227A3"/>
    <w:rsid w:val="00622C53"/>
    <w:rsid w:val="00632AFA"/>
    <w:rsid w:val="00633BFA"/>
    <w:rsid w:val="006342F5"/>
    <w:rsid w:val="00634F4C"/>
    <w:rsid w:val="00635874"/>
    <w:rsid w:val="00636398"/>
    <w:rsid w:val="00636C89"/>
    <w:rsid w:val="006406C5"/>
    <w:rsid w:val="00643966"/>
    <w:rsid w:val="0064513C"/>
    <w:rsid w:val="00646C14"/>
    <w:rsid w:val="006476AA"/>
    <w:rsid w:val="00651119"/>
    <w:rsid w:val="0065231A"/>
    <w:rsid w:val="00652925"/>
    <w:rsid w:val="006543A9"/>
    <w:rsid w:val="0065660D"/>
    <w:rsid w:val="00656A4F"/>
    <w:rsid w:val="00657444"/>
    <w:rsid w:val="00662294"/>
    <w:rsid w:val="006628AF"/>
    <w:rsid w:val="00662D30"/>
    <w:rsid w:val="00663C56"/>
    <w:rsid w:val="00666E63"/>
    <w:rsid w:val="006711A1"/>
    <w:rsid w:val="00673FCE"/>
    <w:rsid w:val="00681C74"/>
    <w:rsid w:val="00683E46"/>
    <w:rsid w:val="00683E6D"/>
    <w:rsid w:val="00690886"/>
    <w:rsid w:val="006937D4"/>
    <w:rsid w:val="0069389B"/>
    <w:rsid w:val="006939BA"/>
    <w:rsid w:val="00695779"/>
    <w:rsid w:val="00696E97"/>
    <w:rsid w:val="006A0DA9"/>
    <w:rsid w:val="006A33B0"/>
    <w:rsid w:val="006A428D"/>
    <w:rsid w:val="006A62F4"/>
    <w:rsid w:val="006B4248"/>
    <w:rsid w:val="006B4D6C"/>
    <w:rsid w:val="006B5E1C"/>
    <w:rsid w:val="006B7779"/>
    <w:rsid w:val="006C1BE3"/>
    <w:rsid w:val="006C3CCF"/>
    <w:rsid w:val="006D16CB"/>
    <w:rsid w:val="006D29D3"/>
    <w:rsid w:val="006E0B53"/>
    <w:rsid w:val="006E1A51"/>
    <w:rsid w:val="006E45D1"/>
    <w:rsid w:val="006E74A7"/>
    <w:rsid w:val="006F091C"/>
    <w:rsid w:val="006F0CED"/>
    <w:rsid w:val="006F29F3"/>
    <w:rsid w:val="006F3816"/>
    <w:rsid w:val="006F4121"/>
    <w:rsid w:val="006F5AE1"/>
    <w:rsid w:val="006F5FAB"/>
    <w:rsid w:val="006F7450"/>
    <w:rsid w:val="00700382"/>
    <w:rsid w:val="0070088E"/>
    <w:rsid w:val="00700CE9"/>
    <w:rsid w:val="00701C63"/>
    <w:rsid w:val="00701E85"/>
    <w:rsid w:val="0070206A"/>
    <w:rsid w:val="00703733"/>
    <w:rsid w:val="00704DE8"/>
    <w:rsid w:val="0070525B"/>
    <w:rsid w:val="00705E8E"/>
    <w:rsid w:val="00707191"/>
    <w:rsid w:val="007143A2"/>
    <w:rsid w:val="00714D68"/>
    <w:rsid w:val="00715B55"/>
    <w:rsid w:val="00717907"/>
    <w:rsid w:val="0072035D"/>
    <w:rsid w:val="00725E0A"/>
    <w:rsid w:val="0072733D"/>
    <w:rsid w:val="00727FC1"/>
    <w:rsid w:val="00731844"/>
    <w:rsid w:val="00740696"/>
    <w:rsid w:val="0074593A"/>
    <w:rsid w:val="00746A67"/>
    <w:rsid w:val="00751C63"/>
    <w:rsid w:val="007544BC"/>
    <w:rsid w:val="0075553C"/>
    <w:rsid w:val="00757E74"/>
    <w:rsid w:val="00760425"/>
    <w:rsid w:val="00760FF0"/>
    <w:rsid w:val="007628AC"/>
    <w:rsid w:val="00764C0F"/>
    <w:rsid w:val="00775936"/>
    <w:rsid w:val="00776936"/>
    <w:rsid w:val="0077790F"/>
    <w:rsid w:val="00781CAE"/>
    <w:rsid w:val="00782AB0"/>
    <w:rsid w:val="00783DD9"/>
    <w:rsid w:val="0079642E"/>
    <w:rsid w:val="00796BCC"/>
    <w:rsid w:val="00796F40"/>
    <w:rsid w:val="0079734F"/>
    <w:rsid w:val="00797AE3"/>
    <w:rsid w:val="007A0584"/>
    <w:rsid w:val="007A30BD"/>
    <w:rsid w:val="007A4AC3"/>
    <w:rsid w:val="007A7558"/>
    <w:rsid w:val="007B2913"/>
    <w:rsid w:val="007B2B49"/>
    <w:rsid w:val="007B2EA4"/>
    <w:rsid w:val="007B37F2"/>
    <w:rsid w:val="007B3E9D"/>
    <w:rsid w:val="007B44A3"/>
    <w:rsid w:val="007B4642"/>
    <w:rsid w:val="007B75A5"/>
    <w:rsid w:val="007C0752"/>
    <w:rsid w:val="007C0A48"/>
    <w:rsid w:val="007C2A23"/>
    <w:rsid w:val="007C3C67"/>
    <w:rsid w:val="007C4561"/>
    <w:rsid w:val="007C6177"/>
    <w:rsid w:val="007C6C6E"/>
    <w:rsid w:val="007D1365"/>
    <w:rsid w:val="007D1E3A"/>
    <w:rsid w:val="007D2E7D"/>
    <w:rsid w:val="007D37D0"/>
    <w:rsid w:val="007D4547"/>
    <w:rsid w:val="007D678E"/>
    <w:rsid w:val="007E1ED1"/>
    <w:rsid w:val="007E3137"/>
    <w:rsid w:val="007E5318"/>
    <w:rsid w:val="007E59B6"/>
    <w:rsid w:val="007F2FA3"/>
    <w:rsid w:val="007F3873"/>
    <w:rsid w:val="007F6075"/>
    <w:rsid w:val="007F7F84"/>
    <w:rsid w:val="00806E66"/>
    <w:rsid w:val="008139A5"/>
    <w:rsid w:val="008175E0"/>
    <w:rsid w:val="0082047F"/>
    <w:rsid w:val="00820AC3"/>
    <w:rsid w:val="008240CA"/>
    <w:rsid w:val="00825314"/>
    <w:rsid w:val="00825A5F"/>
    <w:rsid w:val="00826E22"/>
    <w:rsid w:val="00831099"/>
    <w:rsid w:val="008312AE"/>
    <w:rsid w:val="0083403B"/>
    <w:rsid w:val="00840361"/>
    <w:rsid w:val="008403F0"/>
    <w:rsid w:val="00841ED8"/>
    <w:rsid w:val="00844639"/>
    <w:rsid w:val="00844983"/>
    <w:rsid w:val="008453D5"/>
    <w:rsid w:val="00846FD7"/>
    <w:rsid w:val="00853145"/>
    <w:rsid w:val="00854B39"/>
    <w:rsid w:val="00855B10"/>
    <w:rsid w:val="008572EC"/>
    <w:rsid w:val="00862D36"/>
    <w:rsid w:val="008632AF"/>
    <w:rsid w:val="00864F1E"/>
    <w:rsid w:val="00867F01"/>
    <w:rsid w:val="008701F9"/>
    <w:rsid w:val="008712A5"/>
    <w:rsid w:val="00871AFE"/>
    <w:rsid w:val="00876277"/>
    <w:rsid w:val="00876676"/>
    <w:rsid w:val="008800FC"/>
    <w:rsid w:val="008810D6"/>
    <w:rsid w:val="008821B3"/>
    <w:rsid w:val="00884C50"/>
    <w:rsid w:val="0088615A"/>
    <w:rsid w:val="00895EE0"/>
    <w:rsid w:val="0089687E"/>
    <w:rsid w:val="008A1077"/>
    <w:rsid w:val="008A1923"/>
    <w:rsid w:val="008A1D10"/>
    <w:rsid w:val="008A1FEB"/>
    <w:rsid w:val="008A37BE"/>
    <w:rsid w:val="008A4E00"/>
    <w:rsid w:val="008A7712"/>
    <w:rsid w:val="008A79A7"/>
    <w:rsid w:val="008B0C79"/>
    <w:rsid w:val="008B14EA"/>
    <w:rsid w:val="008B1948"/>
    <w:rsid w:val="008B42E9"/>
    <w:rsid w:val="008B7AE4"/>
    <w:rsid w:val="008C0ADC"/>
    <w:rsid w:val="008C1A4E"/>
    <w:rsid w:val="008C37B6"/>
    <w:rsid w:val="008C37BA"/>
    <w:rsid w:val="008C426C"/>
    <w:rsid w:val="008C4BB9"/>
    <w:rsid w:val="008C6960"/>
    <w:rsid w:val="008D0095"/>
    <w:rsid w:val="008D04BC"/>
    <w:rsid w:val="008D078E"/>
    <w:rsid w:val="008D6866"/>
    <w:rsid w:val="008D7C25"/>
    <w:rsid w:val="008D7C61"/>
    <w:rsid w:val="008E0DD9"/>
    <w:rsid w:val="008E1821"/>
    <w:rsid w:val="008E2126"/>
    <w:rsid w:val="008E3AB6"/>
    <w:rsid w:val="008E5FD6"/>
    <w:rsid w:val="008E69F5"/>
    <w:rsid w:val="008E6E9F"/>
    <w:rsid w:val="008F3481"/>
    <w:rsid w:val="008F43E2"/>
    <w:rsid w:val="008F557C"/>
    <w:rsid w:val="008F705A"/>
    <w:rsid w:val="008F7840"/>
    <w:rsid w:val="00900AB8"/>
    <w:rsid w:val="009010B9"/>
    <w:rsid w:val="00903503"/>
    <w:rsid w:val="0090372E"/>
    <w:rsid w:val="00905853"/>
    <w:rsid w:val="009109FD"/>
    <w:rsid w:val="00911884"/>
    <w:rsid w:val="00914033"/>
    <w:rsid w:val="009147AE"/>
    <w:rsid w:val="00914A62"/>
    <w:rsid w:val="009155F4"/>
    <w:rsid w:val="009173B4"/>
    <w:rsid w:val="0092030D"/>
    <w:rsid w:val="00921353"/>
    <w:rsid w:val="009244A4"/>
    <w:rsid w:val="00924D7B"/>
    <w:rsid w:val="00925F5D"/>
    <w:rsid w:val="0092604C"/>
    <w:rsid w:val="009261CC"/>
    <w:rsid w:val="00926F9C"/>
    <w:rsid w:val="00932282"/>
    <w:rsid w:val="00932B39"/>
    <w:rsid w:val="00932CDF"/>
    <w:rsid w:val="00932CFB"/>
    <w:rsid w:val="00940BA9"/>
    <w:rsid w:val="009426D1"/>
    <w:rsid w:val="00944E36"/>
    <w:rsid w:val="009452A0"/>
    <w:rsid w:val="009457B6"/>
    <w:rsid w:val="00947A2F"/>
    <w:rsid w:val="0095094A"/>
    <w:rsid w:val="00954FB4"/>
    <w:rsid w:val="00954FB5"/>
    <w:rsid w:val="00955D2B"/>
    <w:rsid w:val="00957EE9"/>
    <w:rsid w:val="0096046D"/>
    <w:rsid w:val="00964C4B"/>
    <w:rsid w:val="009654FF"/>
    <w:rsid w:val="0096725F"/>
    <w:rsid w:val="00974511"/>
    <w:rsid w:val="00974B91"/>
    <w:rsid w:val="00975773"/>
    <w:rsid w:val="00980137"/>
    <w:rsid w:val="0098231E"/>
    <w:rsid w:val="0098275D"/>
    <w:rsid w:val="009857F4"/>
    <w:rsid w:val="00985CB9"/>
    <w:rsid w:val="00990BE3"/>
    <w:rsid w:val="009913FC"/>
    <w:rsid w:val="0099187B"/>
    <w:rsid w:val="00991932"/>
    <w:rsid w:val="009936FB"/>
    <w:rsid w:val="00996758"/>
    <w:rsid w:val="009A0A0F"/>
    <w:rsid w:val="009A1815"/>
    <w:rsid w:val="009A4598"/>
    <w:rsid w:val="009A6E04"/>
    <w:rsid w:val="009A7079"/>
    <w:rsid w:val="009A77B3"/>
    <w:rsid w:val="009A7A77"/>
    <w:rsid w:val="009B0451"/>
    <w:rsid w:val="009B2922"/>
    <w:rsid w:val="009B661D"/>
    <w:rsid w:val="009C19C8"/>
    <w:rsid w:val="009C2B53"/>
    <w:rsid w:val="009C3CF4"/>
    <w:rsid w:val="009C4C10"/>
    <w:rsid w:val="009C4EB5"/>
    <w:rsid w:val="009C5E20"/>
    <w:rsid w:val="009C74BE"/>
    <w:rsid w:val="009D0CE6"/>
    <w:rsid w:val="009D117E"/>
    <w:rsid w:val="009D13D0"/>
    <w:rsid w:val="009D20A6"/>
    <w:rsid w:val="009D3B5C"/>
    <w:rsid w:val="009D4678"/>
    <w:rsid w:val="009D74C3"/>
    <w:rsid w:val="009D7CDE"/>
    <w:rsid w:val="009E0718"/>
    <w:rsid w:val="009E0A6C"/>
    <w:rsid w:val="009E27A0"/>
    <w:rsid w:val="009E4654"/>
    <w:rsid w:val="009E4BD3"/>
    <w:rsid w:val="009E557F"/>
    <w:rsid w:val="009E61EE"/>
    <w:rsid w:val="009F02B5"/>
    <w:rsid w:val="009F09E2"/>
    <w:rsid w:val="009F0B10"/>
    <w:rsid w:val="009F180B"/>
    <w:rsid w:val="009F399F"/>
    <w:rsid w:val="009F4A52"/>
    <w:rsid w:val="009F563C"/>
    <w:rsid w:val="009F6452"/>
    <w:rsid w:val="009F6DD3"/>
    <w:rsid w:val="00A00F91"/>
    <w:rsid w:val="00A011E5"/>
    <w:rsid w:val="00A025C3"/>
    <w:rsid w:val="00A03C86"/>
    <w:rsid w:val="00A04269"/>
    <w:rsid w:val="00A04E90"/>
    <w:rsid w:val="00A05C56"/>
    <w:rsid w:val="00A07B2F"/>
    <w:rsid w:val="00A10610"/>
    <w:rsid w:val="00A1299B"/>
    <w:rsid w:val="00A14ACB"/>
    <w:rsid w:val="00A23025"/>
    <w:rsid w:val="00A2577E"/>
    <w:rsid w:val="00A26422"/>
    <w:rsid w:val="00A30B66"/>
    <w:rsid w:val="00A3114C"/>
    <w:rsid w:val="00A32903"/>
    <w:rsid w:val="00A33465"/>
    <w:rsid w:val="00A357FB"/>
    <w:rsid w:val="00A43E81"/>
    <w:rsid w:val="00A46C98"/>
    <w:rsid w:val="00A50C94"/>
    <w:rsid w:val="00A520DF"/>
    <w:rsid w:val="00A545BD"/>
    <w:rsid w:val="00A6235A"/>
    <w:rsid w:val="00A633BB"/>
    <w:rsid w:val="00A708FC"/>
    <w:rsid w:val="00A73091"/>
    <w:rsid w:val="00A73101"/>
    <w:rsid w:val="00A73F6B"/>
    <w:rsid w:val="00A74D98"/>
    <w:rsid w:val="00A75828"/>
    <w:rsid w:val="00A80E87"/>
    <w:rsid w:val="00A82527"/>
    <w:rsid w:val="00A85F5A"/>
    <w:rsid w:val="00A91642"/>
    <w:rsid w:val="00A9166E"/>
    <w:rsid w:val="00A91FB3"/>
    <w:rsid w:val="00A92A1F"/>
    <w:rsid w:val="00A92D32"/>
    <w:rsid w:val="00A95AB8"/>
    <w:rsid w:val="00A95E63"/>
    <w:rsid w:val="00A96210"/>
    <w:rsid w:val="00A96CE1"/>
    <w:rsid w:val="00A96DA9"/>
    <w:rsid w:val="00AA1B50"/>
    <w:rsid w:val="00AA2669"/>
    <w:rsid w:val="00AA37BB"/>
    <w:rsid w:val="00AA3E3B"/>
    <w:rsid w:val="00AA6F94"/>
    <w:rsid w:val="00AB0317"/>
    <w:rsid w:val="00AB28FB"/>
    <w:rsid w:val="00AB2F24"/>
    <w:rsid w:val="00AB3D09"/>
    <w:rsid w:val="00AB561C"/>
    <w:rsid w:val="00AB60E3"/>
    <w:rsid w:val="00AB75DB"/>
    <w:rsid w:val="00AB7EBB"/>
    <w:rsid w:val="00AC03D1"/>
    <w:rsid w:val="00AC06B2"/>
    <w:rsid w:val="00AC17F6"/>
    <w:rsid w:val="00AC1818"/>
    <w:rsid w:val="00AC30E6"/>
    <w:rsid w:val="00AC4BF4"/>
    <w:rsid w:val="00AD39FF"/>
    <w:rsid w:val="00AD44D9"/>
    <w:rsid w:val="00AD4509"/>
    <w:rsid w:val="00AD51A4"/>
    <w:rsid w:val="00AD5A61"/>
    <w:rsid w:val="00AD7202"/>
    <w:rsid w:val="00AD7A50"/>
    <w:rsid w:val="00AE2E5D"/>
    <w:rsid w:val="00AE2EB1"/>
    <w:rsid w:val="00AE72CA"/>
    <w:rsid w:val="00AE76AB"/>
    <w:rsid w:val="00AF15E3"/>
    <w:rsid w:val="00AF18D3"/>
    <w:rsid w:val="00AF6868"/>
    <w:rsid w:val="00AF7BCD"/>
    <w:rsid w:val="00B02312"/>
    <w:rsid w:val="00B04C68"/>
    <w:rsid w:val="00B06479"/>
    <w:rsid w:val="00B07CF2"/>
    <w:rsid w:val="00B1258F"/>
    <w:rsid w:val="00B12746"/>
    <w:rsid w:val="00B13198"/>
    <w:rsid w:val="00B13469"/>
    <w:rsid w:val="00B15CC9"/>
    <w:rsid w:val="00B15D5B"/>
    <w:rsid w:val="00B162D3"/>
    <w:rsid w:val="00B203E3"/>
    <w:rsid w:val="00B27AA2"/>
    <w:rsid w:val="00B27D74"/>
    <w:rsid w:val="00B27E89"/>
    <w:rsid w:val="00B32C55"/>
    <w:rsid w:val="00B32E9D"/>
    <w:rsid w:val="00B35374"/>
    <w:rsid w:val="00B357FD"/>
    <w:rsid w:val="00B35823"/>
    <w:rsid w:val="00B365DD"/>
    <w:rsid w:val="00B40D0E"/>
    <w:rsid w:val="00B44EE6"/>
    <w:rsid w:val="00B46A67"/>
    <w:rsid w:val="00B53A30"/>
    <w:rsid w:val="00B546C8"/>
    <w:rsid w:val="00B56F65"/>
    <w:rsid w:val="00B5753E"/>
    <w:rsid w:val="00B60628"/>
    <w:rsid w:val="00B614F4"/>
    <w:rsid w:val="00B62102"/>
    <w:rsid w:val="00B64098"/>
    <w:rsid w:val="00B70A85"/>
    <w:rsid w:val="00B71E66"/>
    <w:rsid w:val="00B732BA"/>
    <w:rsid w:val="00B754B4"/>
    <w:rsid w:val="00B76474"/>
    <w:rsid w:val="00B76ECA"/>
    <w:rsid w:val="00B81216"/>
    <w:rsid w:val="00B83D0F"/>
    <w:rsid w:val="00B84ADA"/>
    <w:rsid w:val="00B8564A"/>
    <w:rsid w:val="00B8564E"/>
    <w:rsid w:val="00B9578B"/>
    <w:rsid w:val="00B96BF5"/>
    <w:rsid w:val="00BA00E0"/>
    <w:rsid w:val="00BA3D6E"/>
    <w:rsid w:val="00BB3C99"/>
    <w:rsid w:val="00BB3F97"/>
    <w:rsid w:val="00BB5B4B"/>
    <w:rsid w:val="00BB65F3"/>
    <w:rsid w:val="00BB6D7F"/>
    <w:rsid w:val="00BC09D1"/>
    <w:rsid w:val="00BC4494"/>
    <w:rsid w:val="00BC64EB"/>
    <w:rsid w:val="00BD0A49"/>
    <w:rsid w:val="00BD0B4F"/>
    <w:rsid w:val="00BD305E"/>
    <w:rsid w:val="00BD398F"/>
    <w:rsid w:val="00BE2789"/>
    <w:rsid w:val="00BE4C3C"/>
    <w:rsid w:val="00BE7BF2"/>
    <w:rsid w:val="00BF1412"/>
    <w:rsid w:val="00BF435E"/>
    <w:rsid w:val="00BF46D2"/>
    <w:rsid w:val="00BF5C5C"/>
    <w:rsid w:val="00C002A2"/>
    <w:rsid w:val="00C0173E"/>
    <w:rsid w:val="00C037D4"/>
    <w:rsid w:val="00C0623F"/>
    <w:rsid w:val="00C07991"/>
    <w:rsid w:val="00C154E2"/>
    <w:rsid w:val="00C16BD3"/>
    <w:rsid w:val="00C17502"/>
    <w:rsid w:val="00C17E03"/>
    <w:rsid w:val="00C206BE"/>
    <w:rsid w:val="00C22DAD"/>
    <w:rsid w:val="00C22F24"/>
    <w:rsid w:val="00C30C2C"/>
    <w:rsid w:val="00C31AFF"/>
    <w:rsid w:val="00C32620"/>
    <w:rsid w:val="00C33AE7"/>
    <w:rsid w:val="00C34317"/>
    <w:rsid w:val="00C3719C"/>
    <w:rsid w:val="00C4069C"/>
    <w:rsid w:val="00C423DB"/>
    <w:rsid w:val="00C45923"/>
    <w:rsid w:val="00C45A32"/>
    <w:rsid w:val="00C503BE"/>
    <w:rsid w:val="00C518EC"/>
    <w:rsid w:val="00C52CB6"/>
    <w:rsid w:val="00C53880"/>
    <w:rsid w:val="00C5673C"/>
    <w:rsid w:val="00C66495"/>
    <w:rsid w:val="00C71539"/>
    <w:rsid w:val="00C715E2"/>
    <w:rsid w:val="00C74379"/>
    <w:rsid w:val="00C77348"/>
    <w:rsid w:val="00C8009F"/>
    <w:rsid w:val="00C80636"/>
    <w:rsid w:val="00C80939"/>
    <w:rsid w:val="00C80C94"/>
    <w:rsid w:val="00C829EF"/>
    <w:rsid w:val="00C8625D"/>
    <w:rsid w:val="00C879E0"/>
    <w:rsid w:val="00C9129A"/>
    <w:rsid w:val="00C91DAB"/>
    <w:rsid w:val="00CA0CF3"/>
    <w:rsid w:val="00CA18AF"/>
    <w:rsid w:val="00CA5636"/>
    <w:rsid w:val="00CA6361"/>
    <w:rsid w:val="00CA7AA7"/>
    <w:rsid w:val="00CB039A"/>
    <w:rsid w:val="00CB2EBD"/>
    <w:rsid w:val="00CB3992"/>
    <w:rsid w:val="00CB52DF"/>
    <w:rsid w:val="00CB7CF5"/>
    <w:rsid w:val="00CC05DA"/>
    <w:rsid w:val="00CC11F0"/>
    <w:rsid w:val="00CC1375"/>
    <w:rsid w:val="00CC22F6"/>
    <w:rsid w:val="00CC3B9C"/>
    <w:rsid w:val="00CC6B8A"/>
    <w:rsid w:val="00CC7373"/>
    <w:rsid w:val="00CC7AFC"/>
    <w:rsid w:val="00CD05A4"/>
    <w:rsid w:val="00CD6B6E"/>
    <w:rsid w:val="00CD74E2"/>
    <w:rsid w:val="00CE3043"/>
    <w:rsid w:val="00CE45AD"/>
    <w:rsid w:val="00CE54C2"/>
    <w:rsid w:val="00CF2E1A"/>
    <w:rsid w:val="00CF70ED"/>
    <w:rsid w:val="00CF723B"/>
    <w:rsid w:val="00D00090"/>
    <w:rsid w:val="00D002D9"/>
    <w:rsid w:val="00D0047E"/>
    <w:rsid w:val="00D00EDD"/>
    <w:rsid w:val="00D04516"/>
    <w:rsid w:val="00D04DCE"/>
    <w:rsid w:val="00D12C5B"/>
    <w:rsid w:val="00D1535C"/>
    <w:rsid w:val="00D1656E"/>
    <w:rsid w:val="00D20B80"/>
    <w:rsid w:val="00D21E56"/>
    <w:rsid w:val="00D23FFF"/>
    <w:rsid w:val="00D279CF"/>
    <w:rsid w:val="00D27BCB"/>
    <w:rsid w:val="00D30F0C"/>
    <w:rsid w:val="00D3219B"/>
    <w:rsid w:val="00D379D9"/>
    <w:rsid w:val="00D40B33"/>
    <w:rsid w:val="00D424BA"/>
    <w:rsid w:val="00D45295"/>
    <w:rsid w:val="00D456F8"/>
    <w:rsid w:val="00D46991"/>
    <w:rsid w:val="00D50C0C"/>
    <w:rsid w:val="00D50D70"/>
    <w:rsid w:val="00D5162F"/>
    <w:rsid w:val="00D55201"/>
    <w:rsid w:val="00D55E36"/>
    <w:rsid w:val="00D616B5"/>
    <w:rsid w:val="00D7223D"/>
    <w:rsid w:val="00D72B84"/>
    <w:rsid w:val="00D745FD"/>
    <w:rsid w:val="00D74604"/>
    <w:rsid w:val="00D7653A"/>
    <w:rsid w:val="00D811BC"/>
    <w:rsid w:val="00D81590"/>
    <w:rsid w:val="00D90D18"/>
    <w:rsid w:val="00D94636"/>
    <w:rsid w:val="00D9684B"/>
    <w:rsid w:val="00D969B0"/>
    <w:rsid w:val="00D97524"/>
    <w:rsid w:val="00D97B2D"/>
    <w:rsid w:val="00DA26F3"/>
    <w:rsid w:val="00DA413F"/>
    <w:rsid w:val="00DB0740"/>
    <w:rsid w:val="00DB086E"/>
    <w:rsid w:val="00DC0F20"/>
    <w:rsid w:val="00DC220F"/>
    <w:rsid w:val="00DC538B"/>
    <w:rsid w:val="00DC53B0"/>
    <w:rsid w:val="00DC5A46"/>
    <w:rsid w:val="00DC6902"/>
    <w:rsid w:val="00DD7626"/>
    <w:rsid w:val="00DE1529"/>
    <w:rsid w:val="00DE18F3"/>
    <w:rsid w:val="00DE3F08"/>
    <w:rsid w:val="00DE7392"/>
    <w:rsid w:val="00DF10DC"/>
    <w:rsid w:val="00DF2D02"/>
    <w:rsid w:val="00DF3E19"/>
    <w:rsid w:val="00DF77CC"/>
    <w:rsid w:val="00E005B9"/>
    <w:rsid w:val="00E025FC"/>
    <w:rsid w:val="00E02E40"/>
    <w:rsid w:val="00E03812"/>
    <w:rsid w:val="00E03BD9"/>
    <w:rsid w:val="00E04A62"/>
    <w:rsid w:val="00E056D6"/>
    <w:rsid w:val="00E05C45"/>
    <w:rsid w:val="00E06168"/>
    <w:rsid w:val="00E062D3"/>
    <w:rsid w:val="00E14C41"/>
    <w:rsid w:val="00E14C78"/>
    <w:rsid w:val="00E16A2E"/>
    <w:rsid w:val="00E17A42"/>
    <w:rsid w:val="00E2033D"/>
    <w:rsid w:val="00E20ADE"/>
    <w:rsid w:val="00E2363A"/>
    <w:rsid w:val="00E24E00"/>
    <w:rsid w:val="00E25A5F"/>
    <w:rsid w:val="00E27BF7"/>
    <w:rsid w:val="00E27E3A"/>
    <w:rsid w:val="00E33A26"/>
    <w:rsid w:val="00E376A4"/>
    <w:rsid w:val="00E436EA"/>
    <w:rsid w:val="00E455D7"/>
    <w:rsid w:val="00E46B7C"/>
    <w:rsid w:val="00E500F9"/>
    <w:rsid w:val="00E56C7B"/>
    <w:rsid w:val="00E57AFC"/>
    <w:rsid w:val="00E619D1"/>
    <w:rsid w:val="00E6368D"/>
    <w:rsid w:val="00E67802"/>
    <w:rsid w:val="00E716F6"/>
    <w:rsid w:val="00E71E66"/>
    <w:rsid w:val="00E72820"/>
    <w:rsid w:val="00E81EDF"/>
    <w:rsid w:val="00E824B4"/>
    <w:rsid w:val="00E87B28"/>
    <w:rsid w:val="00E87F88"/>
    <w:rsid w:val="00E9019A"/>
    <w:rsid w:val="00E90978"/>
    <w:rsid w:val="00E90DFB"/>
    <w:rsid w:val="00E91238"/>
    <w:rsid w:val="00E91A3D"/>
    <w:rsid w:val="00E92443"/>
    <w:rsid w:val="00E95B77"/>
    <w:rsid w:val="00E965B5"/>
    <w:rsid w:val="00E96A3C"/>
    <w:rsid w:val="00E976B0"/>
    <w:rsid w:val="00EA26A0"/>
    <w:rsid w:val="00EA272A"/>
    <w:rsid w:val="00EA2C9E"/>
    <w:rsid w:val="00EB28A7"/>
    <w:rsid w:val="00EB30DA"/>
    <w:rsid w:val="00EB44FA"/>
    <w:rsid w:val="00EB4E6D"/>
    <w:rsid w:val="00EB6225"/>
    <w:rsid w:val="00EB67E9"/>
    <w:rsid w:val="00EB7A77"/>
    <w:rsid w:val="00EC22ED"/>
    <w:rsid w:val="00EC2371"/>
    <w:rsid w:val="00EC2520"/>
    <w:rsid w:val="00EC4104"/>
    <w:rsid w:val="00EC443C"/>
    <w:rsid w:val="00EC79BB"/>
    <w:rsid w:val="00EC7BC1"/>
    <w:rsid w:val="00ED240A"/>
    <w:rsid w:val="00ED3FBE"/>
    <w:rsid w:val="00EE1720"/>
    <w:rsid w:val="00EE23CC"/>
    <w:rsid w:val="00EE27A4"/>
    <w:rsid w:val="00EE2ABC"/>
    <w:rsid w:val="00EE335B"/>
    <w:rsid w:val="00EE4201"/>
    <w:rsid w:val="00EE5890"/>
    <w:rsid w:val="00EE6A0A"/>
    <w:rsid w:val="00EF01D6"/>
    <w:rsid w:val="00EF2975"/>
    <w:rsid w:val="00EF54FC"/>
    <w:rsid w:val="00EF7683"/>
    <w:rsid w:val="00EF7A79"/>
    <w:rsid w:val="00F0545D"/>
    <w:rsid w:val="00F05F9F"/>
    <w:rsid w:val="00F06BBD"/>
    <w:rsid w:val="00F11196"/>
    <w:rsid w:val="00F1138C"/>
    <w:rsid w:val="00F22529"/>
    <w:rsid w:val="00F22EFD"/>
    <w:rsid w:val="00F25A28"/>
    <w:rsid w:val="00F25F63"/>
    <w:rsid w:val="00F279EF"/>
    <w:rsid w:val="00F30C07"/>
    <w:rsid w:val="00F30F63"/>
    <w:rsid w:val="00F30F73"/>
    <w:rsid w:val="00F31684"/>
    <w:rsid w:val="00F32AEE"/>
    <w:rsid w:val="00F353A2"/>
    <w:rsid w:val="00F357D3"/>
    <w:rsid w:val="00F40CFA"/>
    <w:rsid w:val="00F43EC7"/>
    <w:rsid w:val="00F445C5"/>
    <w:rsid w:val="00F51BAE"/>
    <w:rsid w:val="00F52DEE"/>
    <w:rsid w:val="00F538FA"/>
    <w:rsid w:val="00F55B14"/>
    <w:rsid w:val="00F620A1"/>
    <w:rsid w:val="00F62332"/>
    <w:rsid w:val="00F63161"/>
    <w:rsid w:val="00F635FA"/>
    <w:rsid w:val="00F64143"/>
    <w:rsid w:val="00F649CE"/>
    <w:rsid w:val="00F65F44"/>
    <w:rsid w:val="00F6679E"/>
    <w:rsid w:val="00F70B86"/>
    <w:rsid w:val="00F751DD"/>
    <w:rsid w:val="00F75AC7"/>
    <w:rsid w:val="00F81C94"/>
    <w:rsid w:val="00F836B9"/>
    <w:rsid w:val="00F85517"/>
    <w:rsid w:val="00F9011F"/>
    <w:rsid w:val="00F92AE6"/>
    <w:rsid w:val="00F934E2"/>
    <w:rsid w:val="00F93F8B"/>
    <w:rsid w:val="00F9448B"/>
    <w:rsid w:val="00F95D76"/>
    <w:rsid w:val="00FA61B7"/>
    <w:rsid w:val="00FA7152"/>
    <w:rsid w:val="00FB12FD"/>
    <w:rsid w:val="00FB2390"/>
    <w:rsid w:val="00FB5434"/>
    <w:rsid w:val="00FC1BFF"/>
    <w:rsid w:val="00FC2A65"/>
    <w:rsid w:val="00FC319F"/>
    <w:rsid w:val="00FC6AF5"/>
    <w:rsid w:val="00FD69B8"/>
    <w:rsid w:val="00FE6216"/>
    <w:rsid w:val="00FF0992"/>
    <w:rsid w:val="00FF265A"/>
    <w:rsid w:val="00FF3C42"/>
    <w:rsid w:val="00FF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71F5F"/>
    <w:pPr>
      <w:widowControl w:val="0"/>
      <w:jc w:val="both"/>
    </w:pPr>
    <w:rPr>
      <w:rFonts w:ascii="Times New Roman" w:hAnsi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02B5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2B5"/>
    <w:rPr>
      <w:rFonts w:cs="Times New Roman"/>
      <w:b/>
      <w:bCs/>
      <w:kern w:val="44"/>
      <w:sz w:val="44"/>
      <w:szCs w:val="44"/>
    </w:rPr>
  </w:style>
  <w:style w:type="paragraph" w:styleId="TOCHeading">
    <w:name w:val="TOC Heading"/>
    <w:basedOn w:val="Heading1"/>
    <w:next w:val="Normal"/>
    <w:uiPriority w:val="99"/>
    <w:qFormat/>
    <w:rsid w:val="009F02B5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NormalWeb">
    <w:name w:val="Normal (Web)"/>
    <w:aliases w:val="普通 (Web)"/>
    <w:basedOn w:val="Normal"/>
    <w:uiPriority w:val="99"/>
    <w:rsid w:val="00471F5F"/>
    <w:pPr>
      <w:widowControl/>
      <w:jc w:val="left"/>
    </w:pPr>
    <w:rPr>
      <w:rFonts w:ascii="宋体" w:hAnsi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71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71F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customStyle="1" w:styleId="p0">
    <w:name w:val="p0"/>
    <w:basedOn w:val="Normal"/>
    <w:uiPriority w:val="99"/>
    <w:rsid w:val="00471F5F"/>
    <w:pPr>
      <w:widowControl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98</Words>
  <Characters>562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3</cp:revision>
  <dcterms:created xsi:type="dcterms:W3CDTF">2010-05-07T08:45:00Z</dcterms:created>
  <dcterms:modified xsi:type="dcterms:W3CDTF">2010-05-14T02:28:00Z</dcterms:modified>
</cp:coreProperties>
</file>