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6C9" w:rsidRDefault="003736C9" w:rsidP="00C41B6C">
      <w:pPr>
        <w:spacing w:afterLines="50"/>
        <w:jc w:val="left"/>
        <w:rPr>
          <w:rFonts w:ascii="宋体"/>
          <w:b/>
        </w:rPr>
      </w:pPr>
      <w:r>
        <w:rPr>
          <w:rFonts w:ascii="宋体" w:hAnsi="宋体" w:hint="eastAsia"/>
          <w:b/>
        </w:rPr>
        <w:t>奥数网天天练周练习</w:t>
      </w:r>
      <w:r>
        <w:rPr>
          <w:rFonts w:ascii="宋体" w:hAnsi="宋体"/>
          <w:b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05"/>
          <w:attr w:name="Year" w:val="2010"/>
        </w:smartTagPr>
        <w:r>
          <w:rPr>
            <w:rFonts w:ascii="宋体" w:hAnsi="宋体"/>
            <w:b/>
          </w:rPr>
          <w:t>2010</w:t>
        </w:r>
        <w:r>
          <w:rPr>
            <w:rFonts w:ascii="宋体" w:hAnsi="宋体" w:hint="eastAsia"/>
            <w:b/>
          </w:rPr>
          <w:t>年</w:t>
        </w:r>
        <w:r>
          <w:rPr>
            <w:rFonts w:ascii="宋体" w:hAnsi="宋体"/>
            <w:b/>
          </w:rPr>
          <w:t>05</w:t>
        </w:r>
        <w:r>
          <w:rPr>
            <w:rFonts w:ascii="宋体" w:hAnsi="宋体" w:hint="eastAsia"/>
            <w:b/>
          </w:rPr>
          <w:t>月</w:t>
        </w:r>
        <w:r>
          <w:rPr>
            <w:rFonts w:ascii="宋体" w:hAnsi="宋体"/>
            <w:b/>
          </w:rPr>
          <w:t>10</w:t>
        </w:r>
        <w:r>
          <w:rPr>
            <w:rFonts w:ascii="宋体" w:hAnsi="宋体" w:hint="eastAsia"/>
            <w:b/>
          </w:rPr>
          <w:t>日</w:t>
        </w:r>
      </w:smartTag>
      <w:r>
        <w:rPr>
          <w:rFonts w:ascii="宋体" w:hAnsi="宋体"/>
          <w:b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05"/>
          <w:attr w:name="Year" w:val="2010"/>
        </w:smartTagPr>
        <w:r>
          <w:rPr>
            <w:rFonts w:ascii="宋体" w:hAnsi="宋体"/>
            <w:b/>
          </w:rPr>
          <w:t>2010</w:t>
        </w:r>
        <w:r>
          <w:rPr>
            <w:rFonts w:ascii="宋体" w:hAnsi="宋体" w:hint="eastAsia"/>
            <w:b/>
          </w:rPr>
          <w:t>年</w:t>
        </w:r>
        <w:r>
          <w:rPr>
            <w:rFonts w:ascii="宋体" w:hAnsi="宋体"/>
            <w:b/>
          </w:rPr>
          <w:t>05</w:t>
        </w:r>
        <w:r>
          <w:rPr>
            <w:rFonts w:ascii="宋体" w:hAnsi="宋体" w:hint="eastAsia"/>
            <w:b/>
          </w:rPr>
          <w:t>月</w:t>
        </w:r>
        <w:r>
          <w:rPr>
            <w:rFonts w:ascii="宋体" w:hAnsi="宋体"/>
            <w:b/>
          </w:rPr>
          <w:t>14</w:t>
        </w:r>
        <w:r>
          <w:rPr>
            <w:rFonts w:ascii="宋体" w:hAnsi="宋体" w:hint="eastAsia"/>
            <w:b/>
          </w:rPr>
          <w:t>日</w:t>
        </w:r>
      </w:smartTag>
      <w:r>
        <w:rPr>
          <w:rFonts w:ascii="宋体" w:hAnsi="宋体" w:hint="eastAsia"/>
          <w:b/>
        </w:rPr>
        <w:t>（三年级）</w:t>
      </w:r>
    </w:p>
    <w:p w:rsidR="003736C9" w:rsidRDefault="003736C9" w:rsidP="00471F5F">
      <w:pPr>
        <w:pStyle w:val="p0"/>
        <w:spacing w:after="50"/>
        <w:jc w:val="center"/>
        <w:rPr>
          <w:rFonts w:ascii="宋体"/>
        </w:rPr>
      </w:pPr>
    </w:p>
    <w:p w:rsidR="003736C9" w:rsidRDefault="003736C9" w:rsidP="00471F5F">
      <w:pPr>
        <w:spacing w:after="50"/>
        <w:rPr>
          <w:rFonts w:ascii="宋体"/>
          <w:b/>
        </w:rPr>
        <w:sectPr w:rsidR="003736C9" w:rsidSect="00471F5F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736C9" w:rsidRDefault="003736C9" w:rsidP="00471F5F">
      <w:pPr>
        <w:rPr>
          <w:rFonts w:ascii="宋体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3736C9" w:rsidRDefault="003736C9" w:rsidP="00540957">
      <w:pPr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332906">
        <w:rPr>
          <w:rFonts w:ascii="宋体" w:hAnsi="宋体" w:hint="eastAsia"/>
          <w:szCs w:val="21"/>
        </w:rPr>
        <w:t>如果每个人的年龄都扩大到</w:t>
      </w:r>
      <w:r w:rsidRPr="00332906">
        <w:rPr>
          <w:rFonts w:ascii="宋体" w:hAnsi="宋体"/>
          <w:szCs w:val="21"/>
        </w:rPr>
        <w:t>2</w:t>
      </w:r>
      <w:r w:rsidRPr="00332906">
        <w:rPr>
          <w:rFonts w:ascii="宋体" w:hAnsi="宋体" w:hint="eastAsia"/>
          <w:szCs w:val="21"/>
        </w:rPr>
        <w:t>倍，那么三人年龄的和是</w:t>
      </w:r>
      <w:r w:rsidRPr="00332906">
        <w:rPr>
          <w:rFonts w:ascii="宋体" w:hAnsi="宋体"/>
          <w:szCs w:val="21"/>
        </w:rPr>
        <w:t>94</w:t>
      </w:r>
      <w:r w:rsidRPr="00332906">
        <w:rPr>
          <w:rFonts w:ascii="宋体" w:hAnsi="宋体" w:hint="eastAsia"/>
          <w:szCs w:val="21"/>
        </w:rPr>
        <w:t>×</w:t>
      </w:r>
      <w:r w:rsidRPr="00332906">
        <w:rPr>
          <w:rFonts w:ascii="宋体" w:hAnsi="宋体"/>
          <w:szCs w:val="21"/>
        </w:rPr>
        <w:t>2=188</w:t>
      </w:r>
      <w:r w:rsidRPr="00332906">
        <w:rPr>
          <w:rFonts w:ascii="宋体" w:hAnsi="宋体" w:hint="eastAsia"/>
          <w:szCs w:val="21"/>
        </w:rPr>
        <w:t>。如果甲再减少</w:t>
      </w:r>
      <w:r w:rsidRPr="00332906">
        <w:rPr>
          <w:rFonts w:ascii="宋体" w:hAnsi="宋体"/>
          <w:szCs w:val="21"/>
        </w:rPr>
        <w:t>5</w:t>
      </w:r>
      <w:r w:rsidRPr="00332906">
        <w:rPr>
          <w:rFonts w:ascii="宋体" w:hAnsi="宋体" w:hint="eastAsia"/>
          <w:szCs w:val="21"/>
        </w:rPr>
        <w:t>岁，乙再减少</w:t>
      </w:r>
      <w:r w:rsidRPr="00332906">
        <w:rPr>
          <w:rFonts w:ascii="宋体" w:hAnsi="宋体"/>
          <w:szCs w:val="21"/>
        </w:rPr>
        <w:t>19</w:t>
      </w:r>
      <w:r w:rsidRPr="00332906">
        <w:rPr>
          <w:rFonts w:ascii="宋体" w:hAnsi="宋体" w:hint="eastAsia"/>
          <w:szCs w:val="21"/>
        </w:rPr>
        <w:t>岁，那么三人的年龄的和是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9"/>
          <w:attr w:name="Month" w:val="5"/>
          <w:attr w:name="Year" w:val="188"/>
        </w:smartTagPr>
        <w:r w:rsidRPr="00332906">
          <w:rPr>
            <w:rFonts w:ascii="宋体" w:hAnsi="宋体"/>
            <w:szCs w:val="21"/>
          </w:rPr>
          <w:t>188-5-19</w:t>
        </w:r>
      </w:smartTag>
      <w:r w:rsidRPr="00332906">
        <w:rPr>
          <w:rFonts w:ascii="宋体" w:hAnsi="宋体"/>
          <w:szCs w:val="21"/>
        </w:rPr>
        <w:t>=164</w:t>
      </w:r>
      <w:r w:rsidRPr="00332906">
        <w:rPr>
          <w:rFonts w:ascii="宋体" w:hAnsi="宋体" w:hint="eastAsia"/>
          <w:szCs w:val="21"/>
        </w:rPr>
        <w:t>（岁），这时甲的年龄是丙的一半，即丙的年龄是甲的两倍。同样，这时丙的年龄也是乙两倍。</w:t>
      </w:r>
    </w:p>
    <w:p w:rsidR="003736C9" w:rsidRPr="00540957" w:rsidRDefault="003736C9" w:rsidP="00540957">
      <w:pPr>
        <w:rPr>
          <w:rFonts w:ascii="宋体"/>
          <w:szCs w:val="21"/>
        </w:rPr>
      </w:pPr>
      <w:r w:rsidRPr="00332906">
        <w:rPr>
          <w:rFonts w:ascii="宋体" w:hAnsi="宋体" w:hint="eastAsia"/>
          <w:szCs w:val="21"/>
        </w:rPr>
        <w:t>所以这时甲、乙的年龄都是</w:t>
      </w:r>
      <w:r w:rsidRPr="00332906">
        <w:rPr>
          <w:rFonts w:ascii="宋体" w:hAnsi="宋体"/>
          <w:szCs w:val="21"/>
        </w:rPr>
        <w:t>164</w:t>
      </w:r>
      <w:r w:rsidRPr="00332906">
        <w:rPr>
          <w:rFonts w:ascii="宋体" w:hAnsi="宋体" w:hint="eastAsia"/>
          <w:szCs w:val="21"/>
        </w:rPr>
        <w:t>÷（</w:t>
      </w:r>
      <w:r w:rsidRPr="00332906">
        <w:rPr>
          <w:rFonts w:ascii="宋体" w:hAnsi="宋体"/>
          <w:szCs w:val="21"/>
        </w:rPr>
        <w:t>1+1+2</w:t>
      </w:r>
      <w:r w:rsidRPr="00332906">
        <w:rPr>
          <w:rFonts w:ascii="宋体" w:hAnsi="宋体" w:hint="eastAsia"/>
          <w:szCs w:val="21"/>
        </w:rPr>
        <w:t>）</w:t>
      </w:r>
      <w:r w:rsidRPr="00332906">
        <w:rPr>
          <w:rFonts w:ascii="宋体" w:hAnsi="宋体"/>
          <w:szCs w:val="21"/>
        </w:rPr>
        <w:t>=41</w:t>
      </w:r>
      <w:r w:rsidRPr="00332906">
        <w:rPr>
          <w:rFonts w:ascii="宋体" w:hAnsi="宋体" w:hint="eastAsia"/>
          <w:szCs w:val="21"/>
        </w:rPr>
        <w:t>（岁），即原来丙的年龄是</w:t>
      </w:r>
      <w:r w:rsidRPr="00332906">
        <w:rPr>
          <w:rFonts w:ascii="宋体" w:hAnsi="宋体"/>
          <w:szCs w:val="21"/>
        </w:rPr>
        <w:t>41</w:t>
      </w:r>
      <w:r w:rsidRPr="00332906">
        <w:rPr>
          <w:rFonts w:ascii="宋体" w:hAnsi="宋体" w:hint="eastAsia"/>
          <w:szCs w:val="21"/>
        </w:rPr>
        <w:t>岁。甲原来的年龄是（</w:t>
      </w:r>
      <w:r w:rsidRPr="00332906">
        <w:rPr>
          <w:rFonts w:ascii="宋体" w:hAnsi="宋体"/>
          <w:szCs w:val="21"/>
        </w:rPr>
        <w:t>41+5</w:t>
      </w:r>
      <w:r w:rsidRPr="00332906">
        <w:rPr>
          <w:rFonts w:ascii="宋体" w:hAnsi="宋体" w:hint="eastAsia"/>
          <w:szCs w:val="21"/>
        </w:rPr>
        <w:t>）÷</w:t>
      </w:r>
      <w:r w:rsidRPr="00332906">
        <w:rPr>
          <w:rFonts w:ascii="宋体" w:hAnsi="宋体"/>
          <w:szCs w:val="21"/>
        </w:rPr>
        <w:t>2=23</w:t>
      </w:r>
      <w:r w:rsidRPr="00332906">
        <w:rPr>
          <w:rFonts w:ascii="宋体" w:hAnsi="宋体" w:hint="eastAsia"/>
          <w:szCs w:val="21"/>
        </w:rPr>
        <w:t>（岁），乙原来的年龄是（</w:t>
      </w:r>
      <w:r w:rsidRPr="00332906">
        <w:rPr>
          <w:rFonts w:ascii="宋体" w:hAnsi="宋体"/>
          <w:szCs w:val="21"/>
        </w:rPr>
        <w:t>41+19</w:t>
      </w:r>
      <w:r w:rsidRPr="00332906">
        <w:rPr>
          <w:rFonts w:ascii="宋体" w:hAnsi="宋体" w:hint="eastAsia"/>
          <w:szCs w:val="21"/>
        </w:rPr>
        <w:t>）÷</w:t>
      </w:r>
      <w:r w:rsidRPr="00332906">
        <w:rPr>
          <w:rFonts w:ascii="宋体" w:hAnsi="宋体"/>
          <w:szCs w:val="21"/>
        </w:rPr>
        <w:t>2=30</w:t>
      </w:r>
      <w:r w:rsidRPr="00332906">
        <w:rPr>
          <w:rFonts w:ascii="宋体" w:hAnsi="宋体" w:hint="eastAsia"/>
          <w:szCs w:val="21"/>
        </w:rPr>
        <w:t>（岁）。</w:t>
      </w:r>
    </w:p>
    <w:p w:rsidR="003736C9" w:rsidRPr="009155F4" w:rsidRDefault="003736C9" w:rsidP="00E17A42">
      <w:pPr>
        <w:pStyle w:val="NormalWeb"/>
        <w:rPr>
          <w:szCs w:val="21"/>
        </w:rPr>
      </w:pPr>
    </w:p>
    <w:p w:rsidR="003736C9" w:rsidRPr="00F63161" w:rsidRDefault="003736C9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第二题答案</w:t>
      </w:r>
      <w:r>
        <w:rPr>
          <w:rFonts w:ascii="宋体" w:hAnsi="宋体" w:hint="eastAsia"/>
        </w:rPr>
        <w:t>：</w:t>
      </w:r>
    </w:p>
    <w:p w:rsidR="003736C9" w:rsidRDefault="003736C9" w:rsidP="00540957">
      <w:pPr>
        <w:rPr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354EA2">
        <w:rPr>
          <w:rFonts w:ascii="宋体" w:hAnsi="宋体"/>
          <w:szCs w:val="21"/>
        </w:rPr>
        <w:t>D</w:t>
      </w:r>
      <w:r w:rsidRPr="00354EA2">
        <w:rPr>
          <w:rFonts w:ascii="宋体" w:hAnsi="宋体" w:hint="eastAsia"/>
          <w:szCs w:val="21"/>
        </w:rPr>
        <w:t>名次不是最高，但比</w:t>
      </w:r>
      <w:r w:rsidRPr="00354EA2">
        <w:rPr>
          <w:rFonts w:ascii="宋体" w:hAnsi="宋体"/>
          <w:szCs w:val="21"/>
        </w:rPr>
        <w:t>B</w:t>
      </w:r>
      <w:r w:rsidRPr="00354EA2">
        <w:rPr>
          <w:rFonts w:ascii="宋体" w:hAnsi="宋体" w:hint="eastAsia"/>
          <w:szCs w:val="21"/>
        </w:rPr>
        <w:t>、</w:t>
      </w:r>
      <w:r w:rsidRPr="00354EA2">
        <w:rPr>
          <w:rFonts w:ascii="宋体" w:hAnsi="宋体"/>
          <w:szCs w:val="21"/>
        </w:rPr>
        <w:t>C</w:t>
      </w:r>
      <w:r w:rsidRPr="00354EA2">
        <w:rPr>
          <w:rFonts w:ascii="宋体" w:hAnsi="宋体" w:hint="eastAsia"/>
          <w:szCs w:val="21"/>
        </w:rPr>
        <w:t>高，所以它是第</w:t>
      </w:r>
      <w:r w:rsidRPr="00354EA2">
        <w:rPr>
          <w:rFonts w:ascii="宋体" w:hAnsi="宋体"/>
          <w:szCs w:val="21"/>
        </w:rPr>
        <w:t>2</w:t>
      </w:r>
      <w:r w:rsidRPr="00354EA2">
        <w:rPr>
          <w:rFonts w:ascii="宋体" w:hAnsi="宋体" w:hint="eastAsia"/>
          <w:szCs w:val="21"/>
        </w:rPr>
        <w:t>名，</w:t>
      </w:r>
      <w:r w:rsidRPr="00354EA2">
        <w:rPr>
          <w:rFonts w:ascii="宋体" w:hAnsi="宋体"/>
          <w:szCs w:val="21"/>
        </w:rPr>
        <w:t>A</w:t>
      </w:r>
      <w:r w:rsidRPr="00354EA2">
        <w:rPr>
          <w:rFonts w:ascii="宋体" w:hAnsi="宋体" w:hint="eastAsia"/>
          <w:szCs w:val="21"/>
        </w:rPr>
        <w:t>是第</w:t>
      </w:r>
      <w:r w:rsidRPr="00354EA2">
        <w:rPr>
          <w:rFonts w:ascii="宋体" w:hAnsi="宋体"/>
          <w:szCs w:val="21"/>
        </w:rPr>
        <w:t>1</w:t>
      </w:r>
      <w:r w:rsidRPr="00354EA2">
        <w:rPr>
          <w:rFonts w:ascii="宋体" w:hAnsi="宋体" w:hint="eastAsia"/>
          <w:szCs w:val="21"/>
        </w:rPr>
        <w:t>名。</w:t>
      </w:r>
      <w:r w:rsidRPr="00354EA2">
        <w:rPr>
          <w:rFonts w:ascii="宋体" w:hAnsi="宋体"/>
          <w:szCs w:val="21"/>
        </w:rPr>
        <w:t>C</w:t>
      </w:r>
      <w:r w:rsidRPr="00354EA2">
        <w:rPr>
          <w:rFonts w:ascii="宋体" w:hAnsi="宋体" w:hint="eastAsia"/>
          <w:szCs w:val="21"/>
        </w:rPr>
        <w:t>的名次不比</w:t>
      </w:r>
      <w:r w:rsidRPr="00354EA2">
        <w:rPr>
          <w:rFonts w:ascii="宋体" w:hAnsi="宋体"/>
          <w:szCs w:val="21"/>
        </w:rPr>
        <w:t>B</w:t>
      </w:r>
      <w:r w:rsidRPr="00354EA2">
        <w:rPr>
          <w:rFonts w:ascii="宋体" w:hAnsi="宋体" w:hint="eastAsia"/>
          <w:szCs w:val="21"/>
        </w:rPr>
        <w:t>高，所以</w:t>
      </w:r>
      <w:r w:rsidRPr="00354EA2">
        <w:rPr>
          <w:rFonts w:ascii="宋体" w:hAnsi="宋体"/>
          <w:szCs w:val="21"/>
        </w:rPr>
        <w:t>B</w:t>
      </w:r>
      <w:r w:rsidRPr="00354EA2">
        <w:rPr>
          <w:rFonts w:ascii="宋体" w:hAnsi="宋体" w:hint="eastAsia"/>
          <w:szCs w:val="21"/>
        </w:rPr>
        <w:t>是第</w:t>
      </w:r>
      <w:r w:rsidRPr="00354EA2">
        <w:rPr>
          <w:rFonts w:ascii="宋体" w:hAnsi="宋体"/>
          <w:szCs w:val="21"/>
        </w:rPr>
        <w:t>3</w:t>
      </w:r>
      <w:r w:rsidRPr="00354EA2">
        <w:rPr>
          <w:rFonts w:ascii="宋体" w:hAnsi="宋体" w:hint="eastAsia"/>
          <w:szCs w:val="21"/>
        </w:rPr>
        <w:t>名，</w:t>
      </w:r>
      <w:r w:rsidRPr="00354EA2">
        <w:rPr>
          <w:rFonts w:ascii="宋体" w:hAnsi="宋体"/>
          <w:szCs w:val="21"/>
        </w:rPr>
        <w:t>C</w:t>
      </w:r>
      <w:r w:rsidRPr="00354EA2">
        <w:rPr>
          <w:rFonts w:ascii="宋体" w:hAnsi="宋体" w:hint="eastAsia"/>
          <w:szCs w:val="21"/>
        </w:rPr>
        <w:t>是第</w:t>
      </w:r>
      <w:r w:rsidRPr="00354EA2">
        <w:rPr>
          <w:rFonts w:ascii="宋体" w:hAnsi="宋体"/>
          <w:szCs w:val="21"/>
        </w:rPr>
        <w:t>4</w:t>
      </w:r>
      <w:r w:rsidRPr="00354EA2">
        <w:rPr>
          <w:rFonts w:ascii="宋体" w:hAnsi="宋体" w:hint="eastAsia"/>
          <w:szCs w:val="21"/>
        </w:rPr>
        <w:t>名。</w:t>
      </w:r>
    </w:p>
    <w:p w:rsidR="003736C9" w:rsidRPr="00841ED8" w:rsidRDefault="003736C9" w:rsidP="00471F5F">
      <w:pPr>
        <w:pStyle w:val="NormalWeb"/>
        <w:ind w:left="720" w:firstLine="405"/>
        <w:rPr>
          <w:sz w:val="21"/>
          <w:szCs w:val="21"/>
        </w:rPr>
      </w:pPr>
    </w:p>
    <w:p w:rsidR="003736C9" w:rsidRDefault="003736C9" w:rsidP="00471F5F">
      <w:pPr>
        <w:rPr>
          <w:rFonts w:ascii="宋体"/>
        </w:rPr>
      </w:pPr>
      <w:r>
        <w:rPr>
          <w:rFonts w:ascii="宋体" w:hAnsi="宋体" w:hint="eastAsia"/>
          <w:b/>
        </w:rPr>
        <w:t>第三题答案</w:t>
      </w:r>
      <w:r>
        <w:rPr>
          <w:rFonts w:ascii="宋体" w:hAnsi="宋体" w:hint="eastAsia"/>
        </w:rPr>
        <w:t>：</w:t>
      </w:r>
    </w:p>
    <w:p w:rsidR="003736C9" w:rsidRPr="002B6D38" w:rsidRDefault="003736C9" w:rsidP="00540957">
      <w:pPr>
        <w:rPr>
          <w:rFonts w:ascii="宋体"/>
          <w:szCs w:val="21"/>
        </w:rPr>
      </w:pPr>
      <w:r w:rsidRPr="004D2E77">
        <w:rPr>
          <w:rFonts w:ascii="宋体" w:hAnsi="宋体" w:hint="eastAsia"/>
          <w:b/>
          <w:kern w:val="0"/>
          <w:szCs w:val="21"/>
        </w:rPr>
        <w:t>解答：</w:t>
      </w:r>
      <w:r w:rsidRPr="002B6D38">
        <w:rPr>
          <w:rFonts w:ascii="宋体" w:hAnsi="宋体"/>
          <w:szCs w:val="21"/>
        </w:rPr>
        <w:t>5+4+3=12</w:t>
      </w:r>
      <w:r w:rsidRPr="002B6D38">
        <w:rPr>
          <w:rFonts w:ascii="宋体" w:hAnsi="宋体" w:hint="eastAsia"/>
          <w:szCs w:val="21"/>
        </w:rPr>
        <w:t>，可以发现每隔</w:t>
      </w:r>
      <w:r w:rsidRPr="002B6D38">
        <w:rPr>
          <w:rFonts w:ascii="宋体" w:hAnsi="宋体"/>
          <w:szCs w:val="21"/>
        </w:rPr>
        <w:t>12</w:t>
      </w:r>
      <w:r w:rsidRPr="002B6D38">
        <w:rPr>
          <w:rFonts w:ascii="宋体" w:hAnsi="宋体" w:hint="eastAsia"/>
          <w:szCs w:val="21"/>
        </w:rPr>
        <w:t>个珠子（</w:t>
      </w:r>
      <w:r w:rsidRPr="002B6D38">
        <w:rPr>
          <w:rFonts w:ascii="宋体" w:hAnsi="宋体"/>
          <w:szCs w:val="21"/>
        </w:rPr>
        <w:t>5</w:t>
      </w:r>
      <w:r w:rsidRPr="002B6D38">
        <w:rPr>
          <w:rFonts w:ascii="宋体" w:hAnsi="宋体" w:hint="eastAsia"/>
          <w:szCs w:val="21"/>
        </w:rPr>
        <w:t>个红的</w:t>
      </w:r>
      <w:r w:rsidRPr="002B6D38">
        <w:rPr>
          <w:rFonts w:ascii="宋体" w:hAnsi="宋体"/>
          <w:szCs w:val="21"/>
        </w:rPr>
        <w:t>4</w:t>
      </w:r>
      <w:r w:rsidRPr="002B6D38">
        <w:rPr>
          <w:rFonts w:ascii="宋体" w:hAnsi="宋体" w:hint="eastAsia"/>
          <w:szCs w:val="21"/>
        </w:rPr>
        <w:t>个白的</w:t>
      </w:r>
      <w:r w:rsidRPr="002B6D38">
        <w:rPr>
          <w:rFonts w:ascii="宋体" w:hAnsi="宋体"/>
          <w:szCs w:val="21"/>
        </w:rPr>
        <w:t>3</w:t>
      </w:r>
      <w:r w:rsidRPr="002B6D38">
        <w:rPr>
          <w:rFonts w:ascii="宋体" w:hAnsi="宋体" w:hint="eastAsia"/>
          <w:szCs w:val="21"/>
        </w:rPr>
        <w:t>个黑的）就重复一次，</w:t>
      </w:r>
      <w:r w:rsidRPr="002B6D38">
        <w:rPr>
          <w:rFonts w:ascii="宋体" w:hAnsi="宋体"/>
          <w:szCs w:val="21"/>
        </w:rPr>
        <w:t>96</w:t>
      </w:r>
      <w:r w:rsidRPr="002B6D38">
        <w:rPr>
          <w:rFonts w:ascii="宋体" w:hAnsi="宋体" w:hint="eastAsia"/>
          <w:szCs w:val="21"/>
        </w:rPr>
        <w:t>÷</w:t>
      </w:r>
      <w:r w:rsidRPr="002B6D38">
        <w:rPr>
          <w:rFonts w:ascii="宋体" w:hAnsi="宋体"/>
          <w:szCs w:val="21"/>
        </w:rPr>
        <w:t>12=8</w:t>
      </w:r>
      <w:r w:rsidRPr="002B6D38">
        <w:rPr>
          <w:rFonts w:ascii="宋体" w:hAnsi="宋体" w:hint="eastAsia"/>
          <w:szCs w:val="21"/>
        </w:rPr>
        <w:t>。所以一共有</w:t>
      </w:r>
      <w:r w:rsidRPr="002B6D38">
        <w:rPr>
          <w:rFonts w:ascii="宋体" w:hAnsi="宋体"/>
          <w:szCs w:val="21"/>
        </w:rPr>
        <w:t>8</w:t>
      </w:r>
      <w:r w:rsidRPr="002B6D38">
        <w:rPr>
          <w:rFonts w:ascii="宋体" w:hAnsi="宋体" w:hint="eastAsia"/>
          <w:szCs w:val="21"/>
        </w:rPr>
        <w:t>组一样的，每组有</w:t>
      </w:r>
      <w:r w:rsidRPr="002B6D38">
        <w:rPr>
          <w:rFonts w:ascii="宋体" w:hAnsi="宋体"/>
          <w:szCs w:val="21"/>
        </w:rPr>
        <w:t>3</w:t>
      </w:r>
      <w:r w:rsidRPr="002B6D38">
        <w:rPr>
          <w:rFonts w:ascii="宋体" w:hAnsi="宋体" w:hint="eastAsia"/>
          <w:szCs w:val="21"/>
        </w:rPr>
        <w:t>个黑的，所以共有黑珠</w:t>
      </w:r>
      <w:r w:rsidRPr="002B6D38">
        <w:rPr>
          <w:rFonts w:ascii="宋体" w:hAnsi="宋体"/>
          <w:szCs w:val="21"/>
        </w:rPr>
        <w:t>3</w:t>
      </w:r>
      <w:r w:rsidRPr="002B6D38">
        <w:rPr>
          <w:rFonts w:ascii="宋体" w:hAnsi="宋体" w:hint="eastAsia"/>
          <w:szCs w:val="21"/>
        </w:rPr>
        <w:t>×</w:t>
      </w:r>
      <w:r w:rsidRPr="002B6D38">
        <w:rPr>
          <w:rFonts w:ascii="宋体" w:hAnsi="宋体"/>
          <w:szCs w:val="21"/>
        </w:rPr>
        <w:t>8=24</w:t>
      </w:r>
      <w:r w:rsidRPr="002B6D38">
        <w:rPr>
          <w:rFonts w:ascii="宋体" w:hAnsi="宋体" w:hint="eastAsia"/>
          <w:szCs w:val="21"/>
        </w:rPr>
        <w:t>个。</w:t>
      </w:r>
    </w:p>
    <w:p w:rsidR="003736C9" w:rsidRPr="00540957" w:rsidRDefault="003736C9" w:rsidP="004D2E77">
      <w:pPr>
        <w:rPr>
          <w:rFonts w:ascii="宋体"/>
          <w:szCs w:val="21"/>
        </w:rPr>
      </w:pPr>
      <w:r w:rsidRPr="002B6D38">
        <w:rPr>
          <w:rFonts w:ascii="宋体" w:hAnsi="宋体" w:hint="eastAsia"/>
          <w:szCs w:val="21"/>
        </w:rPr>
        <w:t>找规律常会出现循环，此类问题的关键是找出重复出现的“一组”内容。然后看总共出现多少个这样的组即可。</w:t>
      </w:r>
    </w:p>
    <w:p w:rsidR="003736C9" w:rsidRPr="004D2E77" w:rsidRDefault="003736C9" w:rsidP="00E17A42">
      <w:pPr>
        <w:pStyle w:val="NormalWeb"/>
        <w:rPr>
          <w:b/>
        </w:rPr>
      </w:pPr>
    </w:p>
    <w:p w:rsidR="003736C9" w:rsidRPr="00C45A32" w:rsidRDefault="003736C9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第四题答案</w:t>
      </w:r>
      <w:r>
        <w:rPr>
          <w:rFonts w:ascii="宋体" w:hAnsi="宋体" w:hint="eastAsia"/>
        </w:rPr>
        <w:t>：</w:t>
      </w:r>
    </w:p>
    <w:p w:rsidR="003736C9" w:rsidRPr="00BC2072" w:rsidRDefault="003736C9" w:rsidP="00540957">
      <w:pPr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BC2072">
        <w:rPr>
          <w:rFonts w:ascii="宋体" w:hAnsi="宋体" w:hint="eastAsia"/>
          <w:szCs w:val="21"/>
        </w:rPr>
        <w:t>原式</w:t>
      </w:r>
      <w:r w:rsidRPr="00BC2072">
        <w:rPr>
          <w:rFonts w:ascii="宋体" w:hAnsi="宋体"/>
          <w:szCs w:val="21"/>
        </w:rPr>
        <w:t>=102</w:t>
      </w:r>
      <w:r w:rsidRPr="00BC2072">
        <w:rPr>
          <w:rFonts w:ascii="宋体" w:hAnsi="宋体" w:hint="eastAsia"/>
          <w:szCs w:val="21"/>
        </w:rPr>
        <w:t>×</w:t>
      </w:r>
      <w:r w:rsidRPr="00BC2072">
        <w:rPr>
          <w:rFonts w:ascii="宋体" w:hAnsi="宋体"/>
          <w:szCs w:val="21"/>
        </w:rPr>
        <w:t>43+14=</w:t>
      </w:r>
      <w:r w:rsidRPr="00BC2072">
        <w:rPr>
          <w:rFonts w:ascii="宋体" w:hAnsi="宋体" w:hint="eastAsia"/>
          <w:szCs w:val="21"/>
        </w:rPr>
        <w:t>（</w:t>
      </w:r>
      <w:r w:rsidRPr="00BC2072">
        <w:rPr>
          <w:rFonts w:ascii="宋体" w:hAnsi="宋体"/>
          <w:szCs w:val="21"/>
        </w:rPr>
        <w:t>100+2</w:t>
      </w:r>
      <w:r w:rsidRPr="00BC2072">
        <w:rPr>
          <w:rFonts w:ascii="宋体" w:hAnsi="宋体" w:hint="eastAsia"/>
          <w:szCs w:val="21"/>
        </w:rPr>
        <w:t>）×</w:t>
      </w:r>
      <w:r w:rsidRPr="00BC2072">
        <w:rPr>
          <w:rFonts w:ascii="宋体" w:hAnsi="宋体"/>
          <w:szCs w:val="21"/>
        </w:rPr>
        <w:t>43+14=4300+86+14=4300+100=4400</w:t>
      </w:r>
      <w:r w:rsidRPr="00BC2072">
        <w:rPr>
          <w:rFonts w:ascii="宋体" w:hAnsi="宋体" w:hint="eastAsia"/>
          <w:szCs w:val="21"/>
        </w:rPr>
        <w:t>。</w:t>
      </w:r>
    </w:p>
    <w:p w:rsidR="003736C9" w:rsidRPr="00925F5D" w:rsidRDefault="003736C9" w:rsidP="00540957">
      <w:pPr>
        <w:rPr>
          <w:rFonts w:ascii="宋体"/>
          <w:szCs w:val="21"/>
        </w:rPr>
      </w:pPr>
      <w:r w:rsidRPr="00BC2072">
        <w:rPr>
          <w:rFonts w:ascii="宋体" w:hAnsi="宋体" w:hint="eastAsia"/>
          <w:szCs w:val="21"/>
        </w:rPr>
        <w:t>速算与巧算一个重要技巧是凑整，包括通过加减一个数凑成整十整百。特别要注意末尾能凑成</w:t>
      </w:r>
      <w:r w:rsidRPr="00BC2072">
        <w:rPr>
          <w:rFonts w:ascii="宋体" w:hAnsi="宋体"/>
          <w:szCs w:val="21"/>
        </w:rPr>
        <w:t>10</w:t>
      </w:r>
      <w:r w:rsidRPr="00BC2072">
        <w:rPr>
          <w:rFonts w:ascii="宋体" w:hAnsi="宋体" w:hint="eastAsia"/>
          <w:szCs w:val="21"/>
        </w:rPr>
        <w:t>的数字。</w:t>
      </w:r>
    </w:p>
    <w:p w:rsidR="003736C9" w:rsidRPr="00E17A42" w:rsidRDefault="003736C9" w:rsidP="00E17A42">
      <w:pPr>
        <w:pStyle w:val="NormalWeb"/>
      </w:pPr>
    </w:p>
    <w:p w:rsidR="003736C9" w:rsidRDefault="003736C9" w:rsidP="00471F5F">
      <w:pPr>
        <w:pStyle w:val="NormalWeb"/>
        <w:ind w:left="720" w:firstLine="465"/>
      </w:pPr>
    </w:p>
    <w:p w:rsidR="003736C9" w:rsidRPr="00C45A32" w:rsidRDefault="003736C9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第五题答案</w:t>
      </w:r>
      <w:r>
        <w:rPr>
          <w:rFonts w:ascii="宋体" w:hAnsi="宋体" w:hint="eastAsia"/>
        </w:rPr>
        <w:t>：</w:t>
      </w:r>
    </w:p>
    <w:p w:rsidR="003736C9" w:rsidRDefault="003736C9" w:rsidP="00540957">
      <w:pPr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711863">
        <w:rPr>
          <w:rFonts w:ascii="宋体" w:hAnsi="宋体" w:hint="eastAsia"/>
          <w:szCs w:val="21"/>
        </w:rPr>
        <w:t>按照新运算计算得：</w:t>
      </w:r>
    </w:p>
    <w:p w:rsidR="003736C9" w:rsidRDefault="003736C9" w:rsidP="00540957">
      <w:pPr>
        <w:rPr>
          <w:rFonts w:ascii="宋体"/>
          <w:szCs w:val="21"/>
        </w:rPr>
      </w:pPr>
      <w:r w:rsidRPr="00711863">
        <w:rPr>
          <w:rFonts w:ascii="宋体" w:hAnsi="宋体"/>
          <w:szCs w:val="21"/>
        </w:rPr>
        <w:t>2008*2010=</w:t>
      </w:r>
      <w:r w:rsidRPr="00711863">
        <w:rPr>
          <w:rFonts w:ascii="宋体" w:hAnsi="宋体" w:hint="eastAsia"/>
          <w:szCs w:val="21"/>
        </w:rPr>
        <w:t>（</w:t>
      </w:r>
      <w:r w:rsidRPr="00711863">
        <w:rPr>
          <w:rFonts w:ascii="宋体" w:hAnsi="宋体"/>
          <w:szCs w:val="21"/>
        </w:rPr>
        <w:t>2008+2010</w:t>
      </w:r>
      <w:r w:rsidRPr="00711863">
        <w:rPr>
          <w:rFonts w:ascii="宋体" w:hAnsi="宋体" w:hint="eastAsia"/>
          <w:szCs w:val="21"/>
        </w:rPr>
        <w:t>）÷</w:t>
      </w:r>
      <w:r w:rsidRPr="00711863">
        <w:rPr>
          <w:rFonts w:ascii="宋体" w:hAnsi="宋体"/>
          <w:szCs w:val="21"/>
        </w:rPr>
        <w:t>2=2009</w:t>
      </w:r>
      <w:r w:rsidRPr="00711863">
        <w:rPr>
          <w:rFonts w:ascii="宋体" w:hAnsi="宋体" w:hint="eastAsia"/>
          <w:szCs w:val="21"/>
        </w:rPr>
        <w:t>。</w:t>
      </w:r>
    </w:p>
    <w:p w:rsidR="003736C9" w:rsidRPr="00711863" w:rsidRDefault="003736C9" w:rsidP="00540957">
      <w:pPr>
        <w:rPr>
          <w:rFonts w:ascii="宋体"/>
          <w:szCs w:val="21"/>
        </w:rPr>
      </w:pPr>
      <w:r w:rsidRPr="00711863">
        <w:rPr>
          <w:rFonts w:ascii="宋体" w:hAnsi="宋体"/>
          <w:szCs w:val="21"/>
        </w:rPr>
        <w:t>2009*2009=</w:t>
      </w:r>
      <w:r w:rsidRPr="00711863">
        <w:rPr>
          <w:rFonts w:ascii="宋体" w:hAnsi="宋体" w:hint="eastAsia"/>
          <w:szCs w:val="21"/>
        </w:rPr>
        <w:t>（</w:t>
      </w:r>
      <w:r w:rsidRPr="00711863">
        <w:rPr>
          <w:rFonts w:ascii="宋体" w:hAnsi="宋体"/>
          <w:szCs w:val="21"/>
        </w:rPr>
        <w:t>2009+2009</w:t>
      </w:r>
      <w:r w:rsidRPr="00711863">
        <w:rPr>
          <w:rFonts w:ascii="宋体" w:hAnsi="宋体" w:hint="eastAsia"/>
          <w:szCs w:val="21"/>
        </w:rPr>
        <w:t>）÷</w:t>
      </w:r>
      <w:r w:rsidRPr="00711863">
        <w:rPr>
          <w:rFonts w:ascii="宋体" w:hAnsi="宋体"/>
          <w:szCs w:val="21"/>
        </w:rPr>
        <w:t>2=2009</w:t>
      </w:r>
      <w:r w:rsidRPr="00711863">
        <w:rPr>
          <w:rFonts w:ascii="宋体" w:hAnsi="宋体" w:hint="eastAsia"/>
          <w:szCs w:val="21"/>
        </w:rPr>
        <w:t>。</w:t>
      </w:r>
    </w:p>
    <w:p w:rsidR="003736C9" w:rsidRPr="00925F5D" w:rsidRDefault="003736C9" w:rsidP="00540957">
      <w:pPr>
        <w:pStyle w:val="NormalWeb"/>
        <w:jc w:val="both"/>
        <w:rPr>
          <w:szCs w:val="21"/>
        </w:rPr>
      </w:pPr>
      <w:r w:rsidRPr="00711863">
        <w:rPr>
          <w:rFonts w:hint="eastAsia"/>
          <w:szCs w:val="21"/>
        </w:rPr>
        <w:t>定义新运算解题过程的经典三步：阅读</w:t>
      </w:r>
      <w:r w:rsidRPr="00711863">
        <w:rPr>
          <w:szCs w:val="21"/>
        </w:rPr>
        <w:t>—</w:t>
      </w:r>
      <w:r w:rsidRPr="00711863">
        <w:rPr>
          <w:rFonts w:hint="eastAsia"/>
          <w:szCs w:val="21"/>
        </w:rPr>
        <w:t>理解</w:t>
      </w:r>
      <w:r w:rsidRPr="00711863">
        <w:rPr>
          <w:szCs w:val="21"/>
        </w:rPr>
        <w:t>—</w:t>
      </w:r>
      <w:r w:rsidRPr="00711863">
        <w:rPr>
          <w:rFonts w:hint="eastAsia"/>
          <w:szCs w:val="21"/>
        </w:rPr>
        <w:t>应用，把字母用数字代替逐步算出。</w:t>
      </w:r>
    </w:p>
    <w:p w:rsidR="003736C9" w:rsidRPr="00E17A42" w:rsidRDefault="003736C9" w:rsidP="00471F5F">
      <w:pPr>
        <w:rPr>
          <w:szCs w:val="21"/>
        </w:rPr>
        <w:sectPr w:rsidR="003736C9" w:rsidRPr="00E17A42" w:rsidSect="00471F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3736C9" w:rsidRDefault="003736C9" w:rsidP="00471F5F"/>
    <w:sectPr w:rsidR="003736C9" w:rsidSect="00471F5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6C9" w:rsidRDefault="003736C9" w:rsidP="00B75F20">
      <w:r>
        <w:separator/>
      </w:r>
    </w:p>
  </w:endnote>
  <w:endnote w:type="continuationSeparator" w:id="0">
    <w:p w:rsidR="003736C9" w:rsidRDefault="003736C9" w:rsidP="00B75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6C9" w:rsidRPr="00B13469" w:rsidRDefault="003736C9" w:rsidP="00B13469">
    <w:pPr>
      <w:pStyle w:val="Footer"/>
      <w:jc w:val="center"/>
    </w:pPr>
    <w:r>
      <w:t>E</w:t>
    </w:r>
    <w:r>
      <w:rPr>
        <w:rFonts w:hint="eastAsia"/>
      </w:rPr>
      <w:t>度教育网：</w:t>
    </w:r>
    <w:r>
      <w:t xml:space="preserve">www.eduu.com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6C9" w:rsidRDefault="003736C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6C9" w:rsidRPr="00B13469" w:rsidRDefault="003736C9" w:rsidP="00B13469">
    <w:pPr>
      <w:pStyle w:val="Footer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022-27309855</w:t>
    </w:r>
    <w:r>
      <w:br/>
    </w: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6C9" w:rsidRDefault="003736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6C9" w:rsidRDefault="003736C9" w:rsidP="00B75F20">
      <w:r>
        <w:separator/>
      </w:r>
    </w:p>
  </w:footnote>
  <w:footnote w:type="continuationSeparator" w:id="0">
    <w:p w:rsidR="003736C9" w:rsidRDefault="003736C9" w:rsidP="00B75F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6C9" w:rsidRDefault="003736C9">
    <w:pPr>
      <w:pStyle w:val="Header"/>
      <w:jc w:val="left"/>
    </w:pPr>
    <w:r>
      <w:t xml:space="preserve">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0;margin-top:0;width:415.2pt;height:622.8pt;z-index:-251658240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>
      <w:pict>
        <v:shape id="_x0000_i1026" type="#_x0000_t75" style="width:252pt;height:27.75pt;mso-position-horizontal-relative:page;mso-position-vertical-relative:page">
          <v:imagedata r:id="rId2" o:title=""/>
        </v:shape>
      </w:pict>
    </w:r>
    <w:r>
      <w:t xml:space="preserve"> </w:t>
    </w:r>
    <w:r>
      <w:rPr>
        <w:rFonts w:hint="eastAsia"/>
        <w:b/>
        <w:sz w:val="21"/>
      </w:rPr>
      <w:t>更多试题请登陆</w:t>
    </w:r>
    <w:r>
      <w:rPr>
        <w:b/>
        <w:sz w:val="21"/>
      </w:rPr>
      <w:t>aoshu.eduu.com</w:t>
    </w:r>
    <w:r>
      <w:t xml:space="preserve"> </w:t>
    </w:r>
  </w:p>
  <w:p w:rsidR="003736C9" w:rsidRDefault="003736C9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6C9" w:rsidRDefault="003736C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6C9" w:rsidRDefault="003736C9">
    <w:pPr>
      <w:pStyle w:val="Header"/>
      <w:jc w:val="left"/>
    </w:pPr>
    <w:r>
      <w:t xml:space="preserve">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50" type="#_x0000_t75" style="position:absolute;margin-left:0;margin-top:0;width:415.2pt;height:622.8pt;z-index:-251659264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>
      <w:pict>
        <v:shape id="_x0000_i1028" type="#_x0000_t75" style="width:252pt;height:27.75pt;mso-position-horizontal-relative:page;mso-position-vertical-relative:page">
          <v:imagedata r:id="rId2" o:title=""/>
        </v:shape>
      </w:pict>
    </w:r>
    <w:r>
      <w:t xml:space="preserve"> </w:t>
    </w:r>
    <w:r>
      <w:rPr>
        <w:rFonts w:hint="eastAsia"/>
        <w:b/>
        <w:sz w:val="21"/>
      </w:rPr>
      <w:t>更多试题请登陆</w:t>
    </w:r>
    <w:r>
      <w:rPr>
        <w:b/>
        <w:sz w:val="21"/>
      </w:rPr>
      <w:t>www.aoshu.com</w:t>
    </w:r>
    <w:r>
      <w:t xml:space="preserve"> </w:t>
    </w:r>
  </w:p>
  <w:p w:rsidR="003736C9" w:rsidRDefault="003736C9">
    <w:pPr>
      <w:pStyle w:val="Header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6C9" w:rsidRDefault="003736C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F5F"/>
    <w:rsid w:val="00000772"/>
    <w:rsid w:val="00003928"/>
    <w:rsid w:val="00003AFA"/>
    <w:rsid w:val="00004F80"/>
    <w:rsid w:val="000057AB"/>
    <w:rsid w:val="0000751C"/>
    <w:rsid w:val="00007D0D"/>
    <w:rsid w:val="00007FE9"/>
    <w:rsid w:val="0001516B"/>
    <w:rsid w:val="000154D9"/>
    <w:rsid w:val="000173B8"/>
    <w:rsid w:val="0001793E"/>
    <w:rsid w:val="00020192"/>
    <w:rsid w:val="00024AEE"/>
    <w:rsid w:val="00027D70"/>
    <w:rsid w:val="000337E0"/>
    <w:rsid w:val="00034F0D"/>
    <w:rsid w:val="00035C28"/>
    <w:rsid w:val="00035DC4"/>
    <w:rsid w:val="000368E0"/>
    <w:rsid w:val="0004066E"/>
    <w:rsid w:val="00040CD0"/>
    <w:rsid w:val="00040FC1"/>
    <w:rsid w:val="0004173E"/>
    <w:rsid w:val="00043A1E"/>
    <w:rsid w:val="00044449"/>
    <w:rsid w:val="00044606"/>
    <w:rsid w:val="00045803"/>
    <w:rsid w:val="00052DC9"/>
    <w:rsid w:val="00060C28"/>
    <w:rsid w:val="00063573"/>
    <w:rsid w:val="00063B7D"/>
    <w:rsid w:val="000651B6"/>
    <w:rsid w:val="0007040A"/>
    <w:rsid w:val="000712CF"/>
    <w:rsid w:val="00072079"/>
    <w:rsid w:val="00072D85"/>
    <w:rsid w:val="000743AF"/>
    <w:rsid w:val="000762D6"/>
    <w:rsid w:val="00077848"/>
    <w:rsid w:val="00080C20"/>
    <w:rsid w:val="00082D43"/>
    <w:rsid w:val="000844ED"/>
    <w:rsid w:val="00091639"/>
    <w:rsid w:val="000924F2"/>
    <w:rsid w:val="000954E1"/>
    <w:rsid w:val="00095F40"/>
    <w:rsid w:val="00096AAC"/>
    <w:rsid w:val="000A09B6"/>
    <w:rsid w:val="000A4A3D"/>
    <w:rsid w:val="000A4A51"/>
    <w:rsid w:val="000A4E9E"/>
    <w:rsid w:val="000A6AF3"/>
    <w:rsid w:val="000A7659"/>
    <w:rsid w:val="000B282C"/>
    <w:rsid w:val="000B3F52"/>
    <w:rsid w:val="000B553F"/>
    <w:rsid w:val="000B73BA"/>
    <w:rsid w:val="000C0529"/>
    <w:rsid w:val="000C5588"/>
    <w:rsid w:val="000C73BF"/>
    <w:rsid w:val="000D0476"/>
    <w:rsid w:val="000D09D0"/>
    <w:rsid w:val="000D3FC8"/>
    <w:rsid w:val="000D4CFE"/>
    <w:rsid w:val="000D50CB"/>
    <w:rsid w:val="000D595E"/>
    <w:rsid w:val="000D68B9"/>
    <w:rsid w:val="000E20EE"/>
    <w:rsid w:val="000E3125"/>
    <w:rsid w:val="000E374C"/>
    <w:rsid w:val="000E4763"/>
    <w:rsid w:val="000F0D36"/>
    <w:rsid w:val="000F2F01"/>
    <w:rsid w:val="000F306D"/>
    <w:rsid w:val="000F3344"/>
    <w:rsid w:val="000F7EB4"/>
    <w:rsid w:val="0010176E"/>
    <w:rsid w:val="00102AD2"/>
    <w:rsid w:val="0010386C"/>
    <w:rsid w:val="001075DB"/>
    <w:rsid w:val="00107675"/>
    <w:rsid w:val="00107837"/>
    <w:rsid w:val="00111132"/>
    <w:rsid w:val="001113AD"/>
    <w:rsid w:val="00113D41"/>
    <w:rsid w:val="00115DB7"/>
    <w:rsid w:val="00120ECD"/>
    <w:rsid w:val="0012218C"/>
    <w:rsid w:val="001223A3"/>
    <w:rsid w:val="00124984"/>
    <w:rsid w:val="001260A8"/>
    <w:rsid w:val="00127A6E"/>
    <w:rsid w:val="001374D5"/>
    <w:rsid w:val="001375F9"/>
    <w:rsid w:val="00140CF5"/>
    <w:rsid w:val="00143755"/>
    <w:rsid w:val="0014600B"/>
    <w:rsid w:val="00146720"/>
    <w:rsid w:val="00150CA1"/>
    <w:rsid w:val="00150F0D"/>
    <w:rsid w:val="00152A32"/>
    <w:rsid w:val="00153611"/>
    <w:rsid w:val="0015454B"/>
    <w:rsid w:val="00155B22"/>
    <w:rsid w:val="00155FD6"/>
    <w:rsid w:val="00161454"/>
    <w:rsid w:val="001615A3"/>
    <w:rsid w:val="00162080"/>
    <w:rsid w:val="00170154"/>
    <w:rsid w:val="00170B1F"/>
    <w:rsid w:val="00171C89"/>
    <w:rsid w:val="00172EC3"/>
    <w:rsid w:val="00173C8E"/>
    <w:rsid w:val="001766C8"/>
    <w:rsid w:val="00177C1D"/>
    <w:rsid w:val="00180FE3"/>
    <w:rsid w:val="0018152E"/>
    <w:rsid w:val="00181902"/>
    <w:rsid w:val="00190028"/>
    <w:rsid w:val="0019027A"/>
    <w:rsid w:val="00190BE7"/>
    <w:rsid w:val="00195640"/>
    <w:rsid w:val="001968B0"/>
    <w:rsid w:val="00197EBD"/>
    <w:rsid w:val="001A085E"/>
    <w:rsid w:val="001A2BE0"/>
    <w:rsid w:val="001A3B0F"/>
    <w:rsid w:val="001A452E"/>
    <w:rsid w:val="001B0370"/>
    <w:rsid w:val="001B0E26"/>
    <w:rsid w:val="001B1A58"/>
    <w:rsid w:val="001B2036"/>
    <w:rsid w:val="001B592B"/>
    <w:rsid w:val="001B71A7"/>
    <w:rsid w:val="001B74E4"/>
    <w:rsid w:val="001C0DD2"/>
    <w:rsid w:val="001C2876"/>
    <w:rsid w:val="001C3C52"/>
    <w:rsid w:val="001C5BA6"/>
    <w:rsid w:val="001C7362"/>
    <w:rsid w:val="001C7768"/>
    <w:rsid w:val="001C79AC"/>
    <w:rsid w:val="001C7E14"/>
    <w:rsid w:val="001D2B5F"/>
    <w:rsid w:val="001D32D1"/>
    <w:rsid w:val="001D403D"/>
    <w:rsid w:val="001D4D95"/>
    <w:rsid w:val="001E0487"/>
    <w:rsid w:val="001E0541"/>
    <w:rsid w:val="001E0981"/>
    <w:rsid w:val="001E0C62"/>
    <w:rsid w:val="001E37C1"/>
    <w:rsid w:val="001E4E68"/>
    <w:rsid w:val="001E6321"/>
    <w:rsid w:val="001E725B"/>
    <w:rsid w:val="001F3A61"/>
    <w:rsid w:val="00200DA9"/>
    <w:rsid w:val="00202F62"/>
    <w:rsid w:val="00204864"/>
    <w:rsid w:val="00204BF5"/>
    <w:rsid w:val="002061A1"/>
    <w:rsid w:val="00207FF0"/>
    <w:rsid w:val="00214AB3"/>
    <w:rsid w:val="0021785D"/>
    <w:rsid w:val="00224277"/>
    <w:rsid w:val="00224643"/>
    <w:rsid w:val="00232089"/>
    <w:rsid w:val="002334B6"/>
    <w:rsid w:val="0023387D"/>
    <w:rsid w:val="00234C7A"/>
    <w:rsid w:val="002350CA"/>
    <w:rsid w:val="00240E58"/>
    <w:rsid w:val="0024164C"/>
    <w:rsid w:val="0024424E"/>
    <w:rsid w:val="002442AF"/>
    <w:rsid w:val="00244FBA"/>
    <w:rsid w:val="00245942"/>
    <w:rsid w:val="00246280"/>
    <w:rsid w:val="00246D3D"/>
    <w:rsid w:val="00246E41"/>
    <w:rsid w:val="002475F1"/>
    <w:rsid w:val="00251782"/>
    <w:rsid w:val="00253E87"/>
    <w:rsid w:val="00254F5A"/>
    <w:rsid w:val="0025571F"/>
    <w:rsid w:val="00257988"/>
    <w:rsid w:val="002626C2"/>
    <w:rsid w:val="002643B4"/>
    <w:rsid w:val="00265BC3"/>
    <w:rsid w:val="00265C3A"/>
    <w:rsid w:val="00266DE7"/>
    <w:rsid w:val="00267155"/>
    <w:rsid w:val="00270FCD"/>
    <w:rsid w:val="00271F9B"/>
    <w:rsid w:val="00273995"/>
    <w:rsid w:val="00273E69"/>
    <w:rsid w:val="00275192"/>
    <w:rsid w:val="00277FF7"/>
    <w:rsid w:val="0028276B"/>
    <w:rsid w:val="00284E34"/>
    <w:rsid w:val="00286C3C"/>
    <w:rsid w:val="00287193"/>
    <w:rsid w:val="00293E49"/>
    <w:rsid w:val="00295973"/>
    <w:rsid w:val="00296EB3"/>
    <w:rsid w:val="002A06BE"/>
    <w:rsid w:val="002A0980"/>
    <w:rsid w:val="002A62E9"/>
    <w:rsid w:val="002B2551"/>
    <w:rsid w:val="002B6D38"/>
    <w:rsid w:val="002C0161"/>
    <w:rsid w:val="002C3BAF"/>
    <w:rsid w:val="002C5FDF"/>
    <w:rsid w:val="002C6ABD"/>
    <w:rsid w:val="002D19C7"/>
    <w:rsid w:val="002D4ADC"/>
    <w:rsid w:val="002E15B9"/>
    <w:rsid w:val="002E29CD"/>
    <w:rsid w:val="002E3240"/>
    <w:rsid w:val="002E475C"/>
    <w:rsid w:val="002E4C42"/>
    <w:rsid w:val="002E56C5"/>
    <w:rsid w:val="002F1B75"/>
    <w:rsid w:val="0030112D"/>
    <w:rsid w:val="003018CA"/>
    <w:rsid w:val="00304929"/>
    <w:rsid w:val="0031072C"/>
    <w:rsid w:val="00310EF7"/>
    <w:rsid w:val="00316A2A"/>
    <w:rsid w:val="00321272"/>
    <w:rsid w:val="00321EDB"/>
    <w:rsid w:val="0032329A"/>
    <w:rsid w:val="00323732"/>
    <w:rsid w:val="00324281"/>
    <w:rsid w:val="003244CB"/>
    <w:rsid w:val="0032672F"/>
    <w:rsid w:val="00327F1E"/>
    <w:rsid w:val="00330BF0"/>
    <w:rsid w:val="00332906"/>
    <w:rsid w:val="00332D83"/>
    <w:rsid w:val="00335311"/>
    <w:rsid w:val="00336602"/>
    <w:rsid w:val="00340CF2"/>
    <w:rsid w:val="0034193C"/>
    <w:rsid w:val="00342850"/>
    <w:rsid w:val="0034397F"/>
    <w:rsid w:val="00344465"/>
    <w:rsid w:val="003461B0"/>
    <w:rsid w:val="0034632A"/>
    <w:rsid w:val="00354249"/>
    <w:rsid w:val="003542B1"/>
    <w:rsid w:val="00354EA2"/>
    <w:rsid w:val="003610DF"/>
    <w:rsid w:val="00361FF7"/>
    <w:rsid w:val="00363A30"/>
    <w:rsid w:val="00363FBB"/>
    <w:rsid w:val="00364FD8"/>
    <w:rsid w:val="00365C19"/>
    <w:rsid w:val="00366718"/>
    <w:rsid w:val="00367545"/>
    <w:rsid w:val="00372116"/>
    <w:rsid w:val="003736C9"/>
    <w:rsid w:val="00373A3B"/>
    <w:rsid w:val="00373EF9"/>
    <w:rsid w:val="0037519F"/>
    <w:rsid w:val="0037534F"/>
    <w:rsid w:val="00376CBC"/>
    <w:rsid w:val="0038208C"/>
    <w:rsid w:val="00383D1C"/>
    <w:rsid w:val="00386B53"/>
    <w:rsid w:val="003902E5"/>
    <w:rsid w:val="003917D3"/>
    <w:rsid w:val="00392651"/>
    <w:rsid w:val="003941BF"/>
    <w:rsid w:val="00394894"/>
    <w:rsid w:val="003963B5"/>
    <w:rsid w:val="00396D32"/>
    <w:rsid w:val="0039738E"/>
    <w:rsid w:val="00397C93"/>
    <w:rsid w:val="00397EB9"/>
    <w:rsid w:val="003A1143"/>
    <w:rsid w:val="003A34F9"/>
    <w:rsid w:val="003A560E"/>
    <w:rsid w:val="003A69CF"/>
    <w:rsid w:val="003A6F91"/>
    <w:rsid w:val="003A77CC"/>
    <w:rsid w:val="003B13FA"/>
    <w:rsid w:val="003B1754"/>
    <w:rsid w:val="003B2A72"/>
    <w:rsid w:val="003B58C3"/>
    <w:rsid w:val="003B634E"/>
    <w:rsid w:val="003C0FED"/>
    <w:rsid w:val="003C30E4"/>
    <w:rsid w:val="003C4079"/>
    <w:rsid w:val="003C605E"/>
    <w:rsid w:val="003D1FF5"/>
    <w:rsid w:val="003D4DDB"/>
    <w:rsid w:val="003D52E2"/>
    <w:rsid w:val="003D543E"/>
    <w:rsid w:val="003D5E4D"/>
    <w:rsid w:val="003D6B71"/>
    <w:rsid w:val="003E4D57"/>
    <w:rsid w:val="003E685C"/>
    <w:rsid w:val="003E7E72"/>
    <w:rsid w:val="003F0ACC"/>
    <w:rsid w:val="003F430C"/>
    <w:rsid w:val="003F4517"/>
    <w:rsid w:val="003F62DE"/>
    <w:rsid w:val="003F6EF4"/>
    <w:rsid w:val="0040142A"/>
    <w:rsid w:val="00410254"/>
    <w:rsid w:val="0041041C"/>
    <w:rsid w:val="00413E40"/>
    <w:rsid w:val="00415844"/>
    <w:rsid w:val="004163D4"/>
    <w:rsid w:val="0042343D"/>
    <w:rsid w:val="004245BC"/>
    <w:rsid w:val="004263BF"/>
    <w:rsid w:val="00427083"/>
    <w:rsid w:val="00430700"/>
    <w:rsid w:val="00430DF8"/>
    <w:rsid w:val="004317F3"/>
    <w:rsid w:val="00432070"/>
    <w:rsid w:val="00434D56"/>
    <w:rsid w:val="004365B1"/>
    <w:rsid w:val="00440B8E"/>
    <w:rsid w:val="00440E4A"/>
    <w:rsid w:val="00442B94"/>
    <w:rsid w:val="0044373F"/>
    <w:rsid w:val="00451330"/>
    <w:rsid w:val="00452920"/>
    <w:rsid w:val="004529C8"/>
    <w:rsid w:val="00453453"/>
    <w:rsid w:val="00454FA8"/>
    <w:rsid w:val="00460576"/>
    <w:rsid w:val="004609A0"/>
    <w:rsid w:val="00460E2C"/>
    <w:rsid w:val="00462297"/>
    <w:rsid w:val="0046350E"/>
    <w:rsid w:val="0046441A"/>
    <w:rsid w:val="00466551"/>
    <w:rsid w:val="00471080"/>
    <w:rsid w:val="00471F5F"/>
    <w:rsid w:val="00474DC5"/>
    <w:rsid w:val="0048266C"/>
    <w:rsid w:val="004848FD"/>
    <w:rsid w:val="00484E84"/>
    <w:rsid w:val="00487313"/>
    <w:rsid w:val="00487792"/>
    <w:rsid w:val="00491616"/>
    <w:rsid w:val="004964E4"/>
    <w:rsid w:val="004968C4"/>
    <w:rsid w:val="00496A4C"/>
    <w:rsid w:val="0049701A"/>
    <w:rsid w:val="004A0E32"/>
    <w:rsid w:val="004A11CC"/>
    <w:rsid w:val="004A1D12"/>
    <w:rsid w:val="004A4BA8"/>
    <w:rsid w:val="004B167A"/>
    <w:rsid w:val="004B19FC"/>
    <w:rsid w:val="004B1DE9"/>
    <w:rsid w:val="004B2603"/>
    <w:rsid w:val="004B2948"/>
    <w:rsid w:val="004B45BC"/>
    <w:rsid w:val="004B6EA7"/>
    <w:rsid w:val="004C0550"/>
    <w:rsid w:val="004C172F"/>
    <w:rsid w:val="004C3D1C"/>
    <w:rsid w:val="004C528A"/>
    <w:rsid w:val="004D1A0A"/>
    <w:rsid w:val="004D1ABE"/>
    <w:rsid w:val="004D2E77"/>
    <w:rsid w:val="004D462B"/>
    <w:rsid w:val="004D5DA3"/>
    <w:rsid w:val="004D621C"/>
    <w:rsid w:val="004D77A5"/>
    <w:rsid w:val="004E3042"/>
    <w:rsid w:val="004E4B40"/>
    <w:rsid w:val="004E6520"/>
    <w:rsid w:val="004E6617"/>
    <w:rsid w:val="004F213C"/>
    <w:rsid w:val="004F5EBD"/>
    <w:rsid w:val="004F7D39"/>
    <w:rsid w:val="005003D5"/>
    <w:rsid w:val="00501853"/>
    <w:rsid w:val="00502900"/>
    <w:rsid w:val="00502D1F"/>
    <w:rsid w:val="00503C87"/>
    <w:rsid w:val="0050419A"/>
    <w:rsid w:val="005051F2"/>
    <w:rsid w:val="005074A8"/>
    <w:rsid w:val="0051038B"/>
    <w:rsid w:val="00521CF2"/>
    <w:rsid w:val="00522001"/>
    <w:rsid w:val="00523E14"/>
    <w:rsid w:val="00525B01"/>
    <w:rsid w:val="005272C8"/>
    <w:rsid w:val="00527AE1"/>
    <w:rsid w:val="005322EF"/>
    <w:rsid w:val="005325A6"/>
    <w:rsid w:val="0053304C"/>
    <w:rsid w:val="0053342B"/>
    <w:rsid w:val="005349DE"/>
    <w:rsid w:val="00535337"/>
    <w:rsid w:val="00535C66"/>
    <w:rsid w:val="0054015A"/>
    <w:rsid w:val="00540957"/>
    <w:rsid w:val="00541500"/>
    <w:rsid w:val="0054197E"/>
    <w:rsid w:val="00543BA4"/>
    <w:rsid w:val="0054499E"/>
    <w:rsid w:val="0054524F"/>
    <w:rsid w:val="00545454"/>
    <w:rsid w:val="005552B6"/>
    <w:rsid w:val="005630CA"/>
    <w:rsid w:val="00564626"/>
    <w:rsid w:val="00564717"/>
    <w:rsid w:val="00566087"/>
    <w:rsid w:val="00566735"/>
    <w:rsid w:val="00566A37"/>
    <w:rsid w:val="00567D20"/>
    <w:rsid w:val="00571C42"/>
    <w:rsid w:val="00574456"/>
    <w:rsid w:val="00574B48"/>
    <w:rsid w:val="00576DFF"/>
    <w:rsid w:val="005776CE"/>
    <w:rsid w:val="00581E4A"/>
    <w:rsid w:val="00587CD1"/>
    <w:rsid w:val="00591B48"/>
    <w:rsid w:val="00593E9E"/>
    <w:rsid w:val="00595632"/>
    <w:rsid w:val="005A6663"/>
    <w:rsid w:val="005B121D"/>
    <w:rsid w:val="005B3AF7"/>
    <w:rsid w:val="005B62BB"/>
    <w:rsid w:val="005B6BA5"/>
    <w:rsid w:val="005B6CAB"/>
    <w:rsid w:val="005B6E00"/>
    <w:rsid w:val="005C0123"/>
    <w:rsid w:val="005C2130"/>
    <w:rsid w:val="005C7246"/>
    <w:rsid w:val="005C763C"/>
    <w:rsid w:val="005D0B95"/>
    <w:rsid w:val="005D40B2"/>
    <w:rsid w:val="005D4179"/>
    <w:rsid w:val="005D4458"/>
    <w:rsid w:val="005D5B3D"/>
    <w:rsid w:val="005D6B8B"/>
    <w:rsid w:val="005E0B6F"/>
    <w:rsid w:val="005E148C"/>
    <w:rsid w:val="005E18F1"/>
    <w:rsid w:val="005E20E8"/>
    <w:rsid w:val="005E244E"/>
    <w:rsid w:val="005E24F5"/>
    <w:rsid w:val="005E4070"/>
    <w:rsid w:val="005E559D"/>
    <w:rsid w:val="005E5D18"/>
    <w:rsid w:val="005E74E7"/>
    <w:rsid w:val="005E7709"/>
    <w:rsid w:val="005F0340"/>
    <w:rsid w:val="005F2E01"/>
    <w:rsid w:val="005F2ECE"/>
    <w:rsid w:val="005F36AA"/>
    <w:rsid w:val="005F690A"/>
    <w:rsid w:val="00601A75"/>
    <w:rsid w:val="00602965"/>
    <w:rsid w:val="0060609B"/>
    <w:rsid w:val="00607AFD"/>
    <w:rsid w:val="00610A5C"/>
    <w:rsid w:val="006129D5"/>
    <w:rsid w:val="00620AA2"/>
    <w:rsid w:val="006227A3"/>
    <w:rsid w:val="00622C53"/>
    <w:rsid w:val="00632AFA"/>
    <w:rsid w:val="00633BFA"/>
    <w:rsid w:val="006342F5"/>
    <w:rsid w:val="00634F4C"/>
    <w:rsid w:val="00635874"/>
    <w:rsid w:val="00636398"/>
    <w:rsid w:val="00636C89"/>
    <w:rsid w:val="006406C5"/>
    <w:rsid w:val="00643966"/>
    <w:rsid w:val="0064513C"/>
    <w:rsid w:val="00646C14"/>
    <w:rsid w:val="006476AA"/>
    <w:rsid w:val="00651119"/>
    <w:rsid w:val="0065231A"/>
    <w:rsid w:val="00652925"/>
    <w:rsid w:val="006543A9"/>
    <w:rsid w:val="0065660D"/>
    <w:rsid w:val="00656A4F"/>
    <w:rsid w:val="00657444"/>
    <w:rsid w:val="00662294"/>
    <w:rsid w:val="006628AF"/>
    <w:rsid w:val="00662D30"/>
    <w:rsid w:val="00663C56"/>
    <w:rsid w:val="00666E63"/>
    <w:rsid w:val="006711A1"/>
    <w:rsid w:val="00673FCE"/>
    <w:rsid w:val="00681C74"/>
    <w:rsid w:val="00683E46"/>
    <w:rsid w:val="00683E6D"/>
    <w:rsid w:val="00690886"/>
    <w:rsid w:val="006937D4"/>
    <w:rsid w:val="0069389B"/>
    <w:rsid w:val="006939BA"/>
    <w:rsid w:val="00695779"/>
    <w:rsid w:val="00696E97"/>
    <w:rsid w:val="006A0DA9"/>
    <w:rsid w:val="006A33B0"/>
    <w:rsid w:val="006A428D"/>
    <w:rsid w:val="006A62F4"/>
    <w:rsid w:val="006B4248"/>
    <w:rsid w:val="006B4D6C"/>
    <w:rsid w:val="006B5E1C"/>
    <w:rsid w:val="006B7779"/>
    <w:rsid w:val="006C1BE3"/>
    <w:rsid w:val="006C3CCF"/>
    <w:rsid w:val="006D29D3"/>
    <w:rsid w:val="006E0B53"/>
    <w:rsid w:val="006E1A51"/>
    <w:rsid w:val="006E45D1"/>
    <w:rsid w:val="006E74A7"/>
    <w:rsid w:val="006F091C"/>
    <w:rsid w:val="006F0CED"/>
    <w:rsid w:val="006F29F3"/>
    <w:rsid w:val="006F3816"/>
    <w:rsid w:val="006F4121"/>
    <w:rsid w:val="006F5AE1"/>
    <w:rsid w:val="006F5FAB"/>
    <w:rsid w:val="006F7450"/>
    <w:rsid w:val="00700382"/>
    <w:rsid w:val="0070088E"/>
    <w:rsid w:val="00700CE9"/>
    <w:rsid w:val="00701C63"/>
    <w:rsid w:val="00701E85"/>
    <w:rsid w:val="0070206A"/>
    <w:rsid w:val="00703733"/>
    <w:rsid w:val="00704DE8"/>
    <w:rsid w:val="0070525B"/>
    <w:rsid w:val="00705E8E"/>
    <w:rsid w:val="00707191"/>
    <w:rsid w:val="00711863"/>
    <w:rsid w:val="007143A2"/>
    <w:rsid w:val="00715B55"/>
    <w:rsid w:val="00717907"/>
    <w:rsid w:val="0072035D"/>
    <w:rsid w:val="007253DB"/>
    <w:rsid w:val="00725E0A"/>
    <w:rsid w:val="0072733D"/>
    <w:rsid w:val="00727FC1"/>
    <w:rsid w:val="00731844"/>
    <w:rsid w:val="00740696"/>
    <w:rsid w:val="0074593A"/>
    <w:rsid w:val="00746A67"/>
    <w:rsid w:val="00751C63"/>
    <w:rsid w:val="007544BC"/>
    <w:rsid w:val="0075553C"/>
    <w:rsid w:val="00757E74"/>
    <w:rsid w:val="00760425"/>
    <w:rsid w:val="00760FF0"/>
    <w:rsid w:val="007628AC"/>
    <w:rsid w:val="00764C0F"/>
    <w:rsid w:val="00775936"/>
    <w:rsid w:val="00776936"/>
    <w:rsid w:val="0077790F"/>
    <w:rsid w:val="00781CAE"/>
    <w:rsid w:val="00782AB0"/>
    <w:rsid w:val="00783DD9"/>
    <w:rsid w:val="0079642E"/>
    <w:rsid w:val="00796BCC"/>
    <w:rsid w:val="00796F40"/>
    <w:rsid w:val="0079734F"/>
    <w:rsid w:val="00797AE3"/>
    <w:rsid w:val="007A0584"/>
    <w:rsid w:val="007A30BD"/>
    <w:rsid w:val="007A4AC3"/>
    <w:rsid w:val="007A7558"/>
    <w:rsid w:val="007B2913"/>
    <w:rsid w:val="007B2B49"/>
    <w:rsid w:val="007B2EA4"/>
    <w:rsid w:val="007B37F2"/>
    <w:rsid w:val="007B3E9D"/>
    <w:rsid w:val="007B44A3"/>
    <w:rsid w:val="007B4642"/>
    <w:rsid w:val="007B75A5"/>
    <w:rsid w:val="007C0752"/>
    <w:rsid w:val="007C0A48"/>
    <w:rsid w:val="007C2A23"/>
    <w:rsid w:val="007C3C67"/>
    <w:rsid w:val="007C4561"/>
    <w:rsid w:val="007C6177"/>
    <w:rsid w:val="007C6C6E"/>
    <w:rsid w:val="007D1365"/>
    <w:rsid w:val="007D1E3A"/>
    <w:rsid w:val="007D2E7D"/>
    <w:rsid w:val="007D37D0"/>
    <w:rsid w:val="007D4547"/>
    <w:rsid w:val="007D678E"/>
    <w:rsid w:val="007E1ED1"/>
    <w:rsid w:val="007E3137"/>
    <w:rsid w:val="007E5318"/>
    <w:rsid w:val="007E59B6"/>
    <w:rsid w:val="007F2FA3"/>
    <w:rsid w:val="007F3873"/>
    <w:rsid w:val="007F6075"/>
    <w:rsid w:val="007F7F84"/>
    <w:rsid w:val="00806E66"/>
    <w:rsid w:val="008139A5"/>
    <w:rsid w:val="008175E0"/>
    <w:rsid w:val="0082047F"/>
    <w:rsid w:val="00820AC3"/>
    <w:rsid w:val="008240CA"/>
    <w:rsid w:val="00825314"/>
    <w:rsid w:val="00825A5F"/>
    <w:rsid w:val="00826E22"/>
    <w:rsid w:val="00831099"/>
    <w:rsid w:val="008312AE"/>
    <w:rsid w:val="0083403B"/>
    <w:rsid w:val="00840361"/>
    <w:rsid w:val="008403F0"/>
    <w:rsid w:val="00841ED8"/>
    <w:rsid w:val="00844639"/>
    <w:rsid w:val="00844983"/>
    <w:rsid w:val="008453D5"/>
    <w:rsid w:val="00846FD7"/>
    <w:rsid w:val="00853145"/>
    <w:rsid w:val="00854B39"/>
    <w:rsid w:val="00855B10"/>
    <w:rsid w:val="008572EC"/>
    <w:rsid w:val="00862D36"/>
    <w:rsid w:val="008632AF"/>
    <w:rsid w:val="00864F1E"/>
    <w:rsid w:val="00867F01"/>
    <w:rsid w:val="008701F9"/>
    <w:rsid w:val="008712A5"/>
    <w:rsid w:val="00871AFE"/>
    <w:rsid w:val="00876277"/>
    <w:rsid w:val="00876676"/>
    <w:rsid w:val="008800FC"/>
    <w:rsid w:val="00880C95"/>
    <w:rsid w:val="008810D6"/>
    <w:rsid w:val="008821B3"/>
    <w:rsid w:val="00884C50"/>
    <w:rsid w:val="0088615A"/>
    <w:rsid w:val="00895EE0"/>
    <w:rsid w:val="0089687E"/>
    <w:rsid w:val="008A1077"/>
    <w:rsid w:val="008A1923"/>
    <w:rsid w:val="008A1D10"/>
    <w:rsid w:val="008A1FEB"/>
    <w:rsid w:val="008A37BE"/>
    <w:rsid w:val="008A4E00"/>
    <w:rsid w:val="008A7712"/>
    <w:rsid w:val="008A79A7"/>
    <w:rsid w:val="008B0C79"/>
    <w:rsid w:val="008B14EA"/>
    <w:rsid w:val="008B1948"/>
    <w:rsid w:val="008B42E9"/>
    <w:rsid w:val="008B7AE4"/>
    <w:rsid w:val="008C0ADC"/>
    <w:rsid w:val="008C1A4E"/>
    <w:rsid w:val="008C37B6"/>
    <w:rsid w:val="008C37BA"/>
    <w:rsid w:val="008C426C"/>
    <w:rsid w:val="008C4BB9"/>
    <w:rsid w:val="008C6960"/>
    <w:rsid w:val="008D0095"/>
    <w:rsid w:val="008D04BC"/>
    <w:rsid w:val="008D078E"/>
    <w:rsid w:val="008D6866"/>
    <w:rsid w:val="008D7C25"/>
    <w:rsid w:val="008D7C61"/>
    <w:rsid w:val="008E0DD9"/>
    <w:rsid w:val="008E1821"/>
    <w:rsid w:val="008E2126"/>
    <w:rsid w:val="008E3AB6"/>
    <w:rsid w:val="008E5FD6"/>
    <w:rsid w:val="008E69F5"/>
    <w:rsid w:val="008E6E9F"/>
    <w:rsid w:val="008F3481"/>
    <w:rsid w:val="008F43E2"/>
    <w:rsid w:val="008F557C"/>
    <w:rsid w:val="008F705A"/>
    <w:rsid w:val="008F7840"/>
    <w:rsid w:val="00900AB8"/>
    <w:rsid w:val="009010B9"/>
    <w:rsid w:val="00903503"/>
    <w:rsid w:val="0090372E"/>
    <w:rsid w:val="00905853"/>
    <w:rsid w:val="009109FD"/>
    <w:rsid w:val="00911884"/>
    <w:rsid w:val="00914033"/>
    <w:rsid w:val="009147AE"/>
    <w:rsid w:val="00914A62"/>
    <w:rsid w:val="009155F4"/>
    <w:rsid w:val="009173B4"/>
    <w:rsid w:val="0092030D"/>
    <w:rsid w:val="00921353"/>
    <w:rsid w:val="009244A4"/>
    <w:rsid w:val="00924D7B"/>
    <w:rsid w:val="00925F5D"/>
    <w:rsid w:val="0092604C"/>
    <w:rsid w:val="009261CC"/>
    <w:rsid w:val="00926F9C"/>
    <w:rsid w:val="00932282"/>
    <w:rsid w:val="00932B39"/>
    <w:rsid w:val="00932CDF"/>
    <w:rsid w:val="00932CFB"/>
    <w:rsid w:val="00940BA9"/>
    <w:rsid w:val="009426D1"/>
    <w:rsid w:val="00944E36"/>
    <w:rsid w:val="009452A0"/>
    <w:rsid w:val="009457B6"/>
    <w:rsid w:val="00947A2F"/>
    <w:rsid w:val="0095094A"/>
    <w:rsid w:val="00954FB4"/>
    <w:rsid w:val="00954FB5"/>
    <w:rsid w:val="00955D2B"/>
    <w:rsid w:val="00957EE9"/>
    <w:rsid w:val="0096046D"/>
    <w:rsid w:val="00964C4B"/>
    <w:rsid w:val="009654FF"/>
    <w:rsid w:val="0096725F"/>
    <w:rsid w:val="00974511"/>
    <w:rsid w:val="00974B91"/>
    <w:rsid w:val="00975773"/>
    <w:rsid w:val="00980137"/>
    <w:rsid w:val="0098231E"/>
    <w:rsid w:val="0098275D"/>
    <w:rsid w:val="009857F4"/>
    <w:rsid w:val="00990BE3"/>
    <w:rsid w:val="009913FC"/>
    <w:rsid w:val="0099187B"/>
    <w:rsid w:val="00991932"/>
    <w:rsid w:val="009936FB"/>
    <w:rsid w:val="00996758"/>
    <w:rsid w:val="009A0A0F"/>
    <w:rsid w:val="009A1815"/>
    <w:rsid w:val="009A4598"/>
    <w:rsid w:val="009A6E04"/>
    <w:rsid w:val="009A7079"/>
    <w:rsid w:val="009A77B3"/>
    <w:rsid w:val="009A7A77"/>
    <w:rsid w:val="009B0451"/>
    <w:rsid w:val="009B2922"/>
    <w:rsid w:val="009B661D"/>
    <w:rsid w:val="009C19C8"/>
    <w:rsid w:val="009C2B53"/>
    <w:rsid w:val="009C3CF4"/>
    <w:rsid w:val="009C4C10"/>
    <w:rsid w:val="009C4EB5"/>
    <w:rsid w:val="009C5E20"/>
    <w:rsid w:val="009C74BE"/>
    <w:rsid w:val="009D0CE6"/>
    <w:rsid w:val="009D117E"/>
    <w:rsid w:val="009D13D0"/>
    <w:rsid w:val="009D20A6"/>
    <w:rsid w:val="009D3B5C"/>
    <w:rsid w:val="009D4678"/>
    <w:rsid w:val="009D74C3"/>
    <w:rsid w:val="009D7CDE"/>
    <w:rsid w:val="009E0718"/>
    <w:rsid w:val="009E0A6C"/>
    <w:rsid w:val="009E27A0"/>
    <w:rsid w:val="009E4654"/>
    <w:rsid w:val="009E4BD3"/>
    <w:rsid w:val="009E61EE"/>
    <w:rsid w:val="009F02B5"/>
    <w:rsid w:val="009F09E2"/>
    <w:rsid w:val="009F0B10"/>
    <w:rsid w:val="009F180B"/>
    <w:rsid w:val="009F399F"/>
    <w:rsid w:val="009F4A52"/>
    <w:rsid w:val="009F563C"/>
    <w:rsid w:val="009F6452"/>
    <w:rsid w:val="009F6DD3"/>
    <w:rsid w:val="00A00F91"/>
    <w:rsid w:val="00A011E5"/>
    <w:rsid w:val="00A025C3"/>
    <w:rsid w:val="00A03C86"/>
    <w:rsid w:val="00A04269"/>
    <w:rsid w:val="00A04E90"/>
    <w:rsid w:val="00A05C56"/>
    <w:rsid w:val="00A07B2F"/>
    <w:rsid w:val="00A10610"/>
    <w:rsid w:val="00A1299B"/>
    <w:rsid w:val="00A14ACB"/>
    <w:rsid w:val="00A23025"/>
    <w:rsid w:val="00A2577E"/>
    <w:rsid w:val="00A26422"/>
    <w:rsid w:val="00A30B66"/>
    <w:rsid w:val="00A3114C"/>
    <w:rsid w:val="00A32903"/>
    <w:rsid w:val="00A33465"/>
    <w:rsid w:val="00A357FB"/>
    <w:rsid w:val="00A43E81"/>
    <w:rsid w:val="00A46C98"/>
    <w:rsid w:val="00A50C94"/>
    <w:rsid w:val="00A520DF"/>
    <w:rsid w:val="00A545BD"/>
    <w:rsid w:val="00A6235A"/>
    <w:rsid w:val="00A633BB"/>
    <w:rsid w:val="00A708FC"/>
    <w:rsid w:val="00A73091"/>
    <w:rsid w:val="00A73101"/>
    <w:rsid w:val="00A73F6B"/>
    <w:rsid w:val="00A74D98"/>
    <w:rsid w:val="00A75828"/>
    <w:rsid w:val="00A80E87"/>
    <w:rsid w:val="00A82527"/>
    <w:rsid w:val="00A85F5A"/>
    <w:rsid w:val="00A91642"/>
    <w:rsid w:val="00A9166E"/>
    <w:rsid w:val="00A91FB3"/>
    <w:rsid w:val="00A92A1F"/>
    <w:rsid w:val="00A92D32"/>
    <w:rsid w:val="00A95AB8"/>
    <w:rsid w:val="00A95E63"/>
    <w:rsid w:val="00A96CE1"/>
    <w:rsid w:val="00A96DA9"/>
    <w:rsid w:val="00AA1B50"/>
    <w:rsid w:val="00AA2669"/>
    <w:rsid w:val="00AA37BB"/>
    <w:rsid w:val="00AA3E3B"/>
    <w:rsid w:val="00AA6F94"/>
    <w:rsid w:val="00AB0317"/>
    <w:rsid w:val="00AB28FB"/>
    <w:rsid w:val="00AB2F24"/>
    <w:rsid w:val="00AB3D09"/>
    <w:rsid w:val="00AB561C"/>
    <w:rsid w:val="00AB60E3"/>
    <w:rsid w:val="00AB75DB"/>
    <w:rsid w:val="00AB7EBB"/>
    <w:rsid w:val="00AC03D1"/>
    <w:rsid w:val="00AC06B2"/>
    <w:rsid w:val="00AC17F6"/>
    <w:rsid w:val="00AC1818"/>
    <w:rsid w:val="00AC30E6"/>
    <w:rsid w:val="00AC4BF4"/>
    <w:rsid w:val="00AD39FF"/>
    <w:rsid w:val="00AD44D9"/>
    <w:rsid w:val="00AD4509"/>
    <w:rsid w:val="00AD51A4"/>
    <w:rsid w:val="00AD5A61"/>
    <w:rsid w:val="00AD7202"/>
    <w:rsid w:val="00AD7A50"/>
    <w:rsid w:val="00AE2E5D"/>
    <w:rsid w:val="00AE2EB1"/>
    <w:rsid w:val="00AE72CA"/>
    <w:rsid w:val="00AE76AB"/>
    <w:rsid w:val="00AF15E3"/>
    <w:rsid w:val="00AF18D3"/>
    <w:rsid w:val="00AF6868"/>
    <w:rsid w:val="00AF7BCD"/>
    <w:rsid w:val="00B02312"/>
    <w:rsid w:val="00B04C68"/>
    <w:rsid w:val="00B06479"/>
    <w:rsid w:val="00B07CF2"/>
    <w:rsid w:val="00B1258F"/>
    <w:rsid w:val="00B12746"/>
    <w:rsid w:val="00B13198"/>
    <w:rsid w:val="00B13469"/>
    <w:rsid w:val="00B15CC9"/>
    <w:rsid w:val="00B15D5B"/>
    <w:rsid w:val="00B162D3"/>
    <w:rsid w:val="00B203E3"/>
    <w:rsid w:val="00B27AA2"/>
    <w:rsid w:val="00B27D74"/>
    <w:rsid w:val="00B27E89"/>
    <w:rsid w:val="00B32C55"/>
    <w:rsid w:val="00B32E9D"/>
    <w:rsid w:val="00B35374"/>
    <w:rsid w:val="00B357FD"/>
    <w:rsid w:val="00B35823"/>
    <w:rsid w:val="00B365DD"/>
    <w:rsid w:val="00B40D0E"/>
    <w:rsid w:val="00B44EE6"/>
    <w:rsid w:val="00B46A67"/>
    <w:rsid w:val="00B53A30"/>
    <w:rsid w:val="00B546C8"/>
    <w:rsid w:val="00B56F65"/>
    <w:rsid w:val="00B5753E"/>
    <w:rsid w:val="00B60628"/>
    <w:rsid w:val="00B614F4"/>
    <w:rsid w:val="00B62102"/>
    <w:rsid w:val="00B64098"/>
    <w:rsid w:val="00B70A85"/>
    <w:rsid w:val="00B71E66"/>
    <w:rsid w:val="00B732BA"/>
    <w:rsid w:val="00B754B4"/>
    <w:rsid w:val="00B75F20"/>
    <w:rsid w:val="00B76474"/>
    <w:rsid w:val="00B76ECA"/>
    <w:rsid w:val="00B81216"/>
    <w:rsid w:val="00B83D0F"/>
    <w:rsid w:val="00B84ADA"/>
    <w:rsid w:val="00B8564A"/>
    <w:rsid w:val="00B8564E"/>
    <w:rsid w:val="00B9578B"/>
    <w:rsid w:val="00B96BF5"/>
    <w:rsid w:val="00BA00E0"/>
    <w:rsid w:val="00BA3D6E"/>
    <w:rsid w:val="00BB3C99"/>
    <w:rsid w:val="00BB3F97"/>
    <w:rsid w:val="00BB5B4B"/>
    <w:rsid w:val="00BB65F3"/>
    <w:rsid w:val="00BB6D7F"/>
    <w:rsid w:val="00BC09D1"/>
    <w:rsid w:val="00BC2072"/>
    <w:rsid w:val="00BC4494"/>
    <w:rsid w:val="00BC64EB"/>
    <w:rsid w:val="00BD0A49"/>
    <w:rsid w:val="00BD0B4F"/>
    <w:rsid w:val="00BD305E"/>
    <w:rsid w:val="00BD398F"/>
    <w:rsid w:val="00BE2789"/>
    <w:rsid w:val="00BE4C3C"/>
    <w:rsid w:val="00BE7BF2"/>
    <w:rsid w:val="00BF1412"/>
    <w:rsid w:val="00BF435E"/>
    <w:rsid w:val="00BF46D2"/>
    <w:rsid w:val="00BF5C5C"/>
    <w:rsid w:val="00C002A2"/>
    <w:rsid w:val="00C0173E"/>
    <w:rsid w:val="00C037D4"/>
    <w:rsid w:val="00C0623F"/>
    <w:rsid w:val="00C07991"/>
    <w:rsid w:val="00C154E2"/>
    <w:rsid w:val="00C16BD3"/>
    <w:rsid w:val="00C17502"/>
    <w:rsid w:val="00C17E03"/>
    <w:rsid w:val="00C206BE"/>
    <w:rsid w:val="00C22DAD"/>
    <w:rsid w:val="00C22F24"/>
    <w:rsid w:val="00C30C2C"/>
    <w:rsid w:val="00C31AFF"/>
    <w:rsid w:val="00C32620"/>
    <w:rsid w:val="00C33AE7"/>
    <w:rsid w:val="00C34317"/>
    <w:rsid w:val="00C3719C"/>
    <w:rsid w:val="00C4069C"/>
    <w:rsid w:val="00C41B6C"/>
    <w:rsid w:val="00C423DB"/>
    <w:rsid w:val="00C45923"/>
    <w:rsid w:val="00C45A32"/>
    <w:rsid w:val="00C503BE"/>
    <w:rsid w:val="00C518EC"/>
    <w:rsid w:val="00C52CB6"/>
    <w:rsid w:val="00C53880"/>
    <w:rsid w:val="00C5673C"/>
    <w:rsid w:val="00C66495"/>
    <w:rsid w:val="00C71539"/>
    <w:rsid w:val="00C715E2"/>
    <w:rsid w:val="00C74379"/>
    <w:rsid w:val="00C77348"/>
    <w:rsid w:val="00C8009F"/>
    <w:rsid w:val="00C80636"/>
    <w:rsid w:val="00C80939"/>
    <w:rsid w:val="00C80C94"/>
    <w:rsid w:val="00C829EF"/>
    <w:rsid w:val="00C8625D"/>
    <w:rsid w:val="00C879E0"/>
    <w:rsid w:val="00C9129A"/>
    <w:rsid w:val="00C91DAB"/>
    <w:rsid w:val="00CA0CF3"/>
    <w:rsid w:val="00CA18AF"/>
    <w:rsid w:val="00CA5636"/>
    <w:rsid w:val="00CA6361"/>
    <w:rsid w:val="00CA7AA7"/>
    <w:rsid w:val="00CB039A"/>
    <w:rsid w:val="00CB2EBD"/>
    <w:rsid w:val="00CB3992"/>
    <w:rsid w:val="00CB52DF"/>
    <w:rsid w:val="00CB7CF5"/>
    <w:rsid w:val="00CC05DA"/>
    <w:rsid w:val="00CC11F0"/>
    <w:rsid w:val="00CC1375"/>
    <w:rsid w:val="00CC22F6"/>
    <w:rsid w:val="00CC3B9C"/>
    <w:rsid w:val="00CC6B8A"/>
    <w:rsid w:val="00CC7373"/>
    <w:rsid w:val="00CC7AFC"/>
    <w:rsid w:val="00CD05A4"/>
    <w:rsid w:val="00CD6B6E"/>
    <w:rsid w:val="00CD74E2"/>
    <w:rsid w:val="00CE3043"/>
    <w:rsid w:val="00CE45AD"/>
    <w:rsid w:val="00CE54C2"/>
    <w:rsid w:val="00CF2E1A"/>
    <w:rsid w:val="00CF70ED"/>
    <w:rsid w:val="00CF723B"/>
    <w:rsid w:val="00D00090"/>
    <w:rsid w:val="00D002D9"/>
    <w:rsid w:val="00D0047E"/>
    <w:rsid w:val="00D00EDD"/>
    <w:rsid w:val="00D04516"/>
    <w:rsid w:val="00D04DCE"/>
    <w:rsid w:val="00D12C5B"/>
    <w:rsid w:val="00D1535C"/>
    <w:rsid w:val="00D1656E"/>
    <w:rsid w:val="00D20B80"/>
    <w:rsid w:val="00D21E56"/>
    <w:rsid w:val="00D23FFF"/>
    <w:rsid w:val="00D279CF"/>
    <w:rsid w:val="00D27BCB"/>
    <w:rsid w:val="00D30F0C"/>
    <w:rsid w:val="00D3219B"/>
    <w:rsid w:val="00D379D9"/>
    <w:rsid w:val="00D40B33"/>
    <w:rsid w:val="00D424BA"/>
    <w:rsid w:val="00D45295"/>
    <w:rsid w:val="00D456F8"/>
    <w:rsid w:val="00D46991"/>
    <w:rsid w:val="00D50C0C"/>
    <w:rsid w:val="00D50D70"/>
    <w:rsid w:val="00D5162F"/>
    <w:rsid w:val="00D55201"/>
    <w:rsid w:val="00D55E36"/>
    <w:rsid w:val="00D616B5"/>
    <w:rsid w:val="00D7223D"/>
    <w:rsid w:val="00D72B84"/>
    <w:rsid w:val="00D745FD"/>
    <w:rsid w:val="00D74604"/>
    <w:rsid w:val="00D7653A"/>
    <w:rsid w:val="00D811BC"/>
    <w:rsid w:val="00D81590"/>
    <w:rsid w:val="00D90D18"/>
    <w:rsid w:val="00D94636"/>
    <w:rsid w:val="00D9684B"/>
    <w:rsid w:val="00D969B0"/>
    <w:rsid w:val="00D97B2D"/>
    <w:rsid w:val="00DA26F3"/>
    <w:rsid w:val="00DA413F"/>
    <w:rsid w:val="00DB0740"/>
    <w:rsid w:val="00DB086E"/>
    <w:rsid w:val="00DC0F20"/>
    <w:rsid w:val="00DC220F"/>
    <w:rsid w:val="00DC538B"/>
    <w:rsid w:val="00DC53B0"/>
    <w:rsid w:val="00DC5A46"/>
    <w:rsid w:val="00DC6902"/>
    <w:rsid w:val="00DD7626"/>
    <w:rsid w:val="00DE1529"/>
    <w:rsid w:val="00DE18F3"/>
    <w:rsid w:val="00DE3F08"/>
    <w:rsid w:val="00DE7392"/>
    <w:rsid w:val="00DF10DC"/>
    <w:rsid w:val="00DF2D02"/>
    <w:rsid w:val="00DF3E19"/>
    <w:rsid w:val="00DF77CC"/>
    <w:rsid w:val="00E005B9"/>
    <w:rsid w:val="00E025FC"/>
    <w:rsid w:val="00E02E40"/>
    <w:rsid w:val="00E03812"/>
    <w:rsid w:val="00E03BD9"/>
    <w:rsid w:val="00E04A62"/>
    <w:rsid w:val="00E056D6"/>
    <w:rsid w:val="00E05C45"/>
    <w:rsid w:val="00E06168"/>
    <w:rsid w:val="00E062D3"/>
    <w:rsid w:val="00E14C41"/>
    <w:rsid w:val="00E14C78"/>
    <w:rsid w:val="00E16A2E"/>
    <w:rsid w:val="00E17A42"/>
    <w:rsid w:val="00E2033D"/>
    <w:rsid w:val="00E20ADE"/>
    <w:rsid w:val="00E2363A"/>
    <w:rsid w:val="00E24E00"/>
    <w:rsid w:val="00E25A5F"/>
    <w:rsid w:val="00E27BF7"/>
    <w:rsid w:val="00E27E3A"/>
    <w:rsid w:val="00E33A26"/>
    <w:rsid w:val="00E376A4"/>
    <w:rsid w:val="00E436EA"/>
    <w:rsid w:val="00E455D7"/>
    <w:rsid w:val="00E46B7C"/>
    <w:rsid w:val="00E500F9"/>
    <w:rsid w:val="00E56C7B"/>
    <w:rsid w:val="00E57AFC"/>
    <w:rsid w:val="00E619D1"/>
    <w:rsid w:val="00E6368D"/>
    <w:rsid w:val="00E67802"/>
    <w:rsid w:val="00E716F6"/>
    <w:rsid w:val="00E71E66"/>
    <w:rsid w:val="00E72820"/>
    <w:rsid w:val="00E81EDF"/>
    <w:rsid w:val="00E824B4"/>
    <w:rsid w:val="00E87B28"/>
    <w:rsid w:val="00E87F88"/>
    <w:rsid w:val="00E9019A"/>
    <w:rsid w:val="00E90978"/>
    <w:rsid w:val="00E90DFB"/>
    <w:rsid w:val="00E91238"/>
    <w:rsid w:val="00E91A3D"/>
    <w:rsid w:val="00E92443"/>
    <w:rsid w:val="00E95B77"/>
    <w:rsid w:val="00E965B5"/>
    <w:rsid w:val="00E96A3C"/>
    <w:rsid w:val="00E976B0"/>
    <w:rsid w:val="00EA26A0"/>
    <w:rsid w:val="00EA272A"/>
    <w:rsid w:val="00EA2C9E"/>
    <w:rsid w:val="00EB28A7"/>
    <w:rsid w:val="00EB30DA"/>
    <w:rsid w:val="00EB44FA"/>
    <w:rsid w:val="00EB4E6D"/>
    <w:rsid w:val="00EB6225"/>
    <w:rsid w:val="00EB67E9"/>
    <w:rsid w:val="00EB7A77"/>
    <w:rsid w:val="00EC22ED"/>
    <w:rsid w:val="00EC2371"/>
    <w:rsid w:val="00EC2520"/>
    <w:rsid w:val="00EC4104"/>
    <w:rsid w:val="00EC443C"/>
    <w:rsid w:val="00EC79BB"/>
    <w:rsid w:val="00EC7BC1"/>
    <w:rsid w:val="00ED240A"/>
    <w:rsid w:val="00ED3FBE"/>
    <w:rsid w:val="00EE1720"/>
    <w:rsid w:val="00EE23CC"/>
    <w:rsid w:val="00EE27A4"/>
    <w:rsid w:val="00EE2ABC"/>
    <w:rsid w:val="00EE335B"/>
    <w:rsid w:val="00EE4201"/>
    <w:rsid w:val="00EE5890"/>
    <w:rsid w:val="00EE6A0A"/>
    <w:rsid w:val="00EF01D6"/>
    <w:rsid w:val="00EF2975"/>
    <w:rsid w:val="00EF54FC"/>
    <w:rsid w:val="00EF7683"/>
    <w:rsid w:val="00EF7A79"/>
    <w:rsid w:val="00F0545D"/>
    <w:rsid w:val="00F05F9F"/>
    <w:rsid w:val="00F06BBD"/>
    <w:rsid w:val="00F11196"/>
    <w:rsid w:val="00F1138C"/>
    <w:rsid w:val="00F22529"/>
    <w:rsid w:val="00F22EFD"/>
    <w:rsid w:val="00F25A28"/>
    <w:rsid w:val="00F25F63"/>
    <w:rsid w:val="00F279EF"/>
    <w:rsid w:val="00F30C07"/>
    <w:rsid w:val="00F30F63"/>
    <w:rsid w:val="00F30F73"/>
    <w:rsid w:val="00F32AEE"/>
    <w:rsid w:val="00F353A2"/>
    <w:rsid w:val="00F357D3"/>
    <w:rsid w:val="00F40CFA"/>
    <w:rsid w:val="00F43EC7"/>
    <w:rsid w:val="00F445C5"/>
    <w:rsid w:val="00F51BAE"/>
    <w:rsid w:val="00F52DEE"/>
    <w:rsid w:val="00F538FA"/>
    <w:rsid w:val="00F55B14"/>
    <w:rsid w:val="00F620A1"/>
    <w:rsid w:val="00F62332"/>
    <w:rsid w:val="00F63161"/>
    <w:rsid w:val="00F635FA"/>
    <w:rsid w:val="00F64143"/>
    <w:rsid w:val="00F649CE"/>
    <w:rsid w:val="00F65F44"/>
    <w:rsid w:val="00F6679E"/>
    <w:rsid w:val="00F70B86"/>
    <w:rsid w:val="00F751DD"/>
    <w:rsid w:val="00F75AC7"/>
    <w:rsid w:val="00F81C94"/>
    <w:rsid w:val="00F836B9"/>
    <w:rsid w:val="00F85517"/>
    <w:rsid w:val="00F9011F"/>
    <w:rsid w:val="00F92AE6"/>
    <w:rsid w:val="00F934E2"/>
    <w:rsid w:val="00F93F8B"/>
    <w:rsid w:val="00F9448B"/>
    <w:rsid w:val="00F95D76"/>
    <w:rsid w:val="00FA61B7"/>
    <w:rsid w:val="00FA7152"/>
    <w:rsid w:val="00FB12FD"/>
    <w:rsid w:val="00FB2390"/>
    <w:rsid w:val="00FB5434"/>
    <w:rsid w:val="00FC1BFF"/>
    <w:rsid w:val="00FC2A65"/>
    <w:rsid w:val="00FC319F"/>
    <w:rsid w:val="00FC6AF5"/>
    <w:rsid w:val="00FD69B8"/>
    <w:rsid w:val="00FE6216"/>
    <w:rsid w:val="00FF0992"/>
    <w:rsid w:val="00FF265A"/>
    <w:rsid w:val="00FF3C42"/>
    <w:rsid w:val="00FF6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71F5F"/>
    <w:pPr>
      <w:widowControl w:val="0"/>
      <w:jc w:val="both"/>
    </w:pPr>
    <w:rPr>
      <w:rFonts w:ascii="Times New Roman" w:hAnsi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02B5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02B5"/>
    <w:rPr>
      <w:rFonts w:cs="Times New Roman"/>
      <w:b/>
      <w:bCs/>
      <w:kern w:val="44"/>
      <w:sz w:val="44"/>
      <w:szCs w:val="44"/>
    </w:rPr>
  </w:style>
  <w:style w:type="paragraph" w:styleId="TOCHeading">
    <w:name w:val="TOC Heading"/>
    <w:basedOn w:val="Heading1"/>
    <w:next w:val="Normal"/>
    <w:uiPriority w:val="99"/>
    <w:qFormat/>
    <w:rsid w:val="009F02B5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NormalWeb">
    <w:name w:val="Normal (Web)"/>
    <w:aliases w:val="普通 (Web)"/>
    <w:basedOn w:val="Normal"/>
    <w:uiPriority w:val="99"/>
    <w:rsid w:val="00471F5F"/>
    <w:pPr>
      <w:widowControl/>
      <w:jc w:val="left"/>
    </w:pPr>
    <w:rPr>
      <w:rFonts w:ascii="宋体" w:hAnsi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471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1F5F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71F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1F5F"/>
    <w:rPr>
      <w:rFonts w:ascii="Times New Roman" w:eastAsia="宋体" w:hAnsi="Times New Roman" w:cs="Times New Roman"/>
      <w:sz w:val="20"/>
      <w:szCs w:val="20"/>
    </w:rPr>
  </w:style>
  <w:style w:type="paragraph" w:customStyle="1" w:styleId="p0">
    <w:name w:val="p0"/>
    <w:basedOn w:val="Normal"/>
    <w:uiPriority w:val="99"/>
    <w:rsid w:val="00471F5F"/>
    <w:pPr>
      <w:widowControl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104</Words>
  <Characters>593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4</cp:revision>
  <dcterms:created xsi:type="dcterms:W3CDTF">2010-05-07T08:47:00Z</dcterms:created>
  <dcterms:modified xsi:type="dcterms:W3CDTF">2010-05-14T02:29:00Z</dcterms:modified>
</cp:coreProperties>
</file>