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3F3" w:rsidRDefault="001753F3" w:rsidP="00C323FE">
      <w:pPr>
        <w:spacing w:afterLines="50"/>
        <w:jc w:val="left"/>
        <w:rPr>
          <w:rFonts w:ascii="宋体"/>
          <w:b/>
        </w:rPr>
      </w:pPr>
      <w:r>
        <w:rPr>
          <w:rFonts w:ascii="宋体" w:hAnsi="宋体" w:hint="eastAsia"/>
          <w:b/>
        </w:rPr>
        <w:t>学而思奥数网天天练周练习</w:t>
      </w:r>
      <w:r>
        <w:rPr>
          <w:rFonts w:ascii="宋体" w:hAnsi="宋体"/>
          <w:b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10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/>
          <w:b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05"/>
          <w:attr w:name="Year" w:val="2010"/>
        </w:smartTagPr>
        <w:r>
          <w:rPr>
            <w:rFonts w:ascii="宋体" w:hAnsi="宋体"/>
            <w:b/>
          </w:rPr>
          <w:t>2010</w:t>
        </w:r>
        <w:r>
          <w:rPr>
            <w:rFonts w:ascii="宋体" w:hAnsi="宋体" w:hint="eastAsia"/>
            <w:b/>
          </w:rPr>
          <w:t>年</w:t>
        </w:r>
        <w:r>
          <w:rPr>
            <w:rFonts w:ascii="宋体" w:hAnsi="宋体"/>
            <w:b/>
          </w:rPr>
          <w:t>05</w:t>
        </w:r>
        <w:r>
          <w:rPr>
            <w:rFonts w:ascii="宋体" w:hAnsi="宋体" w:hint="eastAsia"/>
            <w:b/>
          </w:rPr>
          <w:t>月</w:t>
        </w:r>
        <w:r>
          <w:rPr>
            <w:rFonts w:ascii="宋体" w:hAnsi="宋体"/>
            <w:b/>
          </w:rPr>
          <w:t>14</w:t>
        </w:r>
        <w:r>
          <w:rPr>
            <w:rFonts w:ascii="宋体" w:hAnsi="宋体" w:hint="eastAsia"/>
            <w:b/>
          </w:rPr>
          <w:t>日</w:t>
        </w:r>
      </w:smartTag>
      <w:r>
        <w:rPr>
          <w:rFonts w:ascii="宋体" w:hAnsi="宋体" w:hint="eastAsia"/>
          <w:b/>
        </w:rPr>
        <w:t>（四年级）</w:t>
      </w:r>
    </w:p>
    <w:p w:rsidR="001753F3" w:rsidRDefault="001753F3" w:rsidP="00471F5F">
      <w:pPr>
        <w:pStyle w:val="p0"/>
        <w:spacing w:after="50"/>
        <w:jc w:val="center"/>
        <w:rPr>
          <w:rFonts w:ascii="宋体"/>
        </w:rPr>
      </w:pPr>
    </w:p>
    <w:p w:rsidR="001753F3" w:rsidRDefault="001753F3" w:rsidP="00471F5F">
      <w:pPr>
        <w:spacing w:after="50"/>
        <w:rPr>
          <w:rFonts w:ascii="宋体"/>
          <w:b/>
        </w:rPr>
        <w:sectPr w:rsidR="001753F3" w:rsidSect="00471F5F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753F3" w:rsidRDefault="001753F3" w:rsidP="00471F5F">
      <w:pPr>
        <w:rPr>
          <w:rFonts w:ascii="宋体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1753F3" w:rsidRPr="00212501" w:rsidRDefault="001753F3" w:rsidP="00A15420">
      <w:pPr>
        <w:jc w:val="left"/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212501">
        <w:rPr>
          <w:rFonts w:ascii="宋体" w:hAnsi="宋体" w:hint="eastAsia"/>
          <w:szCs w:val="21"/>
        </w:rPr>
        <w:t>以</w:t>
      </w:r>
      <w:r w:rsidRPr="00212501">
        <w:rPr>
          <w:rFonts w:ascii="宋体" w:hAnsi="宋体"/>
          <w:szCs w:val="21"/>
        </w:rPr>
        <w:t>AB</w:t>
      </w:r>
      <w:r w:rsidRPr="00212501">
        <w:rPr>
          <w:rFonts w:ascii="宋体" w:hAnsi="宋体" w:hint="eastAsia"/>
          <w:szCs w:val="21"/>
        </w:rPr>
        <w:t>边上的线段为底边，以</w:t>
      </w:r>
      <w:r w:rsidRPr="00212501">
        <w:rPr>
          <w:rFonts w:ascii="宋体" w:hAnsi="宋体"/>
          <w:szCs w:val="21"/>
        </w:rPr>
        <w:t>C</w:t>
      </w:r>
      <w:r w:rsidRPr="00212501">
        <w:rPr>
          <w:rFonts w:ascii="宋体" w:hAnsi="宋体" w:hint="eastAsia"/>
          <w:szCs w:val="21"/>
        </w:rPr>
        <w:t>为顶点共有三角形</w:t>
      </w:r>
      <w:r w:rsidRPr="00212501">
        <w:rPr>
          <w:rFonts w:ascii="宋体" w:hAnsi="宋体"/>
          <w:szCs w:val="21"/>
        </w:rPr>
        <w:t>6</w:t>
      </w:r>
      <w:r w:rsidRPr="00212501">
        <w:rPr>
          <w:rFonts w:ascii="宋体" w:hAnsi="宋体" w:hint="eastAsia"/>
          <w:szCs w:val="21"/>
        </w:rPr>
        <w:t>个；</w:t>
      </w:r>
    </w:p>
    <w:p w:rsidR="001753F3" w:rsidRPr="00212501" w:rsidRDefault="001753F3" w:rsidP="00A15420">
      <w:pPr>
        <w:jc w:val="left"/>
        <w:rPr>
          <w:rFonts w:ascii="宋体"/>
          <w:szCs w:val="21"/>
        </w:rPr>
      </w:pPr>
      <w:r w:rsidRPr="00212501">
        <w:rPr>
          <w:rFonts w:ascii="宋体" w:hAnsi="宋体" w:hint="eastAsia"/>
          <w:szCs w:val="21"/>
        </w:rPr>
        <w:t xml:space="preserve">　　以</w:t>
      </w:r>
      <w:r w:rsidRPr="00212501">
        <w:rPr>
          <w:rFonts w:ascii="宋体" w:hAnsi="宋体"/>
          <w:szCs w:val="21"/>
        </w:rPr>
        <w:t>AB</w:t>
      </w:r>
      <w:r w:rsidRPr="00212501">
        <w:rPr>
          <w:rFonts w:ascii="宋体" w:hAnsi="宋体" w:hint="eastAsia"/>
          <w:szCs w:val="21"/>
        </w:rPr>
        <w:t>边上的线段为底边，分别以</w:t>
      </w:r>
      <w:r w:rsidRPr="00212501">
        <w:rPr>
          <w:rFonts w:ascii="宋体" w:hAnsi="宋体"/>
          <w:szCs w:val="21"/>
        </w:rPr>
        <w:t>G</w:t>
      </w:r>
      <w:r w:rsidRPr="00212501">
        <w:rPr>
          <w:rFonts w:ascii="宋体" w:hAnsi="宋体" w:hint="eastAsia"/>
          <w:szCs w:val="21"/>
        </w:rPr>
        <w:t>、</w:t>
      </w:r>
      <w:r w:rsidRPr="00212501">
        <w:rPr>
          <w:rFonts w:ascii="宋体" w:hAnsi="宋体"/>
          <w:szCs w:val="21"/>
        </w:rPr>
        <w:t>H</w:t>
      </w:r>
      <w:r w:rsidRPr="00212501">
        <w:rPr>
          <w:rFonts w:ascii="宋体" w:hAnsi="宋体" w:hint="eastAsia"/>
          <w:szCs w:val="21"/>
        </w:rPr>
        <w:t>、</w:t>
      </w:r>
      <w:r w:rsidRPr="00212501">
        <w:rPr>
          <w:rFonts w:ascii="宋体" w:hAnsi="宋体"/>
          <w:szCs w:val="21"/>
        </w:rPr>
        <w:t>F</w:t>
      </w:r>
      <w:r w:rsidRPr="00212501">
        <w:rPr>
          <w:rFonts w:ascii="宋体" w:hAnsi="宋体" w:hint="eastAsia"/>
          <w:szCs w:val="21"/>
        </w:rPr>
        <w:t>为顶点共有三角形</w:t>
      </w:r>
      <w:r w:rsidRPr="00212501">
        <w:rPr>
          <w:rFonts w:ascii="宋体" w:hAnsi="宋体"/>
          <w:szCs w:val="21"/>
        </w:rPr>
        <w:t>3</w:t>
      </w:r>
      <w:r w:rsidRPr="00212501">
        <w:rPr>
          <w:rFonts w:ascii="宋体" w:hAnsi="宋体" w:hint="eastAsia"/>
          <w:szCs w:val="21"/>
        </w:rPr>
        <w:t>个；</w:t>
      </w:r>
    </w:p>
    <w:p w:rsidR="001753F3" w:rsidRPr="00212501" w:rsidRDefault="001753F3" w:rsidP="00A15420">
      <w:pPr>
        <w:jc w:val="left"/>
        <w:rPr>
          <w:rFonts w:ascii="宋体"/>
          <w:szCs w:val="21"/>
        </w:rPr>
      </w:pPr>
      <w:r w:rsidRPr="00212501">
        <w:rPr>
          <w:rFonts w:ascii="宋体" w:hAnsi="宋体" w:hint="eastAsia"/>
          <w:szCs w:val="21"/>
        </w:rPr>
        <w:t xml:space="preserve">　　以</w:t>
      </w:r>
      <w:r w:rsidRPr="00212501">
        <w:rPr>
          <w:rFonts w:ascii="宋体" w:hAnsi="宋体"/>
          <w:szCs w:val="21"/>
        </w:rPr>
        <w:t>BD</w:t>
      </w:r>
      <w:r w:rsidRPr="00212501">
        <w:rPr>
          <w:rFonts w:ascii="宋体" w:hAnsi="宋体" w:hint="eastAsia"/>
          <w:szCs w:val="21"/>
        </w:rPr>
        <w:t>边上的线段为底边，以</w:t>
      </w:r>
      <w:r w:rsidRPr="00212501">
        <w:rPr>
          <w:rFonts w:ascii="宋体" w:hAnsi="宋体"/>
          <w:szCs w:val="21"/>
        </w:rPr>
        <w:t>C</w:t>
      </w:r>
      <w:r w:rsidRPr="00212501">
        <w:rPr>
          <w:rFonts w:ascii="宋体" w:hAnsi="宋体" w:hint="eastAsia"/>
          <w:szCs w:val="21"/>
        </w:rPr>
        <w:t>为顶点的三角形共有</w:t>
      </w:r>
      <w:r w:rsidRPr="00212501">
        <w:rPr>
          <w:rFonts w:ascii="宋体" w:hAnsi="宋体"/>
          <w:szCs w:val="21"/>
        </w:rPr>
        <w:t>6</w:t>
      </w:r>
      <w:r w:rsidRPr="00212501">
        <w:rPr>
          <w:rFonts w:ascii="宋体" w:hAnsi="宋体" w:hint="eastAsia"/>
          <w:szCs w:val="21"/>
        </w:rPr>
        <w:t>个。</w:t>
      </w:r>
    </w:p>
    <w:p w:rsidR="001753F3" w:rsidRPr="00212501" w:rsidRDefault="001753F3" w:rsidP="00A15420">
      <w:pPr>
        <w:ind w:firstLine="420"/>
        <w:jc w:val="left"/>
        <w:rPr>
          <w:rFonts w:ascii="宋体"/>
          <w:szCs w:val="21"/>
        </w:rPr>
      </w:pPr>
      <w:r w:rsidRPr="00212501">
        <w:rPr>
          <w:rFonts w:ascii="宋体" w:hAnsi="宋体" w:hint="eastAsia"/>
          <w:szCs w:val="21"/>
        </w:rPr>
        <w:t>所以，一共有</w:t>
      </w:r>
      <w:r w:rsidRPr="00212501">
        <w:rPr>
          <w:rFonts w:ascii="宋体" w:hAnsi="宋体"/>
          <w:szCs w:val="21"/>
        </w:rPr>
        <w:t>15</w:t>
      </w:r>
      <w:r w:rsidRPr="00212501">
        <w:rPr>
          <w:rFonts w:ascii="宋体" w:hAnsi="宋体" w:hint="eastAsia"/>
          <w:szCs w:val="21"/>
        </w:rPr>
        <w:t>个三角形。此题也可以用排列组合的方法来解，图中共有</w:t>
      </w:r>
      <w:r w:rsidRPr="00212501">
        <w:rPr>
          <w:rFonts w:ascii="宋体" w:hAnsi="宋体"/>
          <w:szCs w:val="21"/>
        </w:rPr>
        <w:t>6</w:t>
      </w:r>
      <w:r w:rsidRPr="00212501">
        <w:rPr>
          <w:rFonts w:ascii="宋体" w:hAnsi="宋体" w:hint="eastAsia"/>
          <w:szCs w:val="21"/>
        </w:rPr>
        <w:t>条长线段，除三条直线共点的情况外（其中有</w:t>
      </w:r>
      <w:r w:rsidRPr="00212501">
        <w:rPr>
          <w:rFonts w:ascii="宋体" w:hAnsi="宋体"/>
          <w:szCs w:val="21"/>
        </w:rPr>
        <w:t>3</w:t>
      </w:r>
      <w:r w:rsidRPr="00212501">
        <w:rPr>
          <w:rFonts w:ascii="宋体" w:hAnsi="宋体" w:hint="eastAsia"/>
          <w:szCs w:val="21"/>
        </w:rPr>
        <w:t>条线段共</w:t>
      </w:r>
      <w:r w:rsidRPr="00212501">
        <w:rPr>
          <w:rFonts w:ascii="宋体" w:hAnsi="宋体"/>
          <w:szCs w:val="21"/>
        </w:rPr>
        <w:t>B</w:t>
      </w:r>
      <w:r w:rsidRPr="00212501">
        <w:rPr>
          <w:rFonts w:ascii="宋体" w:hAnsi="宋体" w:hint="eastAsia"/>
          <w:szCs w:val="21"/>
        </w:rPr>
        <w:t>点，有</w:t>
      </w:r>
      <w:r w:rsidRPr="00212501">
        <w:rPr>
          <w:rFonts w:ascii="宋体" w:hAnsi="宋体"/>
          <w:szCs w:val="21"/>
        </w:rPr>
        <w:t>4</w:t>
      </w:r>
      <w:r w:rsidRPr="00212501">
        <w:rPr>
          <w:rFonts w:ascii="宋体" w:hAnsi="宋体" w:hint="eastAsia"/>
          <w:szCs w:val="21"/>
        </w:rPr>
        <w:t>条线段共</w:t>
      </w:r>
      <w:r w:rsidRPr="00212501">
        <w:rPr>
          <w:rFonts w:ascii="宋体" w:hAnsi="宋体"/>
          <w:szCs w:val="21"/>
        </w:rPr>
        <w:t>C</w:t>
      </w:r>
      <w:r w:rsidRPr="00212501">
        <w:rPr>
          <w:rFonts w:ascii="宋体" w:hAnsi="宋体" w:hint="eastAsia"/>
          <w:szCs w:val="21"/>
        </w:rPr>
        <w:t>点），任取</w:t>
      </w:r>
      <w:r w:rsidRPr="00212501">
        <w:rPr>
          <w:rFonts w:ascii="宋体" w:hAnsi="宋体"/>
          <w:szCs w:val="21"/>
        </w:rPr>
        <w:t>3</w:t>
      </w:r>
      <w:r w:rsidRPr="00212501">
        <w:rPr>
          <w:rFonts w:ascii="宋体" w:hAnsi="宋体" w:hint="eastAsia"/>
          <w:szCs w:val="21"/>
        </w:rPr>
        <w:t>条可以构成一个三角形，所以图中共有</w:t>
      </w:r>
      <w:r w:rsidRPr="00212501">
        <w:rPr>
          <w:rFonts w:ascii="宋体" w:hAnsi="宋体"/>
          <w:szCs w:val="21"/>
        </w:rPr>
        <w:t>C_6^3-1-C_4^3=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"/>
          <w:attr w:name="Year" w:val="2020"/>
        </w:smartTagPr>
        <w:r w:rsidRPr="00212501">
          <w:rPr>
            <w:rFonts w:ascii="宋体" w:hAnsi="宋体"/>
            <w:szCs w:val="21"/>
          </w:rPr>
          <w:t>20-1-4</w:t>
        </w:r>
      </w:smartTag>
      <w:r w:rsidRPr="00212501">
        <w:rPr>
          <w:rFonts w:ascii="宋体" w:hAnsi="宋体"/>
          <w:szCs w:val="21"/>
        </w:rPr>
        <w:t>=15</w:t>
      </w:r>
      <w:r w:rsidRPr="00212501">
        <w:rPr>
          <w:rFonts w:ascii="宋体" w:hAnsi="宋体" w:hint="eastAsia"/>
          <w:szCs w:val="21"/>
        </w:rPr>
        <w:t>（个）三角形。</w:t>
      </w:r>
    </w:p>
    <w:p w:rsidR="001753F3" w:rsidRPr="00212501" w:rsidRDefault="001753F3" w:rsidP="00A15420">
      <w:pPr>
        <w:jc w:val="left"/>
        <w:rPr>
          <w:rFonts w:ascii="宋体"/>
          <w:szCs w:val="21"/>
        </w:rPr>
      </w:pPr>
      <w:r w:rsidRPr="00212501">
        <w:rPr>
          <w:rFonts w:ascii="宋体" w:hAnsi="宋体" w:hint="eastAsia"/>
          <w:szCs w:val="21"/>
        </w:rPr>
        <w:t>分类枚举是一种很重要的解决计数问题的方法，按一定的规则恰当分类是关键。</w:t>
      </w:r>
    </w:p>
    <w:p w:rsidR="001753F3" w:rsidRPr="00540957" w:rsidRDefault="001753F3" w:rsidP="00A15420">
      <w:pPr>
        <w:rPr>
          <w:rFonts w:ascii="宋体"/>
          <w:szCs w:val="21"/>
        </w:rPr>
      </w:pPr>
      <w:r w:rsidRPr="00212501">
        <w:rPr>
          <w:rFonts w:ascii="宋体" w:hAnsi="宋体" w:hint="eastAsia"/>
          <w:szCs w:val="21"/>
        </w:rPr>
        <w:t>做到既不重复，也不遗漏。另外用排列组合解决计数问题也是小学奥数很重要的内容。</w:t>
      </w:r>
    </w:p>
    <w:p w:rsidR="001753F3" w:rsidRPr="009155F4" w:rsidRDefault="001753F3" w:rsidP="00E17A42">
      <w:pPr>
        <w:pStyle w:val="NormalWeb"/>
        <w:rPr>
          <w:szCs w:val="21"/>
        </w:rPr>
      </w:pPr>
    </w:p>
    <w:p w:rsidR="001753F3" w:rsidRPr="00F63161" w:rsidRDefault="001753F3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第二题答案</w:t>
      </w:r>
      <w:r>
        <w:rPr>
          <w:rFonts w:ascii="宋体" w:hAnsi="宋体" w:hint="eastAsia"/>
        </w:rPr>
        <w:t>：</w:t>
      </w:r>
    </w:p>
    <w:p w:rsidR="001753F3" w:rsidRPr="00F54F12" w:rsidRDefault="001753F3" w:rsidP="00A15420">
      <w:pPr>
        <w:jc w:val="left"/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F54F12">
        <w:rPr>
          <w:rFonts w:ascii="宋体" w:hAnsi="宋体" w:hint="eastAsia"/>
          <w:szCs w:val="21"/>
        </w:rPr>
        <w:t>解这道题的关键在于条件的转换，把“如果其中两人各挖</w:t>
      </w:r>
      <w:r w:rsidRPr="00F54F12">
        <w:rPr>
          <w:rFonts w:ascii="宋体" w:hAnsi="宋体"/>
          <w:szCs w:val="21"/>
        </w:rPr>
        <w:t>4</w:t>
      </w:r>
      <w:r w:rsidRPr="00F54F12">
        <w:rPr>
          <w:rFonts w:ascii="宋体" w:hAnsi="宋体" w:hint="eastAsia"/>
          <w:szCs w:val="21"/>
        </w:rPr>
        <w:t>个树坑，其余每人挖</w:t>
      </w:r>
      <w:r w:rsidRPr="00F54F12">
        <w:rPr>
          <w:rFonts w:ascii="宋体" w:hAnsi="宋体"/>
          <w:szCs w:val="21"/>
        </w:rPr>
        <w:t>6</w:t>
      </w:r>
      <w:r w:rsidRPr="00F54F12">
        <w:rPr>
          <w:rFonts w:ascii="宋体" w:hAnsi="宋体" w:hint="eastAsia"/>
          <w:szCs w:val="21"/>
        </w:rPr>
        <w:t>个树坑，就恰好挖完所有的树坑”，</w:t>
      </w:r>
      <w:r w:rsidRPr="00F54F12">
        <w:rPr>
          <w:rFonts w:ascii="宋体" w:hAnsi="宋体"/>
          <w:szCs w:val="21"/>
        </w:rPr>
        <w:t xml:space="preserve"> </w:t>
      </w:r>
      <w:r w:rsidRPr="00F54F12">
        <w:rPr>
          <w:rFonts w:ascii="宋体" w:hAnsi="宋体" w:hint="eastAsia"/>
          <w:szCs w:val="21"/>
        </w:rPr>
        <w:t>转换成“每人挖</w:t>
      </w:r>
      <w:r w:rsidRPr="00F54F12">
        <w:rPr>
          <w:rFonts w:ascii="宋体" w:hAnsi="宋体"/>
          <w:szCs w:val="21"/>
        </w:rPr>
        <w:t>6</w:t>
      </w:r>
      <w:r w:rsidRPr="00F54F12">
        <w:rPr>
          <w:rFonts w:ascii="宋体" w:hAnsi="宋体" w:hint="eastAsia"/>
          <w:szCs w:val="21"/>
        </w:rPr>
        <w:t>个树坑，还差</w:t>
      </w:r>
      <w:r w:rsidRPr="00F54F12">
        <w:rPr>
          <w:rFonts w:ascii="宋体" w:hAnsi="宋体"/>
          <w:szCs w:val="21"/>
        </w:rPr>
        <w:t>2</w:t>
      </w:r>
      <w:r w:rsidRPr="00F54F12">
        <w:rPr>
          <w:rFonts w:ascii="宋体" w:hAnsi="宋体" w:hint="eastAsia"/>
          <w:szCs w:val="21"/>
        </w:rPr>
        <w:t>×（</w:t>
      </w:r>
      <w:r w:rsidRPr="00F54F12">
        <w:rPr>
          <w:rFonts w:ascii="宋体" w:hAnsi="宋体"/>
          <w:szCs w:val="21"/>
        </w:rPr>
        <w:t>6</w:t>
      </w:r>
      <w:r w:rsidRPr="00F54F12">
        <w:rPr>
          <w:rFonts w:ascii="宋体" w:hAnsi="宋体" w:hint="eastAsia"/>
          <w:szCs w:val="21"/>
        </w:rPr>
        <w:t>－</w:t>
      </w:r>
      <w:r w:rsidRPr="00F54F12">
        <w:rPr>
          <w:rFonts w:ascii="宋体" w:hAnsi="宋体"/>
          <w:szCs w:val="21"/>
        </w:rPr>
        <w:t>4</w:t>
      </w:r>
      <w:r w:rsidRPr="00F54F12">
        <w:rPr>
          <w:rFonts w:ascii="宋体" w:hAnsi="宋体" w:hint="eastAsia"/>
          <w:szCs w:val="21"/>
        </w:rPr>
        <w:t>）个树坑。”则本题成为“一盈一亏”的盈亏问题。所以〔</w:t>
      </w:r>
      <w:r w:rsidRPr="00F54F12">
        <w:rPr>
          <w:rFonts w:ascii="宋体" w:hAnsi="宋体"/>
          <w:szCs w:val="21"/>
        </w:rPr>
        <w:t>3</w:t>
      </w:r>
      <w:r w:rsidRPr="00F54F12">
        <w:rPr>
          <w:rFonts w:ascii="宋体" w:hAnsi="宋体" w:hint="eastAsia"/>
          <w:szCs w:val="21"/>
        </w:rPr>
        <w:t>＋</w:t>
      </w:r>
      <w:r w:rsidRPr="00F54F12">
        <w:rPr>
          <w:rFonts w:ascii="宋体" w:hAnsi="宋体"/>
          <w:szCs w:val="21"/>
        </w:rPr>
        <w:t>2</w:t>
      </w:r>
      <w:r w:rsidRPr="00F54F12">
        <w:rPr>
          <w:rFonts w:ascii="宋体" w:hAnsi="宋体" w:hint="eastAsia"/>
          <w:szCs w:val="21"/>
        </w:rPr>
        <w:t>×（</w:t>
      </w:r>
      <w:r w:rsidRPr="00F54F12">
        <w:rPr>
          <w:rFonts w:ascii="宋体" w:hAnsi="宋体"/>
          <w:szCs w:val="21"/>
        </w:rPr>
        <w:t>6</w:t>
      </w:r>
      <w:r w:rsidRPr="00F54F12">
        <w:rPr>
          <w:rFonts w:ascii="宋体" w:hAnsi="宋体" w:hint="eastAsia"/>
          <w:szCs w:val="21"/>
        </w:rPr>
        <w:t>－</w:t>
      </w:r>
      <w:r w:rsidRPr="00F54F12">
        <w:rPr>
          <w:rFonts w:ascii="宋体" w:hAnsi="宋体"/>
          <w:szCs w:val="21"/>
        </w:rPr>
        <w:t>4</w:t>
      </w:r>
      <w:r w:rsidRPr="00F54F12">
        <w:rPr>
          <w:rFonts w:ascii="宋体" w:hAnsi="宋体" w:hint="eastAsia"/>
          <w:szCs w:val="21"/>
        </w:rPr>
        <w:t>）〕÷（</w:t>
      </w:r>
      <w:r w:rsidRPr="00F54F12">
        <w:rPr>
          <w:rFonts w:ascii="宋体" w:hAnsi="宋体"/>
          <w:szCs w:val="21"/>
        </w:rPr>
        <w:t>6</w:t>
      </w:r>
      <w:r w:rsidRPr="00F54F12">
        <w:rPr>
          <w:rFonts w:ascii="宋体" w:hAnsi="宋体" w:hint="eastAsia"/>
          <w:szCs w:val="21"/>
        </w:rPr>
        <w:t>－</w:t>
      </w:r>
      <w:r w:rsidRPr="00F54F12">
        <w:rPr>
          <w:rFonts w:ascii="宋体" w:hAnsi="宋体"/>
          <w:szCs w:val="21"/>
        </w:rPr>
        <w:t>5</w:t>
      </w:r>
      <w:r w:rsidRPr="00F54F12">
        <w:rPr>
          <w:rFonts w:ascii="宋体" w:hAnsi="宋体" w:hint="eastAsia"/>
          <w:szCs w:val="21"/>
        </w:rPr>
        <w:t>）＝</w:t>
      </w:r>
      <w:r w:rsidRPr="00F54F12">
        <w:rPr>
          <w:rFonts w:ascii="宋体" w:hAnsi="宋体"/>
          <w:szCs w:val="21"/>
        </w:rPr>
        <w:t>7</w:t>
      </w:r>
      <w:r w:rsidRPr="00F54F12">
        <w:rPr>
          <w:rFonts w:ascii="宋体" w:hAnsi="宋体" w:hint="eastAsia"/>
          <w:szCs w:val="21"/>
        </w:rPr>
        <w:t>（人），</w:t>
      </w:r>
    </w:p>
    <w:p w:rsidR="001753F3" w:rsidRPr="00F54F12" w:rsidRDefault="001753F3" w:rsidP="00A15420">
      <w:pPr>
        <w:jc w:val="left"/>
        <w:rPr>
          <w:rFonts w:ascii="宋体"/>
          <w:szCs w:val="21"/>
        </w:rPr>
      </w:pPr>
      <w:r w:rsidRPr="00F54F12">
        <w:rPr>
          <w:rFonts w:ascii="宋体" w:hAnsi="宋体"/>
          <w:szCs w:val="21"/>
        </w:rPr>
        <w:t xml:space="preserve">  7</w:t>
      </w:r>
      <w:r w:rsidRPr="00F54F12">
        <w:rPr>
          <w:rFonts w:ascii="宋体" w:hAnsi="宋体" w:hint="eastAsia"/>
          <w:szCs w:val="21"/>
        </w:rPr>
        <w:t>×</w:t>
      </w:r>
      <w:r w:rsidRPr="00F54F12">
        <w:rPr>
          <w:rFonts w:ascii="宋体" w:hAnsi="宋体"/>
          <w:szCs w:val="21"/>
        </w:rPr>
        <w:t>5</w:t>
      </w:r>
      <w:r w:rsidRPr="00F54F12">
        <w:rPr>
          <w:rFonts w:ascii="宋体" w:hAnsi="宋体" w:hint="eastAsia"/>
          <w:szCs w:val="21"/>
        </w:rPr>
        <w:t>＋</w:t>
      </w:r>
      <w:r w:rsidRPr="00F54F12">
        <w:rPr>
          <w:rFonts w:ascii="宋体" w:hAnsi="宋体"/>
          <w:szCs w:val="21"/>
        </w:rPr>
        <w:t>3</w:t>
      </w:r>
      <w:r w:rsidRPr="00F54F12">
        <w:rPr>
          <w:rFonts w:ascii="宋体" w:hAnsi="宋体" w:hint="eastAsia"/>
          <w:szCs w:val="21"/>
        </w:rPr>
        <w:t>＝</w:t>
      </w:r>
      <w:r w:rsidRPr="00F54F12">
        <w:rPr>
          <w:rFonts w:ascii="宋体" w:hAnsi="宋体"/>
          <w:szCs w:val="21"/>
        </w:rPr>
        <w:t>38</w:t>
      </w:r>
      <w:r w:rsidRPr="00F54F12">
        <w:rPr>
          <w:rFonts w:ascii="宋体" w:hAnsi="宋体" w:hint="eastAsia"/>
          <w:szCs w:val="21"/>
        </w:rPr>
        <w:t>（个）树坑。</w:t>
      </w:r>
    </w:p>
    <w:p w:rsidR="001753F3" w:rsidRDefault="001753F3" w:rsidP="00A15420">
      <w:pPr>
        <w:rPr>
          <w:szCs w:val="21"/>
        </w:rPr>
      </w:pPr>
      <w:r w:rsidRPr="00F54F12">
        <w:rPr>
          <w:rFonts w:ascii="宋体" w:hAnsi="宋体" w:hint="eastAsia"/>
          <w:szCs w:val="21"/>
        </w:rPr>
        <w:t>盈亏问题公式：总差÷分差＝份数。一盈一亏中：盈＋亏＝总差；在双盈或双亏中：大数－小数＝总差；份数在不同的题目中表示不同的意思。此题表示参与分配的人数。</w:t>
      </w:r>
    </w:p>
    <w:p w:rsidR="001753F3" w:rsidRPr="00841ED8" w:rsidRDefault="001753F3" w:rsidP="00471F5F">
      <w:pPr>
        <w:pStyle w:val="NormalWeb"/>
        <w:ind w:left="720" w:firstLine="405"/>
        <w:rPr>
          <w:sz w:val="21"/>
          <w:szCs w:val="21"/>
        </w:rPr>
      </w:pPr>
    </w:p>
    <w:p w:rsidR="001753F3" w:rsidRDefault="001753F3" w:rsidP="00471F5F">
      <w:pPr>
        <w:rPr>
          <w:rFonts w:ascii="宋体"/>
        </w:rPr>
      </w:pPr>
      <w:r>
        <w:rPr>
          <w:rFonts w:ascii="宋体" w:hAnsi="宋体" w:hint="eastAsia"/>
          <w:b/>
        </w:rPr>
        <w:t>第三题答案</w:t>
      </w:r>
      <w:r>
        <w:rPr>
          <w:rFonts w:ascii="宋体" w:hAnsi="宋体" w:hint="eastAsia"/>
        </w:rPr>
        <w:t>：</w:t>
      </w:r>
    </w:p>
    <w:p w:rsidR="001753F3" w:rsidRPr="002A1C28" w:rsidRDefault="001753F3" w:rsidP="00A15420">
      <w:pPr>
        <w:jc w:val="left"/>
        <w:rPr>
          <w:rFonts w:ascii="宋体"/>
          <w:szCs w:val="21"/>
        </w:rPr>
      </w:pPr>
      <w:r w:rsidRPr="004D2E77">
        <w:rPr>
          <w:rFonts w:ascii="宋体" w:hAnsi="宋体" w:hint="eastAsia"/>
          <w:b/>
          <w:kern w:val="0"/>
          <w:szCs w:val="21"/>
        </w:rPr>
        <w:t>解答：</w:t>
      </w:r>
      <w:r w:rsidRPr="002A1C28">
        <w:rPr>
          <w:rFonts w:ascii="宋体" w:hAnsi="宋体"/>
          <w:szCs w:val="21"/>
        </w:rPr>
        <w:t>28</w:t>
      </w:r>
      <w:r w:rsidRPr="002A1C28">
        <w:rPr>
          <w:rFonts w:ascii="宋体" w:hAnsi="宋体" w:hint="eastAsia"/>
          <w:szCs w:val="21"/>
        </w:rPr>
        <w:t>个偶数成</w:t>
      </w:r>
      <w:r w:rsidRPr="002A1C28">
        <w:rPr>
          <w:rFonts w:ascii="宋体" w:hAnsi="宋体"/>
          <w:szCs w:val="21"/>
        </w:rPr>
        <w:t>14</w:t>
      </w:r>
      <w:r w:rsidRPr="002A1C28">
        <w:rPr>
          <w:rFonts w:ascii="宋体" w:hAnsi="宋体" w:hint="eastAsia"/>
          <w:szCs w:val="21"/>
        </w:rPr>
        <w:t>组，对称的</w:t>
      </w:r>
      <w:r w:rsidRPr="002A1C28">
        <w:rPr>
          <w:rFonts w:ascii="宋体" w:hAnsi="宋体"/>
          <w:szCs w:val="21"/>
        </w:rPr>
        <w:t>2</w:t>
      </w:r>
      <w:r w:rsidRPr="002A1C28">
        <w:rPr>
          <w:rFonts w:ascii="宋体" w:hAnsi="宋体" w:hint="eastAsia"/>
          <w:szCs w:val="21"/>
        </w:rPr>
        <w:t>个数是一组，即最小数和最大数是一组，每组和为：</w:t>
      </w:r>
      <w:r w:rsidRPr="002A1C28">
        <w:rPr>
          <w:rFonts w:ascii="宋体" w:hAnsi="宋体"/>
          <w:szCs w:val="21"/>
        </w:rPr>
        <w:t xml:space="preserve"> 1988</w:t>
      </w:r>
      <w:r w:rsidRPr="002A1C28">
        <w:rPr>
          <w:rFonts w:ascii="宋体" w:hAnsi="宋体" w:hint="eastAsia"/>
          <w:szCs w:val="21"/>
        </w:rPr>
        <w:t>÷</w:t>
      </w:r>
      <w:r w:rsidRPr="002A1C28">
        <w:rPr>
          <w:rFonts w:ascii="宋体" w:hAnsi="宋体"/>
          <w:szCs w:val="21"/>
        </w:rPr>
        <w:t>14=142</w:t>
      </w:r>
      <w:r w:rsidRPr="002A1C28">
        <w:rPr>
          <w:rFonts w:ascii="宋体" w:hAnsi="宋体" w:hint="eastAsia"/>
          <w:szCs w:val="21"/>
        </w:rPr>
        <w:t>，最小数与最大数相差</w:t>
      </w:r>
      <w:r w:rsidRPr="002A1C28">
        <w:rPr>
          <w:rFonts w:ascii="宋体" w:hAnsi="宋体"/>
          <w:szCs w:val="21"/>
        </w:rPr>
        <w:t>28-1=27</w:t>
      </w:r>
      <w:r w:rsidRPr="002A1C28">
        <w:rPr>
          <w:rFonts w:ascii="宋体" w:hAnsi="宋体" w:hint="eastAsia"/>
          <w:szCs w:val="21"/>
        </w:rPr>
        <w:t>个公差，即相差</w:t>
      </w:r>
      <w:r w:rsidRPr="002A1C28">
        <w:rPr>
          <w:rFonts w:ascii="宋体" w:hAnsi="宋体"/>
          <w:szCs w:val="21"/>
        </w:rPr>
        <w:t>2</w:t>
      </w:r>
      <w:r w:rsidRPr="002A1C28">
        <w:rPr>
          <w:rFonts w:ascii="宋体" w:hAnsi="宋体" w:hint="eastAsia"/>
          <w:szCs w:val="21"/>
        </w:rPr>
        <w:t>×</w:t>
      </w:r>
      <w:r w:rsidRPr="002A1C28">
        <w:rPr>
          <w:rFonts w:ascii="宋体" w:hAnsi="宋体"/>
          <w:szCs w:val="21"/>
        </w:rPr>
        <w:t>27=54</w:t>
      </w:r>
      <w:r w:rsidRPr="002A1C28">
        <w:rPr>
          <w:rFonts w:ascii="宋体" w:hAnsi="宋体" w:hint="eastAsia"/>
          <w:szCs w:val="21"/>
        </w:rPr>
        <w:t>，</w:t>
      </w:r>
      <w:r w:rsidRPr="002A1C28">
        <w:rPr>
          <w:rFonts w:ascii="宋体" w:hAnsi="宋体"/>
          <w:szCs w:val="21"/>
        </w:rPr>
        <w:t xml:space="preserve"> </w:t>
      </w:r>
      <w:r w:rsidRPr="002A1C28">
        <w:rPr>
          <w:rFonts w:ascii="宋体" w:hAnsi="宋体" w:hint="eastAsia"/>
          <w:szCs w:val="21"/>
        </w:rPr>
        <w:t>这样转化为和差问题，最大数为（</w:t>
      </w:r>
      <w:r w:rsidRPr="002A1C28">
        <w:rPr>
          <w:rFonts w:ascii="宋体" w:hAnsi="宋体"/>
          <w:szCs w:val="21"/>
        </w:rPr>
        <w:t>142</w:t>
      </w:r>
      <w:r w:rsidRPr="002A1C28">
        <w:rPr>
          <w:rFonts w:ascii="宋体" w:hAnsi="宋体" w:hint="eastAsia"/>
          <w:szCs w:val="21"/>
        </w:rPr>
        <w:t>＋</w:t>
      </w:r>
      <w:r w:rsidRPr="002A1C28">
        <w:rPr>
          <w:rFonts w:ascii="宋体" w:hAnsi="宋体"/>
          <w:szCs w:val="21"/>
        </w:rPr>
        <w:t>54</w:t>
      </w:r>
      <w:r w:rsidRPr="002A1C28">
        <w:rPr>
          <w:rFonts w:ascii="宋体" w:hAnsi="宋体" w:hint="eastAsia"/>
          <w:szCs w:val="21"/>
        </w:rPr>
        <w:t>）</w:t>
      </w:r>
      <w:r w:rsidRPr="002A1C28">
        <w:rPr>
          <w:rFonts w:ascii="宋体" w:hint="eastAsia"/>
          <w:szCs w:val="21"/>
        </w:rPr>
        <w:t>÷</w:t>
      </w:r>
      <w:r w:rsidRPr="002A1C28">
        <w:rPr>
          <w:rFonts w:ascii="宋体" w:hAnsi="宋体"/>
          <w:szCs w:val="21"/>
        </w:rPr>
        <w:t>2=98</w:t>
      </w:r>
      <w:r w:rsidRPr="002A1C28">
        <w:rPr>
          <w:rFonts w:ascii="宋体" w:hAnsi="宋体" w:hint="eastAsia"/>
          <w:szCs w:val="21"/>
        </w:rPr>
        <w:t>。</w:t>
      </w:r>
    </w:p>
    <w:p w:rsidR="001753F3" w:rsidRPr="00540957" w:rsidRDefault="001753F3" w:rsidP="00A15420">
      <w:pPr>
        <w:rPr>
          <w:rFonts w:ascii="宋体"/>
          <w:szCs w:val="21"/>
        </w:rPr>
      </w:pPr>
      <w:r w:rsidRPr="002A1C28">
        <w:rPr>
          <w:rFonts w:ascii="宋体" w:hAnsi="宋体" w:hint="eastAsia"/>
          <w:szCs w:val="21"/>
        </w:rPr>
        <w:t>等差数列重要公式：前</w:t>
      </w:r>
      <w:r w:rsidRPr="002A1C28">
        <w:rPr>
          <w:rFonts w:ascii="宋体" w:hAnsi="宋体"/>
          <w:szCs w:val="21"/>
        </w:rPr>
        <w:t>n</w:t>
      </w:r>
      <w:r w:rsidRPr="002A1C28">
        <w:rPr>
          <w:rFonts w:ascii="宋体" w:hAnsi="宋体" w:hint="eastAsia"/>
          <w:szCs w:val="21"/>
        </w:rPr>
        <w:t>项的和</w:t>
      </w:r>
      <w:r w:rsidRPr="002A1C28">
        <w:rPr>
          <w:rFonts w:ascii="宋体" w:hAnsi="宋体"/>
          <w:szCs w:val="21"/>
        </w:rPr>
        <w:t>=</w:t>
      </w:r>
      <w:r w:rsidRPr="002A1C28">
        <w:rPr>
          <w:rFonts w:ascii="宋体" w:hAnsi="宋体" w:hint="eastAsia"/>
          <w:szCs w:val="21"/>
        </w:rPr>
        <w:t>（首项</w:t>
      </w:r>
      <w:r w:rsidRPr="002A1C28">
        <w:rPr>
          <w:rFonts w:ascii="宋体" w:hAnsi="宋体"/>
          <w:szCs w:val="21"/>
        </w:rPr>
        <w:t>+</w:t>
      </w:r>
      <w:r w:rsidRPr="002A1C28">
        <w:rPr>
          <w:rFonts w:ascii="宋体" w:hAnsi="宋体" w:hint="eastAsia"/>
          <w:szCs w:val="21"/>
        </w:rPr>
        <w:t>末项）×项数÷</w:t>
      </w:r>
      <w:r w:rsidRPr="002A1C28">
        <w:rPr>
          <w:rFonts w:ascii="宋体" w:hAnsi="宋体"/>
          <w:szCs w:val="21"/>
        </w:rPr>
        <w:t>2</w:t>
      </w:r>
      <w:r w:rsidRPr="002A1C28">
        <w:rPr>
          <w:rFonts w:ascii="宋体" w:hAnsi="宋体" w:hint="eastAsia"/>
          <w:szCs w:val="21"/>
        </w:rPr>
        <w:t>。第</w:t>
      </w:r>
      <w:r w:rsidRPr="002A1C28">
        <w:rPr>
          <w:rFonts w:ascii="宋体" w:hAnsi="宋体"/>
          <w:szCs w:val="21"/>
        </w:rPr>
        <w:t>n</w:t>
      </w:r>
      <w:r w:rsidRPr="002A1C28">
        <w:rPr>
          <w:rFonts w:ascii="宋体" w:hAnsi="宋体" w:hint="eastAsia"/>
          <w:szCs w:val="21"/>
        </w:rPr>
        <w:t>项</w:t>
      </w:r>
      <w:r w:rsidRPr="002A1C28">
        <w:rPr>
          <w:rFonts w:ascii="宋体" w:hAnsi="宋体"/>
          <w:szCs w:val="21"/>
        </w:rPr>
        <w:t>=</w:t>
      </w:r>
      <w:r w:rsidRPr="002A1C28">
        <w:rPr>
          <w:rFonts w:ascii="宋体" w:hAnsi="宋体" w:hint="eastAsia"/>
          <w:szCs w:val="21"/>
        </w:rPr>
        <w:t>第</w:t>
      </w:r>
      <w:r w:rsidRPr="002A1C28">
        <w:rPr>
          <w:rFonts w:ascii="宋体" w:hAnsi="宋体"/>
          <w:szCs w:val="21"/>
        </w:rPr>
        <w:t>1</w:t>
      </w:r>
      <w:r w:rsidRPr="002A1C28">
        <w:rPr>
          <w:rFonts w:ascii="宋体" w:hAnsi="宋体" w:hint="eastAsia"/>
          <w:szCs w:val="21"/>
        </w:rPr>
        <w:t>项＋（项数</w:t>
      </w:r>
      <w:r w:rsidRPr="002A1C28">
        <w:rPr>
          <w:rFonts w:ascii="宋体" w:hAnsi="宋体"/>
          <w:szCs w:val="21"/>
        </w:rPr>
        <w:t>-1</w:t>
      </w:r>
      <w:r w:rsidRPr="002A1C28">
        <w:rPr>
          <w:rFonts w:ascii="宋体" w:hAnsi="宋体" w:hint="eastAsia"/>
          <w:szCs w:val="21"/>
        </w:rPr>
        <w:t>）×公差。和差问题公式：大数</w:t>
      </w:r>
      <w:r w:rsidRPr="002A1C28">
        <w:rPr>
          <w:rFonts w:ascii="宋体" w:hAnsi="宋体"/>
          <w:szCs w:val="21"/>
        </w:rPr>
        <w:t>=</w:t>
      </w:r>
      <w:r w:rsidRPr="002A1C28">
        <w:rPr>
          <w:rFonts w:ascii="宋体" w:hAnsi="宋体" w:hint="eastAsia"/>
          <w:szCs w:val="21"/>
        </w:rPr>
        <w:t>（和</w:t>
      </w:r>
      <w:r w:rsidRPr="002A1C28">
        <w:rPr>
          <w:rFonts w:ascii="宋体" w:hAnsi="宋体"/>
          <w:szCs w:val="21"/>
        </w:rPr>
        <w:t>+</w:t>
      </w:r>
      <w:r w:rsidRPr="002A1C28">
        <w:rPr>
          <w:rFonts w:ascii="宋体" w:hAnsi="宋体" w:hint="eastAsia"/>
          <w:szCs w:val="21"/>
        </w:rPr>
        <w:t>差）÷</w:t>
      </w:r>
      <w:r w:rsidRPr="002A1C28">
        <w:rPr>
          <w:rFonts w:ascii="宋体" w:hAnsi="宋体"/>
          <w:szCs w:val="21"/>
        </w:rPr>
        <w:t>2</w:t>
      </w:r>
      <w:r w:rsidRPr="002A1C28">
        <w:rPr>
          <w:rFonts w:ascii="宋体" w:hAnsi="宋体" w:hint="eastAsia"/>
          <w:szCs w:val="21"/>
        </w:rPr>
        <w:t>，小数</w:t>
      </w:r>
      <w:r w:rsidRPr="002A1C28">
        <w:rPr>
          <w:rFonts w:ascii="宋体" w:hAnsi="宋体"/>
          <w:szCs w:val="21"/>
        </w:rPr>
        <w:t>=</w:t>
      </w:r>
      <w:r w:rsidRPr="002A1C28">
        <w:rPr>
          <w:rFonts w:ascii="宋体" w:hAnsi="宋体" w:hint="eastAsia"/>
          <w:szCs w:val="21"/>
        </w:rPr>
        <w:t>（和</w:t>
      </w:r>
      <w:r w:rsidRPr="002A1C28">
        <w:rPr>
          <w:rFonts w:ascii="宋体"/>
          <w:szCs w:val="21"/>
        </w:rPr>
        <w:t>-</w:t>
      </w:r>
      <w:r w:rsidRPr="002A1C28">
        <w:rPr>
          <w:rFonts w:ascii="宋体" w:hAnsi="宋体" w:hint="eastAsia"/>
          <w:szCs w:val="21"/>
        </w:rPr>
        <w:t>差）÷</w:t>
      </w:r>
      <w:r w:rsidRPr="002A1C28">
        <w:rPr>
          <w:rFonts w:ascii="宋体" w:hAnsi="宋体"/>
          <w:szCs w:val="21"/>
        </w:rPr>
        <w:t>2</w:t>
      </w:r>
      <w:r w:rsidRPr="002A1C28">
        <w:rPr>
          <w:rFonts w:ascii="宋体" w:hAnsi="宋体" w:hint="eastAsia"/>
          <w:szCs w:val="21"/>
        </w:rPr>
        <w:t>。</w:t>
      </w:r>
    </w:p>
    <w:p w:rsidR="001753F3" w:rsidRPr="004D2E77" w:rsidRDefault="001753F3" w:rsidP="00E17A42">
      <w:pPr>
        <w:pStyle w:val="NormalWeb"/>
        <w:rPr>
          <w:b/>
        </w:rPr>
      </w:pPr>
    </w:p>
    <w:p w:rsidR="001753F3" w:rsidRPr="00C45A32" w:rsidRDefault="001753F3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第四题答案</w:t>
      </w:r>
      <w:r>
        <w:rPr>
          <w:rFonts w:ascii="宋体" w:hAnsi="宋体" w:hint="eastAsia"/>
        </w:rPr>
        <w:t>：</w:t>
      </w:r>
    </w:p>
    <w:p w:rsidR="001753F3" w:rsidRPr="00BC2072" w:rsidRDefault="001753F3" w:rsidP="00A15420">
      <w:pPr>
        <w:jc w:val="left"/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BC2072">
        <w:rPr>
          <w:rFonts w:ascii="宋体" w:hAnsi="宋体" w:hint="eastAsia"/>
          <w:szCs w:val="21"/>
        </w:rPr>
        <w:t>连接</w:t>
      </w:r>
      <w:r w:rsidRPr="00BC2072">
        <w:rPr>
          <w:rFonts w:ascii="宋体" w:hAnsi="宋体"/>
          <w:szCs w:val="21"/>
        </w:rPr>
        <w:t>BD,</w:t>
      </w:r>
      <w:r w:rsidRPr="00BC2072">
        <w:rPr>
          <w:rFonts w:ascii="宋体" w:hAnsi="宋体" w:hint="eastAsia"/>
          <w:szCs w:val="21"/>
        </w:rPr>
        <w:t>由三角形等积变形，Δ</w:t>
      </w:r>
      <w:r w:rsidRPr="00BC2072">
        <w:rPr>
          <w:rFonts w:ascii="宋体" w:hAnsi="宋体"/>
          <w:szCs w:val="21"/>
        </w:rPr>
        <w:t>BOD</w:t>
      </w:r>
      <w:r w:rsidRPr="00BC2072">
        <w:rPr>
          <w:rFonts w:ascii="宋体" w:hAnsi="宋体" w:hint="eastAsia"/>
          <w:szCs w:val="21"/>
        </w:rPr>
        <w:t>的面积等于阴影部分的面积，又Δ</w:t>
      </w:r>
      <w:r w:rsidRPr="00BC2072">
        <w:rPr>
          <w:rFonts w:ascii="宋体" w:hAnsi="宋体"/>
          <w:szCs w:val="21"/>
        </w:rPr>
        <w:t>ADB</w:t>
      </w:r>
      <w:r w:rsidRPr="00BC2072">
        <w:rPr>
          <w:rFonts w:ascii="宋体" w:hAnsi="宋体" w:hint="eastAsia"/>
          <w:szCs w:val="21"/>
        </w:rPr>
        <w:t>的面积等于Δ</w:t>
      </w:r>
      <w:r w:rsidRPr="00BC2072">
        <w:rPr>
          <w:rFonts w:ascii="宋体" w:hAnsi="宋体"/>
          <w:szCs w:val="21"/>
        </w:rPr>
        <w:t>BCD</w:t>
      </w:r>
      <w:r w:rsidRPr="00BC2072">
        <w:rPr>
          <w:rFonts w:ascii="宋体" w:hAnsi="宋体" w:hint="eastAsia"/>
          <w:szCs w:val="21"/>
        </w:rPr>
        <w:t>的面积，都是平行四边形</w:t>
      </w:r>
      <w:r w:rsidRPr="00BC2072">
        <w:rPr>
          <w:rFonts w:ascii="宋体" w:hAnsi="宋体"/>
          <w:szCs w:val="21"/>
        </w:rPr>
        <w:t>ABCD</w:t>
      </w:r>
      <w:r w:rsidRPr="00BC2072">
        <w:rPr>
          <w:rFonts w:ascii="宋体" w:hAnsi="宋体" w:hint="eastAsia"/>
          <w:szCs w:val="21"/>
        </w:rPr>
        <w:t>的一半，所以阴影部分的面积是平行四边形</w:t>
      </w:r>
      <w:r w:rsidRPr="00BC2072">
        <w:rPr>
          <w:rFonts w:ascii="宋体" w:hAnsi="宋体"/>
          <w:szCs w:val="21"/>
        </w:rPr>
        <w:t>ABCD</w:t>
      </w:r>
      <w:r w:rsidRPr="00BC2072">
        <w:rPr>
          <w:rFonts w:ascii="宋体" w:hAnsi="宋体" w:hint="eastAsia"/>
          <w:szCs w:val="21"/>
        </w:rPr>
        <w:t>的</w:t>
      </w:r>
      <w:r w:rsidRPr="00BC2072">
        <w:rPr>
          <w:rFonts w:ascii="宋体" w:hAnsi="宋体"/>
          <w:szCs w:val="21"/>
        </w:rPr>
        <w:t>1/4</w:t>
      </w:r>
      <w:r w:rsidRPr="00BC2072">
        <w:rPr>
          <w:rFonts w:ascii="宋体" w:hAnsi="宋体" w:hint="eastAsia"/>
          <w:szCs w:val="21"/>
        </w:rPr>
        <w:t>，面积为</w:t>
      </w:r>
      <w:r w:rsidRPr="00BC2072">
        <w:rPr>
          <w:rFonts w:ascii="宋体" w:hAnsi="宋体"/>
          <w:szCs w:val="21"/>
        </w:rPr>
        <w:t>10</w:t>
      </w:r>
      <w:r w:rsidRPr="00BC2072">
        <w:rPr>
          <w:rFonts w:ascii="宋体" w:hAnsi="宋体" w:hint="eastAsia"/>
          <w:szCs w:val="21"/>
        </w:rPr>
        <w:t>平方厘米。</w:t>
      </w:r>
    </w:p>
    <w:p w:rsidR="001753F3" w:rsidRPr="00925F5D" w:rsidRDefault="001753F3" w:rsidP="00A15420">
      <w:pPr>
        <w:rPr>
          <w:rFonts w:ascii="宋体"/>
          <w:szCs w:val="21"/>
        </w:rPr>
      </w:pPr>
      <w:r w:rsidRPr="00BC2072">
        <w:rPr>
          <w:rFonts w:ascii="宋体" w:hAnsi="宋体" w:hint="eastAsia"/>
          <w:szCs w:val="21"/>
        </w:rPr>
        <w:t>三角形等积变换是求平面几何图形面积的一种重要方法，三角形等积变换的重要性质有：两个三角形底（高）相等时，面积比等于高（底）的比。</w:t>
      </w:r>
    </w:p>
    <w:p w:rsidR="001753F3" w:rsidRPr="00E17A42" w:rsidRDefault="001753F3" w:rsidP="00E17A42">
      <w:pPr>
        <w:pStyle w:val="NormalWeb"/>
      </w:pPr>
    </w:p>
    <w:p w:rsidR="001753F3" w:rsidRDefault="001753F3" w:rsidP="00471F5F">
      <w:pPr>
        <w:pStyle w:val="NormalWeb"/>
        <w:ind w:left="720" w:firstLine="465"/>
      </w:pPr>
    </w:p>
    <w:p w:rsidR="001753F3" w:rsidRPr="00C45A32" w:rsidRDefault="001753F3" w:rsidP="00471F5F">
      <w:pPr>
        <w:rPr>
          <w:rFonts w:ascii="宋体"/>
          <w:kern w:val="0"/>
        </w:rPr>
      </w:pPr>
      <w:r>
        <w:rPr>
          <w:rFonts w:ascii="宋体" w:hAnsi="宋体" w:hint="eastAsia"/>
          <w:b/>
        </w:rPr>
        <w:t>第五题答案</w:t>
      </w:r>
      <w:r>
        <w:rPr>
          <w:rFonts w:ascii="宋体" w:hAnsi="宋体" w:hint="eastAsia"/>
        </w:rPr>
        <w:t>：</w:t>
      </w:r>
    </w:p>
    <w:p w:rsidR="001753F3" w:rsidRPr="008572DC" w:rsidRDefault="001753F3" w:rsidP="00A15420">
      <w:pPr>
        <w:jc w:val="left"/>
        <w:rPr>
          <w:rFonts w:ascii="宋体"/>
          <w:szCs w:val="21"/>
        </w:rPr>
      </w:pPr>
      <w:r w:rsidRPr="00AA37BB">
        <w:rPr>
          <w:rFonts w:hint="eastAsia"/>
          <w:b/>
          <w:szCs w:val="21"/>
        </w:rPr>
        <w:t>解答</w:t>
      </w:r>
      <w:r w:rsidRPr="00AA37BB">
        <w:rPr>
          <w:rFonts w:hint="eastAsia"/>
          <w:b/>
        </w:rPr>
        <w:t>：</w:t>
      </w:r>
      <w:r w:rsidRPr="008572DC">
        <w:rPr>
          <w:rFonts w:ascii="宋体" w:hAnsi="宋体" w:hint="eastAsia"/>
          <w:szCs w:val="21"/>
        </w:rPr>
        <w:t>如下图所示，将剩下的圆圈内标上字母</w:t>
      </w:r>
    </w:p>
    <w:p w:rsidR="001753F3" w:rsidRDefault="001753F3" w:rsidP="00A15420">
      <w:pPr>
        <w:jc w:val="left"/>
        <w:rPr>
          <w:rFonts w:ascii="宋体"/>
          <w:b/>
          <w:szCs w:val="21"/>
        </w:rPr>
      </w:pPr>
      <w:r w:rsidRPr="00C323FE">
        <w:rPr>
          <w:rFonts w:ascii="宋体"/>
          <w:b/>
          <w:noProof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" o:spid="_x0000_i1029" type="#_x0000_t75" style="width:92.25pt;height:96.75pt;visibility:visible">
            <v:imagedata r:id="rId8" o:title=""/>
          </v:shape>
        </w:pict>
      </w:r>
    </w:p>
    <w:p w:rsidR="001753F3" w:rsidRPr="008572DC" w:rsidRDefault="001753F3" w:rsidP="00A15420">
      <w:pPr>
        <w:jc w:val="left"/>
        <w:rPr>
          <w:rFonts w:ascii="宋体"/>
          <w:szCs w:val="21"/>
        </w:rPr>
      </w:pPr>
      <w:r w:rsidRPr="008572DC">
        <w:rPr>
          <w:rFonts w:ascii="宋体" w:hAnsi="宋体" w:hint="eastAsia"/>
          <w:szCs w:val="21"/>
        </w:rPr>
        <w:t>于是</w:t>
      </w:r>
      <w:r w:rsidRPr="008572DC">
        <w:rPr>
          <w:rFonts w:ascii="宋体" w:hAnsi="宋体"/>
          <w:szCs w:val="21"/>
        </w:rPr>
        <w:t>A=</w:t>
      </w:r>
      <w:r w:rsidRPr="008572DC">
        <w:rPr>
          <w:rFonts w:ascii="宋体" w:hAnsi="宋体" w:hint="eastAsia"/>
          <w:szCs w:val="21"/>
        </w:rPr>
        <w:t>（</w:t>
      </w:r>
      <w:r w:rsidRPr="008572DC">
        <w:rPr>
          <w:rFonts w:ascii="宋体" w:hAnsi="宋体"/>
          <w:szCs w:val="21"/>
        </w:rPr>
        <w:t>13+17</w:t>
      </w:r>
      <w:r w:rsidRPr="008572DC">
        <w:rPr>
          <w:rFonts w:ascii="宋体" w:hAnsi="宋体" w:hint="eastAsia"/>
          <w:szCs w:val="21"/>
        </w:rPr>
        <w:t>）÷</w:t>
      </w:r>
      <w:r w:rsidRPr="008572DC">
        <w:rPr>
          <w:rFonts w:ascii="宋体" w:hAnsi="宋体"/>
          <w:szCs w:val="21"/>
        </w:rPr>
        <w:t>2=15</w:t>
      </w:r>
      <w:r w:rsidRPr="008572DC">
        <w:rPr>
          <w:rFonts w:ascii="宋体" w:hAnsi="宋体" w:hint="eastAsia"/>
          <w:szCs w:val="21"/>
        </w:rPr>
        <w:t>，由题意可得</w:t>
      </w:r>
      <w:r w:rsidRPr="008572DC">
        <w:rPr>
          <w:rFonts w:ascii="宋体" w:hAnsi="宋体"/>
          <w:szCs w:val="21"/>
        </w:rPr>
        <w:t>B+15=D+17=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Pr="008572DC">
          <w:rPr>
            <w:rFonts w:ascii="宋体" w:hAnsi="宋体"/>
            <w:szCs w:val="21"/>
          </w:rPr>
          <w:t>2C</w:t>
        </w:r>
      </w:smartTag>
      <w:r w:rsidRPr="008572DC">
        <w:rPr>
          <w:rFonts w:ascii="宋体" w:hAnsi="宋体"/>
          <w:szCs w:val="21"/>
        </w:rPr>
        <w:t>,</w:t>
      </w:r>
      <w:r w:rsidRPr="008572DC">
        <w:rPr>
          <w:rFonts w:ascii="宋体" w:hAnsi="宋体" w:hint="eastAsia"/>
          <w:szCs w:val="21"/>
        </w:rPr>
        <w:t>因此</w:t>
      </w:r>
      <w:r w:rsidRPr="008572DC">
        <w:rPr>
          <w:rFonts w:ascii="宋体" w:hAnsi="宋体"/>
          <w:szCs w:val="21"/>
        </w:rPr>
        <w:t>B-D=2.</w:t>
      </w:r>
      <w:r w:rsidRPr="008572DC">
        <w:rPr>
          <w:rFonts w:ascii="宋体" w:hAnsi="宋体" w:hint="eastAsia"/>
          <w:szCs w:val="21"/>
        </w:rPr>
        <w:t>于是</w:t>
      </w:r>
      <w:r w:rsidRPr="008572DC">
        <w:rPr>
          <w:rFonts w:ascii="宋体" w:hAnsi="宋体"/>
          <w:szCs w:val="21"/>
        </w:rPr>
        <w:t>2D=B+13=D+2+13,</w:t>
      </w:r>
      <w:r w:rsidRPr="008572DC">
        <w:rPr>
          <w:rFonts w:ascii="宋体" w:hAnsi="宋体" w:hint="eastAsia"/>
          <w:szCs w:val="21"/>
        </w:rPr>
        <w:t>故</w:t>
      </w:r>
      <w:r w:rsidRPr="008572DC">
        <w:rPr>
          <w:rFonts w:ascii="宋体" w:hAnsi="宋体"/>
          <w:szCs w:val="21"/>
        </w:rPr>
        <w:t>D=15.</w:t>
      </w:r>
      <w:r w:rsidRPr="008572DC">
        <w:rPr>
          <w:rFonts w:ascii="宋体" w:hAnsi="宋体" w:hint="eastAsia"/>
          <w:szCs w:val="21"/>
        </w:rPr>
        <w:t>从而</w:t>
      </w:r>
      <w:r w:rsidRPr="008572DC">
        <w:rPr>
          <w:rFonts w:ascii="宋体" w:hAnsi="宋体"/>
          <w:szCs w:val="21"/>
        </w:rPr>
        <w:t>C=(17+15)</w:t>
      </w:r>
      <w:r w:rsidRPr="008572DC">
        <w:rPr>
          <w:rFonts w:ascii="宋体" w:hAnsi="宋体" w:hint="eastAsia"/>
          <w:szCs w:val="21"/>
        </w:rPr>
        <w:t>÷</w:t>
      </w:r>
      <w:r w:rsidRPr="008572DC">
        <w:rPr>
          <w:rFonts w:ascii="宋体" w:hAnsi="宋体"/>
          <w:szCs w:val="21"/>
        </w:rPr>
        <w:t>2=16</w:t>
      </w:r>
      <w:r w:rsidRPr="008572DC">
        <w:rPr>
          <w:rFonts w:ascii="宋体" w:hAnsi="宋体" w:hint="eastAsia"/>
          <w:szCs w:val="21"/>
        </w:rPr>
        <w:t>，</w:t>
      </w:r>
      <w:r w:rsidRPr="008572DC">
        <w:rPr>
          <w:rFonts w:ascii="宋体" w:hAnsi="宋体"/>
          <w:szCs w:val="21"/>
        </w:rPr>
        <w:t>X=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Pr="008572DC">
          <w:rPr>
            <w:rFonts w:ascii="宋体" w:hAnsi="宋体"/>
            <w:szCs w:val="21"/>
          </w:rPr>
          <w:t>2C</w:t>
        </w:r>
      </w:smartTag>
      <w:r w:rsidRPr="008572DC">
        <w:rPr>
          <w:rFonts w:ascii="宋体" w:hAnsi="宋体"/>
          <w:szCs w:val="21"/>
        </w:rPr>
        <w:t>-13=19</w:t>
      </w:r>
      <w:r w:rsidRPr="008572DC">
        <w:rPr>
          <w:rFonts w:ascii="宋体" w:hAnsi="宋体" w:hint="eastAsia"/>
          <w:szCs w:val="21"/>
        </w:rPr>
        <w:t>。</w:t>
      </w:r>
    </w:p>
    <w:p w:rsidR="001753F3" w:rsidRPr="00925F5D" w:rsidRDefault="001753F3" w:rsidP="00A15420">
      <w:pPr>
        <w:rPr>
          <w:rFonts w:ascii="宋体"/>
          <w:szCs w:val="21"/>
        </w:rPr>
      </w:pPr>
      <w:r w:rsidRPr="008572DC">
        <w:rPr>
          <w:rFonts w:ascii="宋体" w:hAnsi="宋体" w:hint="eastAsia"/>
          <w:szCs w:val="21"/>
        </w:rPr>
        <w:t>解数字谜时，出现的条件较少时，通过设未知量表示出其中的隐含关系往往是解题的关键。</w:t>
      </w:r>
    </w:p>
    <w:p w:rsidR="001753F3" w:rsidRPr="00E17A42" w:rsidRDefault="001753F3" w:rsidP="00471F5F">
      <w:pPr>
        <w:rPr>
          <w:szCs w:val="21"/>
        </w:rPr>
        <w:sectPr w:rsidR="001753F3" w:rsidRPr="00E17A42" w:rsidSect="00471F5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1753F3" w:rsidRDefault="001753F3" w:rsidP="00471F5F"/>
    <w:sectPr w:rsidR="001753F3" w:rsidSect="00471F5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3F3" w:rsidRDefault="001753F3" w:rsidP="00AD1534">
      <w:r>
        <w:separator/>
      </w:r>
    </w:p>
  </w:endnote>
  <w:endnote w:type="continuationSeparator" w:id="0">
    <w:p w:rsidR="001753F3" w:rsidRDefault="001753F3" w:rsidP="00AD1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3F3" w:rsidRPr="00B13469" w:rsidRDefault="001753F3" w:rsidP="00B13469">
    <w:pPr>
      <w:pStyle w:val="Footer"/>
      <w:jc w:val="center"/>
    </w:pPr>
    <w:r>
      <w:t>E</w:t>
    </w:r>
    <w:r>
      <w:rPr>
        <w:rFonts w:hint="eastAsia"/>
      </w:rPr>
      <w:t>度教育网：</w:t>
    </w:r>
    <w:r>
      <w:t>www.eduu.com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3F3" w:rsidRDefault="001753F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3F3" w:rsidRPr="00B13469" w:rsidRDefault="001753F3" w:rsidP="00B13469">
    <w:pPr>
      <w:pStyle w:val="Footer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022-27309855</w:t>
    </w:r>
    <w:r>
      <w:br/>
    </w: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3F3" w:rsidRDefault="001753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3F3" w:rsidRDefault="001753F3" w:rsidP="00AD1534">
      <w:r>
        <w:separator/>
      </w:r>
    </w:p>
  </w:footnote>
  <w:footnote w:type="continuationSeparator" w:id="0">
    <w:p w:rsidR="001753F3" w:rsidRDefault="001753F3" w:rsidP="00AD15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3F3" w:rsidRDefault="001753F3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0;width:415.2pt;height:622.8pt;z-index:-251658240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6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aoshu.eduu.com</w:t>
    </w:r>
    <w:r>
      <w:t xml:space="preserve"> </w:t>
    </w:r>
  </w:p>
  <w:p w:rsidR="001753F3" w:rsidRDefault="001753F3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3F3" w:rsidRDefault="001753F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3F3" w:rsidRDefault="001753F3">
    <w:pPr>
      <w:pStyle w:val="Header"/>
      <w:jc w:val="left"/>
    </w:pPr>
    <w:r>
      <w:t xml:space="preserve">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50" type="#_x0000_t75" style="position:absolute;margin-left:0;margin-top:0;width:415.2pt;height:622.8pt;z-index:-251659264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>
      <w:pict>
        <v:shape id="_x0000_i1028" type="#_x0000_t75" style="width:252pt;height:27.75pt;mso-position-horizontal-relative:page;mso-position-vertical-relative:page">
          <v:imagedata r:id="rId2" o:title=""/>
        </v:shape>
      </w:pict>
    </w:r>
    <w:r>
      <w:t xml:space="preserve"> </w:t>
    </w:r>
    <w:r>
      <w:rPr>
        <w:rFonts w:hint="eastAsia"/>
        <w:b/>
        <w:sz w:val="21"/>
      </w:rPr>
      <w:t>更多试题请登陆</w:t>
    </w:r>
    <w:r>
      <w:rPr>
        <w:b/>
        <w:sz w:val="21"/>
      </w:rPr>
      <w:t>www.aoshu.com</w:t>
    </w:r>
    <w:r>
      <w:t xml:space="preserve"> </w:t>
    </w:r>
  </w:p>
  <w:p w:rsidR="001753F3" w:rsidRDefault="001753F3">
    <w:pPr>
      <w:pStyle w:val="Header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3F3" w:rsidRDefault="001753F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F5F"/>
    <w:rsid w:val="00000772"/>
    <w:rsid w:val="00003928"/>
    <w:rsid w:val="00003AFA"/>
    <w:rsid w:val="00004F80"/>
    <w:rsid w:val="000057AB"/>
    <w:rsid w:val="0000751C"/>
    <w:rsid w:val="00007D0D"/>
    <w:rsid w:val="00007FE9"/>
    <w:rsid w:val="0001516B"/>
    <w:rsid w:val="000154D9"/>
    <w:rsid w:val="000173B8"/>
    <w:rsid w:val="0001793E"/>
    <w:rsid w:val="00020192"/>
    <w:rsid w:val="00024AEE"/>
    <w:rsid w:val="00027D70"/>
    <w:rsid w:val="000337E0"/>
    <w:rsid w:val="00034F0D"/>
    <w:rsid w:val="00035C28"/>
    <w:rsid w:val="00035DC4"/>
    <w:rsid w:val="000368E0"/>
    <w:rsid w:val="0004066E"/>
    <w:rsid w:val="00040CD0"/>
    <w:rsid w:val="00040FC1"/>
    <w:rsid w:val="0004173E"/>
    <w:rsid w:val="00043A1E"/>
    <w:rsid w:val="00044449"/>
    <w:rsid w:val="00044606"/>
    <w:rsid w:val="00045803"/>
    <w:rsid w:val="00052DC9"/>
    <w:rsid w:val="00060C28"/>
    <w:rsid w:val="00063573"/>
    <w:rsid w:val="00063B7D"/>
    <w:rsid w:val="000651B6"/>
    <w:rsid w:val="0007040A"/>
    <w:rsid w:val="000712CF"/>
    <w:rsid w:val="00072079"/>
    <w:rsid w:val="00072D85"/>
    <w:rsid w:val="000743AF"/>
    <w:rsid w:val="000762D6"/>
    <w:rsid w:val="00077848"/>
    <w:rsid w:val="00080C20"/>
    <w:rsid w:val="00082D43"/>
    <w:rsid w:val="000844ED"/>
    <w:rsid w:val="00091639"/>
    <w:rsid w:val="000924F2"/>
    <w:rsid w:val="000954E1"/>
    <w:rsid w:val="00095F40"/>
    <w:rsid w:val="00096AAC"/>
    <w:rsid w:val="000A09B6"/>
    <w:rsid w:val="000A4A3D"/>
    <w:rsid w:val="000A4A51"/>
    <w:rsid w:val="000A4E9E"/>
    <w:rsid w:val="000A6AF3"/>
    <w:rsid w:val="000A7659"/>
    <w:rsid w:val="000B282C"/>
    <w:rsid w:val="000B3F52"/>
    <w:rsid w:val="000B553F"/>
    <w:rsid w:val="000B73BA"/>
    <w:rsid w:val="000C0529"/>
    <w:rsid w:val="000C5588"/>
    <w:rsid w:val="000C73BF"/>
    <w:rsid w:val="000D0476"/>
    <w:rsid w:val="000D09D0"/>
    <w:rsid w:val="000D3FC8"/>
    <w:rsid w:val="000D4CFE"/>
    <w:rsid w:val="000D50CB"/>
    <w:rsid w:val="000D595E"/>
    <w:rsid w:val="000D68B9"/>
    <w:rsid w:val="000E20EE"/>
    <w:rsid w:val="000E3125"/>
    <w:rsid w:val="000E374C"/>
    <w:rsid w:val="000E4763"/>
    <w:rsid w:val="000F0D36"/>
    <w:rsid w:val="000F2F01"/>
    <w:rsid w:val="000F306D"/>
    <w:rsid w:val="000F3344"/>
    <w:rsid w:val="000F7EB4"/>
    <w:rsid w:val="0010176E"/>
    <w:rsid w:val="00102AD2"/>
    <w:rsid w:val="0010386C"/>
    <w:rsid w:val="001075DB"/>
    <w:rsid w:val="00107675"/>
    <w:rsid w:val="00107837"/>
    <w:rsid w:val="00111132"/>
    <w:rsid w:val="001113AD"/>
    <w:rsid w:val="00113D41"/>
    <w:rsid w:val="00115DB7"/>
    <w:rsid w:val="00120ECD"/>
    <w:rsid w:val="0012218C"/>
    <w:rsid w:val="001223A3"/>
    <w:rsid w:val="00124984"/>
    <w:rsid w:val="001260A8"/>
    <w:rsid w:val="00127A6E"/>
    <w:rsid w:val="001374D5"/>
    <w:rsid w:val="001375F9"/>
    <w:rsid w:val="00140CF5"/>
    <w:rsid w:val="00143755"/>
    <w:rsid w:val="0014600B"/>
    <w:rsid w:val="00146720"/>
    <w:rsid w:val="00150CA1"/>
    <w:rsid w:val="00150F0D"/>
    <w:rsid w:val="00152A32"/>
    <w:rsid w:val="00153611"/>
    <w:rsid w:val="0015454B"/>
    <w:rsid w:val="00155B22"/>
    <w:rsid w:val="00155FD6"/>
    <w:rsid w:val="00161454"/>
    <w:rsid w:val="001615A3"/>
    <w:rsid w:val="00162080"/>
    <w:rsid w:val="00170154"/>
    <w:rsid w:val="00170B1F"/>
    <w:rsid w:val="00171C89"/>
    <w:rsid w:val="00172EC3"/>
    <w:rsid w:val="00173C8E"/>
    <w:rsid w:val="001753F3"/>
    <w:rsid w:val="001766C8"/>
    <w:rsid w:val="00177C1D"/>
    <w:rsid w:val="00180FE3"/>
    <w:rsid w:val="0018152E"/>
    <w:rsid w:val="00181902"/>
    <w:rsid w:val="00190028"/>
    <w:rsid w:val="0019027A"/>
    <w:rsid w:val="00190BE7"/>
    <w:rsid w:val="00195640"/>
    <w:rsid w:val="001968B0"/>
    <w:rsid w:val="00197EBD"/>
    <w:rsid w:val="001A085E"/>
    <w:rsid w:val="001A2BE0"/>
    <w:rsid w:val="001A3B0F"/>
    <w:rsid w:val="001A452E"/>
    <w:rsid w:val="001B0370"/>
    <w:rsid w:val="001B0E26"/>
    <w:rsid w:val="001B1A58"/>
    <w:rsid w:val="001B2036"/>
    <w:rsid w:val="001B592B"/>
    <w:rsid w:val="001B71A7"/>
    <w:rsid w:val="001B74E4"/>
    <w:rsid w:val="001C0DD2"/>
    <w:rsid w:val="001C2876"/>
    <w:rsid w:val="001C3C52"/>
    <w:rsid w:val="001C5BA6"/>
    <w:rsid w:val="001C7362"/>
    <w:rsid w:val="001C7768"/>
    <w:rsid w:val="001C79AC"/>
    <w:rsid w:val="001C7E14"/>
    <w:rsid w:val="001D2B5F"/>
    <w:rsid w:val="001D32D1"/>
    <w:rsid w:val="001D403D"/>
    <w:rsid w:val="001D4D95"/>
    <w:rsid w:val="001E0487"/>
    <w:rsid w:val="001E0541"/>
    <w:rsid w:val="001E0981"/>
    <w:rsid w:val="001E0C62"/>
    <w:rsid w:val="001E37C1"/>
    <w:rsid w:val="001E4E68"/>
    <w:rsid w:val="001E6321"/>
    <w:rsid w:val="001E725B"/>
    <w:rsid w:val="001F3A61"/>
    <w:rsid w:val="00200DA9"/>
    <w:rsid w:val="00202F62"/>
    <w:rsid w:val="00204864"/>
    <w:rsid w:val="00204BF5"/>
    <w:rsid w:val="002061A1"/>
    <w:rsid w:val="00207FF0"/>
    <w:rsid w:val="00212501"/>
    <w:rsid w:val="00214AB3"/>
    <w:rsid w:val="0021785D"/>
    <w:rsid w:val="00224277"/>
    <w:rsid w:val="00224643"/>
    <w:rsid w:val="00232089"/>
    <w:rsid w:val="002334B6"/>
    <w:rsid w:val="0023387D"/>
    <w:rsid w:val="00234C7A"/>
    <w:rsid w:val="002350CA"/>
    <w:rsid w:val="00240E58"/>
    <w:rsid w:val="0024164C"/>
    <w:rsid w:val="0024424E"/>
    <w:rsid w:val="002442AF"/>
    <w:rsid w:val="00244FBA"/>
    <w:rsid w:val="00245942"/>
    <w:rsid w:val="00246280"/>
    <w:rsid w:val="00246D3D"/>
    <w:rsid w:val="00246E41"/>
    <w:rsid w:val="002475F1"/>
    <w:rsid w:val="00253E87"/>
    <w:rsid w:val="00254F5A"/>
    <w:rsid w:val="0025571F"/>
    <w:rsid w:val="00257988"/>
    <w:rsid w:val="002626C2"/>
    <w:rsid w:val="002643B4"/>
    <w:rsid w:val="00265BC3"/>
    <w:rsid w:val="00265C3A"/>
    <w:rsid w:val="00266DE7"/>
    <w:rsid w:val="00267155"/>
    <w:rsid w:val="00270FCD"/>
    <w:rsid w:val="00271F9B"/>
    <w:rsid w:val="00273995"/>
    <w:rsid w:val="00273E69"/>
    <w:rsid w:val="00275192"/>
    <w:rsid w:val="00277FF7"/>
    <w:rsid w:val="0028276B"/>
    <w:rsid w:val="00284E34"/>
    <w:rsid w:val="00286C3C"/>
    <w:rsid w:val="00287193"/>
    <w:rsid w:val="00293E49"/>
    <w:rsid w:val="00295973"/>
    <w:rsid w:val="00296EB3"/>
    <w:rsid w:val="002A06BE"/>
    <w:rsid w:val="002A0980"/>
    <w:rsid w:val="002A1C28"/>
    <w:rsid w:val="002A62E9"/>
    <w:rsid w:val="002B2551"/>
    <w:rsid w:val="002C0161"/>
    <w:rsid w:val="002C3BAF"/>
    <w:rsid w:val="002C5FDF"/>
    <w:rsid w:val="002C6ABD"/>
    <w:rsid w:val="002D19C7"/>
    <w:rsid w:val="002D4ADC"/>
    <w:rsid w:val="002E15B9"/>
    <w:rsid w:val="002E29CD"/>
    <w:rsid w:val="002E3240"/>
    <w:rsid w:val="002E475C"/>
    <w:rsid w:val="002E4C42"/>
    <w:rsid w:val="002E56C5"/>
    <w:rsid w:val="002F1B75"/>
    <w:rsid w:val="0030112D"/>
    <w:rsid w:val="003018CA"/>
    <w:rsid w:val="00304929"/>
    <w:rsid w:val="0031072C"/>
    <w:rsid w:val="00310EF7"/>
    <w:rsid w:val="00316A2A"/>
    <w:rsid w:val="00321272"/>
    <w:rsid w:val="00321EDB"/>
    <w:rsid w:val="0032329A"/>
    <w:rsid w:val="00323732"/>
    <w:rsid w:val="00324281"/>
    <w:rsid w:val="003244CB"/>
    <w:rsid w:val="0032672F"/>
    <w:rsid w:val="00327F1E"/>
    <w:rsid w:val="00330BF0"/>
    <w:rsid w:val="00332D83"/>
    <w:rsid w:val="00335311"/>
    <w:rsid w:val="00336602"/>
    <w:rsid w:val="00340CF2"/>
    <w:rsid w:val="0034193C"/>
    <w:rsid w:val="00342850"/>
    <w:rsid w:val="0034397F"/>
    <w:rsid w:val="00344465"/>
    <w:rsid w:val="003461B0"/>
    <w:rsid w:val="0034632A"/>
    <w:rsid w:val="00354249"/>
    <w:rsid w:val="003542B1"/>
    <w:rsid w:val="003610DF"/>
    <w:rsid w:val="00361FF7"/>
    <w:rsid w:val="00363A30"/>
    <w:rsid w:val="00363FBB"/>
    <w:rsid w:val="00364FD8"/>
    <w:rsid w:val="00365C19"/>
    <w:rsid w:val="00366718"/>
    <w:rsid w:val="00367545"/>
    <w:rsid w:val="00372116"/>
    <w:rsid w:val="00373A3B"/>
    <w:rsid w:val="00373EF9"/>
    <w:rsid w:val="0037519F"/>
    <w:rsid w:val="0037534F"/>
    <w:rsid w:val="00376CBC"/>
    <w:rsid w:val="0038208C"/>
    <w:rsid w:val="00383D1C"/>
    <w:rsid w:val="00386B53"/>
    <w:rsid w:val="003902E5"/>
    <w:rsid w:val="003917D3"/>
    <w:rsid w:val="00392651"/>
    <w:rsid w:val="003941BF"/>
    <w:rsid w:val="00394894"/>
    <w:rsid w:val="003963B5"/>
    <w:rsid w:val="00396D32"/>
    <w:rsid w:val="0039738E"/>
    <w:rsid w:val="00397C93"/>
    <w:rsid w:val="00397EB9"/>
    <w:rsid w:val="003A1143"/>
    <w:rsid w:val="003A34F9"/>
    <w:rsid w:val="003A560E"/>
    <w:rsid w:val="003A69CF"/>
    <w:rsid w:val="003A6F91"/>
    <w:rsid w:val="003A77CC"/>
    <w:rsid w:val="003B13FA"/>
    <w:rsid w:val="003B1754"/>
    <w:rsid w:val="003B2A72"/>
    <w:rsid w:val="003B58C3"/>
    <w:rsid w:val="003B634E"/>
    <w:rsid w:val="003C0FED"/>
    <w:rsid w:val="003C30E4"/>
    <w:rsid w:val="003C4079"/>
    <w:rsid w:val="003C605E"/>
    <w:rsid w:val="003D1FF5"/>
    <w:rsid w:val="003D4DDB"/>
    <w:rsid w:val="003D52E2"/>
    <w:rsid w:val="003D543E"/>
    <w:rsid w:val="003D5E4D"/>
    <w:rsid w:val="003D6B71"/>
    <w:rsid w:val="003E4D57"/>
    <w:rsid w:val="003E685C"/>
    <w:rsid w:val="003E7E72"/>
    <w:rsid w:val="003F0ACC"/>
    <w:rsid w:val="003F430C"/>
    <w:rsid w:val="003F4517"/>
    <w:rsid w:val="003F62DE"/>
    <w:rsid w:val="003F6EF4"/>
    <w:rsid w:val="0040142A"/>
    <w:rsid w:val="00410254"/>
    <w:rsid w:val="0041041C"/>
    <w:rsid w:val="00413E40"/>
    <w:rsid w:val="00415844"/>
    <w:rsid w:val="004163D4"/>
    <w:rsid w:val="0042343D"/>
    <w:rsid w:val="004245BC"/>
    <w:rsid w:val="004263BF"/>
    <w:rsid w:val="00427083"/>
    <w:rsid w:val="00430700"/>
    <w:rsid w:val="00430DF8"/>
    <w:rsid w:val="004317F3"/>
    <w:rsid w:val="00432070"/>
    <w:rsid w:val="00434D56"/>
    <w:rsid w:val="004365B1"/>
    <w:rsid w:val="00440B8E"/>
    <w:rsid w:val="00440E4A"/>
    <w:rsid w:val="00442B94"/>
    <w:rsid w:val="0044373F"/>
    <w:rsid w:val="00451330"/>
    <w:rsid w:val="00452920"/>
    <w:rsid w:val="004529C8"/>
    <w:rsid w:val="00453453"/>
    <w:rsid w:val="00454FA8"/>
    <w:rsid w:val="00460576"/>
    <w:rsid w:val="004609A0"/>
    <w:rsid w:val="00460E2C"/>
    <w:rsid w:val="00462297"/>
    <w:rsid w:val="0046350E"/>
    <w:rsid w:val="0046441A"/>
    <w:rsid w:val="00466551"/>
    <w:rsid w:val="00471080"/>
    <w:rsid w:val="00471F5F"/>
    <w:rsid w:val="00474DC5"/>
    <w:rsid w:val="0048266C"/>
    <w:rsid w:val="004848FD"/>
    <w:rsid w:val="00484E84"/>
    <w:rsid w:val="00487313"/>
    <w:rsid w:val="00487792"/>
    <w:rsid w:val="00491616"/>
    <w:rsid w:val="004964E4"/>
    <w:rsid w:val="004968C4"/>
    <w:rsid w:val="00496A4C"/>
    <w:rsid w:val="0049701A"/>
    <w:rsid w:val="004A0E32"/>
    <w:rsid w:val="004A11CC"/>
    <w:rsid w:val="004A1D12"/>
    <w:rsid w:val="004A4BA8"/>
    <w:rsid w:val="004B167A"/>
    <w:rsid w:val="004B19FC"/>
    <w:rsid w:val="004B1DE9"/>
    <w:rsid w:val="004B2603"/>
    <w:rsid w:val="004B2948"/>
    <w:rsid w:val="004B45BC"/>
    <w:rsid w:val="004B6EA7"/>
    <w:rsid w:val="004C0550"/>
    <w:rsid w:val="004C172F"/>
    <w:rsid w:val="004C3D1C"/>
    <w:rsid w:val="004C528A"/>
    <w:rsid w:val="004D1A0A"/>
    <w:rsid w:val="004D1ABE"/>
    <w:rsid w:val="004D2E77"/>
    <w:rsid w:val="004D462B"/>
    <w:rsid w:val="004D5DA3"/>
    <w:rsid w:val="004D621C"/>
    <w:rsid w:val="004D77A5"/>
    <w:rsid w:val="004E3042"/>
    <w:rsid w:val="004E4B40"/>
    <w:rsid w:val="004E6520"/>
    <w:rsid w:val="004E6617"/>
    <w:rsid w:val="004F213C"/>
    <w:rsid w:val="004F5EBD"/>
    <w:rsid w:val="004F7D39"/>
    <w:rsid w:val="005003D5"/>
    <w:rsid w:val="00501853"/>
    <w:rsid w:val="00502900"/>
    <w:rsid w:val="00502D1F"/>
    <w:rsid w:val="00503C87"/>
    <w:rsid w:val="0050419A"/>
    <w:rsid w:val="005051F2"/>
    <w:rsid w:val="005074A8"/>
    <w:rsid w:val="0051038B"/>
    <w:rsid w:val="00521CF2"/>
    <w:rsid w:val="00522001"/>
    <w:rsid w:val="00523E14"/>
    <w:rsid w:val="00525B01"/>
    <w:rsid w:val="005272C8"/>
    <w:rsid w:val="00527AE1"/>
    <w:rsid w:val="005322EF"/>
    <w:rsid w:val="005325A6"/>
    <w:rsid w:val="0053304C"/>
    <w:rsid w:val="0053342B"/>
    <w:rsid w:val="005349DE"/>
    <w:rsid w:val="00535337"/>
    <w:rsid w:val="00535C66"/>
    <w:rsid w:val="0054015A"/>
    <w:rsid w:val="00540957"/>
    <w:rsid w:val="00541500"/>
    <w:rsid w:val="0054197E"/>
    <w:rsid w:val="00543BA4"/>
    <w:rsid w:val="0054499E"/>
    <w:rsid w:val="0054524F"/>
    <w:rsid w:val="00545454"/>
    <w:rsid w:val="005552B6"/>
    <w:rsid w:val="005630CA"/>
    <w:rsid w:val="00564626"/>
    <w:rsid w:val="00564717"/>
    <w:rsid w:val="00566087"/>
    <w:rsid w:val="00566735"/>
    <w:rsid w:val="00566A37"/>
    <w:rsid w:val="00567D20"/>
    <w:rsid w:val="00571C42"/>
    <w:rsid w:val="00574456"/>
    <w:rsid w:val="00574B48"/>
    <w:rsid w:val="00576DFF"/>
    <w:rsid w:val="005776CE"/>
    <w:rsid w:val="00581E4A"/>
    <w:rsid w:val="00587CD1"/>
    <w:rsid w:val="00591B48"/>
    <w:rsid w:val="00593E9E"/>
    <w:rsid w:val="00595632"/>
    <w:rsid w:val="005A6663"/>
    <w:rsid w:val="005B121D"/>
    <w:rsid w:val="005B3AF7"/>
    <w:rsid w:val="005B62BB"/>
    <w:rsid w:val="005B6BA5"/>
    <w:rsid w:val="005B6CAB"/>
    <w:rsid w:val="005B6E00"/>
    <w:rsid w:val="005C0123"/>
    <w:rsid w:val="005C2130"/>
    <w:rsid w:val="005C7246"/>
    <w:rsid w:val="005C763C"/>
    <w:rsid w:val="005D0B95"/>
    <w:rsid w:val="005D40B2"/>
    <w:rsid w:val="005D4179"/>
    <w:rsid w:val="005D4458"/>
    <w:rsid w:val="005D5B3D"/>
    <w:rsid w:val="005D6B8B"/>
    <w:rsid w:val="005E0B6F"/>
    <w:rsid w:val="005E148C"/>
    <w:rsid w:val="005E18F1"/>
    <w:rsid w:val="005E20E8"/>
    <w:rsid w:val="005E244E"/>
    <w:rsid w:val="005E24F5"/>
    <w:rsid w:val="005E4070"/>
    <w:rsid w:val="005E559D"/>
    <w:rsid w:val="005E5D18"/>
    <w:rsid w:val="005E74E7"/>
    <w:rsid w:val="005E7709"/>
    <w:rsid w:val="005F0340"/>
    <w:rsid w:val="005F2E01"/>
    <w:rsid w:val="005F2ECE"/>
    <w:rsid w:val="005F36AA"/>
    <w:rsid w:val="005F690A"/>
    <w:rsid w:val="00601A75"/>
    <w:rsid w:val="00602965"/>
    <w:rsid w:val="0060609B"/>
    <w:rsid w:val="00607AFD"/>
    <w:rsid w:val="00610A5C"/>
    <w:rsid w:val="006129D5"/>
    <w:rsid w:val="00620AA2"/>
    <w:rsid w:val="006227A3"/>
    <w:rsid w:val="00622C53"/>
    <w:rsid w:val="00632AFA"/>
    <w:rsid w:val="00633BFA"/>
    <w:rsid w:val="006342F5"/>
    <w:rsid w:val="00634F4C"/>
    <w:rsid w:val="00635874"/>
    <w:rsid w:val="00636398"/>
    <w:rsid w:val="00636C89"/>
    <w:rsid w:val="006406C5"/>
    <w:rsid w:val="00643966"/>
    <w:rsid w:val="0064513C"/>
    <w:rsid w:val="00646C14"/>
    <w:rsid w:val="006476AA"/>
    <w:rsid w:val="00651119"/>
    <w:rsid w:val="0065231A"/>
    <w:rsid w:val="00652925"/>
    <w:rsid w:val="006543A9"/>
    <w:rsid w:val="0065660D"/>
    <w:rsid w:val="00656A4F"/>
    <w:rsid w:val="00657444"/>
    <w:rsid w:val="00662294"/>
    <w:rsid w:val="00662632"/>
    <w:rsid w:val="006628AF"/>
    <w:rsid w:val="00662D30"/>
    <w:rsid w:val="00663C56"/>
    <w:rsid w:val="00666E63"/>
    <w:rsid w:val="006711A1"/>
    <w:rsid w:val="00673FCE"/>
    <w:rsid w:val="00681C74"/>
    <w:rsid w:val="00683E46"/>
    <w:rsid w:val="00683E6D"/>
    <w:rsid w:val="00690886"/>
    <w:rsid w:val="006937D4"/>
    <w:rsid w:val="0069389B"/>
    <w:rsid w:val="006939BA"/>
    <w:rsid w:val="00695779"/>
    <w:rsid w:val="00696E97"/>
    <w:rsid w:val="006A0DA9"/>
    <w:rsid w:val="006A33B0"/>
    <w:rsid w:val="006A428D"/>
    <w:rsid w:val="006A62F4"/>
    <w:rsid w:val="006B4248"/>
    <w:rsid w:val="006B4D6C"/>
    <w:rsid w:val="006B5E1C"/>
    <w:rsid w:val="006B7779"/>
    <w:rsid w:val="006C1BE3"/>
    <w:rsid w:val="006C3CCF"/>
    <w:rsid w:val="006D29D3"/>
    <w:rsid w:val="006E0B53"/>
    <w:rsid w:val="006E1A51"/>
    <w:rsid w:val="006E45D1"/>
    <w:rsid w:val="006E74A7"/>
    <w:rsid w:val="006F091C"/>
    <w:rsid w:val="006F0CED"/>
    <w:rsid w:val="006F29F3"/>
    <w:rsid w:val="006F3816"/>
    <w:rsid w:val="006F4121"/>
    <w:rsid w:val="006F5AE1"/>
    <w:rsid w:val="006F5FAB"/>
    <w:rsid w:val="006F7450"/>
    <w:rsid w:val="00700382"/>
    <w:rsid w:val="0070088E"/>
    <w:rsid w:val="00700CE9"/>
    <w:rsid w:val="00701C63"/>
    <w:rsid w:val="00701E85"/>
    <w:rsid w:val="0070206A"/>
    <w:rsid w:val="00703733"/>
    <w:rsid w:val="00704DE8"/>
    <w:rsid w:val="0070525B"/>
    <w:rsid w:val="00705E8E"/>
    <w:rsid w:val="00707191"/>
    <w:rsid w:val="007143A2"/>
    <w:rsid w:val="00715B55"/>
    <w:rsid w:val="00717907"/>
    <w:rsid w:val="0072035D"/>
    <w:rsid w:val="00725E0A"/>
    <w:rsid w:val="0072733D"/>
    <w:rsid w:val="00727FC1"/>
    <w:rsid w:val="00731844"/>
    <w:rsid w:val="00740696"/>
    <w:rsid w:val="0074593A"/>
    <w:rsid w:val="00746A67"/>
    <w:rsid w:val="00751C63"/>
    <w:rsid w:val="007544BC"/>
    <w:rsid w:val="0075553C"/>
    <w:rsid w:val="00757E74"/>
    <w:rsid w:val="00760425"/>
    <w:rsid w:val="00760FF0"/>
    <w:rsid w:val="007628AC"/>
    <w:rsid w:val="00764C0F"/>
    <w:rsid w:val="00775936"/>
    <w:rsid w:val="00776936"/>
    <w:rsid w:val="0077790F"/>
    <w:rsid w:val="00781CAE"/>
    <w:rsid w:val="00782AB0"/>
    <w:rsid w:val="00783DD9"/>
    <w:rsid w:val="0079642E"/>
    <w:rsid w:val="00796BCC"/>
    <w:rsid w:val="00796F40"/>
    <w:rsid w:val="0079734F"/>
    <w:rsid w:val="00797AE3"/>
    <w:rsid w:val="007A0584"/>
    <w:rsid w:val="007A30BD"/>
    <w:rsid w:val="007A4AC3"/>
    <w:rsid w:val="007A7558"/>
    <w:rsid w:val="007B2913"/>
    <w:rsid w:val="007B2B49"/>
    <w:rsid w:val="007B2EA4"/>
    <w:rsid w:val="007B37F2"/>
    <w:rsid w:val="007B3E9D"/>
    <w:rsid w:val="007B44A3"/>
    <w:rsid w:val="007B4642"/>
    <w:rsid w:val="007B75A5"/>
    <w:rsid w:val="007C0752"/>
    <w:rsid w:val="007C0A48"/>
    <w:rsid w:val="007C2A23"/>
    <w:rsid w:val="007C3C67"/>
    <w:rsid w:val="007C4561"/>
    <w:rsid w:val="007C6177"/>
    <w:rsid w:val="007C6C6E"/>
    <w:rsid w:val="007D1365"/>
    <w:rsid w:val="007D1E3A"/>
    <w:rsid w:val="007D2E7D"/>
    <w:rsid w:val="007D37D0"/>
    <w:rsid w:val="007D4547"/>
    <w:rsid w:val="007D678E"/>
    <w:rsid w:val="007E1ED1"/>
    <w:rsid w:val="007E3137"/>
    <w:rsid w:val="007E5318"/>
    <w:rsid w:val="007E59B6"/>
    <w:rsid w:val="007F2FA3"/>
    <w:rsid w:val="007F3873"/>
    <w:rsid w:val="007F6075"/>
    <w:rsid w:val="007F7F84"/>
    <w:rsid w:val="00806E66"/>
    <w:rsid w:val="008139A5"/>
    <w:rsid w:val="008175E0"/>
    <w:rsid w:val="0082047F"/>
    <w:rsid w:val="00820AC3"/>
    <w:rsid w:val="008240CA"/>
    <w:rsid w:val="00825314"/>
    <w:rsid w:val="00825A5F"/>
    <w:rsid w:val="00826E22"/>
    <w:rsid w:val="00831099"/>
    <w:rsid w:val="008312AE"/>
    <w:rsid w:val="0083403B"/>
    <w:rsid w:val="00840361"/>
    <w:rsid w:val="008403F0"/>
    <w:rsid w:val="00841ED8"/>
    <w:rsid w:val="00844639"/>
    <w:rsid w:val="00844983"/>
    <w:rsid w:val="008453D5"/>
    <w:rsid w:val="00846FD7"/>
    <w:rsid w:val="00853145"/>
    <w:rsid w:val="00854B39"/>
    <w:rsid w:val="00855B10"/>
    <w:rsid w:val="008572DC"/>
    <w:rsid w:val="008572EC"/>
    <w:rsid w:val="00862D36"/>
    <w:rsid w:val="008632AF"/>
    <w:rsid w:val="00864F1E"/>
    <w:rsid w:val="00867F01"/>
    <w:rsid w:val="008701F9"/>
    <w:rsid w:val="008712A5"/>
    <w:rsid w:val="00871AFE"/>
    <w:rsid w:val="00876277"/>
    <w:rsid w:val="00876676"/>
    <w:rsid w:val="008800FC"/>
    <w:rsid w:val="008810D6"/>
    <w:rsid w:val="008821B3"/>
    <w:rsid w:val="00882F4C"/>
    <w:rsid w:val="00884C50"/>
    <w:rsid w:val="0088615A"/>
    <w:rsid w:val="00895EE0"/>
    <w:rsid w:val="0089687E"/>
    <w:rsid w:val="008A1077"/>
    <w:rsid w:val="008A1923"/>
    <w:rsid w:val="008A1D10"/>
    <w:rsid w:val="008A1FEB"/>
    <w:rsid w:val="008A37BE"/>
    <w:rsid w:val="008A4E00"/>
    <w:rsid w:val="008A7712"/>
    <w:rsid w:val="008A79A7"/>
    <w:rsid w:val="008B0C79"/>
    <w:rsid w:val="008B14EA"/>
    <w:rsid w:val="008B1948"/>
    <w:rsid w:val="008B42E9"/>
    <w:rsid w:val="008B7AE4"/>
    <w:rsid w:val="008C0ADC"/>
    <w:rsid w:val="008C1A4E"/>
    <w:rsid w:val="008C37B6"/>
    <w:rsid w:val="008C37BA"/>
    <w:rsid w:val="008C426C"/>
    <w:rsid w:val="008C4BB9"/>
    <w:rsid w:val="008C6960"/>
    <w:rsid w:val="008D0095"/>
    <w:rsid w:val="008D04BC"/>
    <w:rsid w:val="008D078E"/>
    <w:rsid w:val="008D6866"/>
    <w:rsid w:val="008D7C25"/>
    <w:rsid w:val="008D7C61"/>
    <w:rsid w:val="008E0DD9"/>
    <w:rsid w:val="008E1821"/>
    <w:rsid w:val="008E2126"/>
    <w:rsid w:val="008E3AB6"/>
    <w:rsid w:val="008E5FD6"/>
    <w:rsid w:val="008E69F5"/>
    <w:rsid w:val="008E6E9F"/>
    <w:rsid w:val="008F3481"/>
    <w:rsid w:val="008F43E2"/>
    <w:rsid w:val="008F557C"/>
    <w:rsid w:val="008F705A"/>
    <w:rsid w:val="008F7840"/>
    <w:rsid w:val="00900AB8"/>
    <w:rsid w:val="009010B9"/>
    <w:rsid w:val="00903503"/>
    <w:rsid w:val="0090372E"/>
    <w:rsid w:val="00905853"/>
    <w:rsid w:val="009109FD"/>
    <w:rsid w:val="00911884"/>
    <w:rsid w:val="00914033"/>
    <w:rsid w:val="009147AE"/>
    <w:rsid w:val="00914A62"/>
    <w:rsid w:val="009155F4"/>
    <w:rsid w:val="009173B4"/>
    <w:rsid w:val="0092030D"/>
    <w:rsid w:val="00921353"/>
    <w:rsid w:val="009244A4"/>
    <w:rsid w:val="00924D7B"/>
    <w:rsid w:val="00925F5D"/>
    <w:rsid w:val="0092604C"/>
    <w:rsid w:val="009261CC"/>
    <w:rsid w:val="00926F9C"/>
    <w:rsid w:val="00932282"/>
    <w:rsid w:val="00932B39"/>
    <w:rsid w:val="00932CDF"/>
    <w:rsid w:val="00932CFB"/>
    <w:rsid w:val="00940BA9"/>
    <w:rsid w:val="009426D1"/>
    <w:rsid w:val="00944E36"/>
    <w:rsid w:val="009452A0"/>
    <w:rsid w:val="009457B6"/>
    <w:rsid w:val="00947A2F"/>
    <w:rsid w:val="0095094A"/>
    <w:rsid w:val="00954FB4"/>
    <w:rsid w:val="00954FB5"/>
    <w:rsid w:val="00955D2B"/>
    <w:rsid w:val="00957EE9"/>
    <w:rsid w:val="0096046D"/>
    <w:rsid w:val="00964C4B"/>
    <w:rsid w:val="009654FF"/>
    <w:rsid w:val="0096725F"/>
    <w:rsid w:val="00974511"/>
    <w:rsid w:val="00974B91"/>
    <w:rsid w:val="00975773"/>
    <w:rsid w:val="00980137"/>
    <w:rsid w:val="0098231E"/>
    <w:rsid w:val="0098275D"/>
    <w:rsid w:val="009857F4"/>
    <w:rsid w:val="00990BE3"/>
    <w:rsid w:val="009913FC"/>
    <w:rsid w:val="0099187B"/>
    <w:rsid w:val="00991932"/>
    <w:rsid w:val="009936FB"/>
    <w:rsid w:val="00996758"/>
    <w:rsid w:val="009A0A0F"/>
    <w:rsid w:val="009A1815"/>
    <w:rsid w:val="009A4598"/>
    <w:rsid w:val="009A6E04"/>
    <w:rsid w:val="009A7079"/>
    <w:rsid w:val="009A77B3"/>
    <w:rsid w:val="009A7A77"/>
    <w:rsid w:val="009B0451"/>
    <w:rsid w:val="009B2922"/>
    <w:rsid w:val="009B661D"/>
    <w:rsid w:val="009C19C8"/>
    <w:rsid w:val="009C2B53"/>
    <w:rsid w:val="009C3CF4"/>
    <w:rsid w:val="009C4C10"/>
    <w:rsid w:val="009C4EB5"/>
    <w:rsid w:val="009C5E20"/>
    <w:rsid w:val="009C74BE"/>
    <w:rsid w:val="009D0CE6"/>
    <w:rsid w:val="009D117E"/>
    <w:rsid w:val="009D13D0"/>
    <w:rsid w:val="009D20A6"/>
    <w:rsid w:val="009D3B5C"/>
    <w:rsid w:val="009D4678"/>
    <w:rsid w:val="009D74C3"/>
    <w:rsid w:val="009D7CDE"/>
    <w:rsid w:val="009E0718"/>
    <w:rsid w:val="009E0A6C"/>
    <w:rsid w:val="009E27A0"/>
    <w:rsid w:val="009E4654"/>
    <w:rsid w:val="009E4BD3"/>
    <w:rsid w:val="009E61EE"/>
    <w:rsid w:val="009F02B5"/>
    <w:rsid w:val="009F09E2"/>
    <w:rsid w:val="009F0B10"/>
    <w:rsid w:val="009F180B"/>
    <w:rsid w:val="009F399F"/>
    <w:rsid w:val="009F4A52"/>
    <w:rsid w:val="009F563C"/>
    <w:rsid w:val="009F6452"/>
    <w:rsid w:val="009F6DD3"/>
    <w:rsid w:val="00A00F91"/>
    <w:rsid w:val="00A011E5"/>
    <w:rsid w:val="00A025C3"/>
    <w:rsid w:val="00A03C86"/>
    <w:rsid w:val="00A04269"/>
    <w:rsid w:val="00A04E90"/>
    <w:rsid w:val="00A05C56"/>
    <w:rsid w:val="00A07B2F"/>
    <w:rsid w:val="00A10610"/>
    <w:rsid w:val="00A1299B"/>
    <w:rsid w:val="00A14ACB"/>
    <w:rsid w:val="00A15420"/>
    <w:rsid w:val="00A23025"/>
    <w:rsid w:val="00A2577E"/>
    <w:rsid w:val="00A26422"/>
    <w:rsid w:val="00A30B66"/>
    <w:rsid w:val="00A3114C"/>
    <w:rsid w:val="00A32903"/>
    <w:rsid w:val="00A33465"/>
    <w:rsid w:val="00A357FB"/>
    <w:rsid w:val="00A43E81"/>
    <w:rsid w:val="00A46C98"/>
    <w:rsid w:val="00A50C94"/>
    <w:rsid w:val="00A520DF"/>
    <w:rsid w:val="00A545BD"/>
    <w:rsid w:val="00A6235A"/>
    <w:rsid w:val="00A633BB"/>
    <w:rsid w:val="00A708FC"/>
    <w:rsid w:val="00A73091"/>
    <w:rsid w:val="00A73101"/>
    <w:rsid w:val="00A73F6B"/>
    <w:rsid w:val="00A74D98"/>
    <w:rsid w:val="00A75828"/>
    <w:rsid w:val="00A80E87"/>
    <w:rsid w:val="00A82527"/>
    <w:rsid w:val="00A85F5A"/>
    <w:rsid w:val="00A91642"/>
    <w:rsid w:val="00A9166E"/>
    <w:rsid w:val="00A91FB3"/>
    <w:rsid w:val="00A92A1F"/>
    <w:rsid w:val="00A92D32"/>
    <w:rsid w:val="00A95AB8"/>
    <w:rsid w:val="00A95E63"/>
    <w:rsid w:val="00A96CE1"/>
    <w:rsid w:val="00A96DA9"/>
    <w:rsid w:val="00AA1B50"/>
    <w:rsid w:val="00AA2669"/>
    <w:rsid w:val="00AA37BB"/>
    <w:rsid w:val="00AA3E3B"/>
    <w:rsid w:val="00AA6F94"/>
    <w:rsid w:val="00AB0317"/>
    <w:rsid w:val="00AB28FB"/>
    <w:rsid w:val="00AB2F24"/>
    <w:rsid w:val="00AB3D09"/>
    <w:rsid w:val="00AB561C"/>
    <w:rsid w:val="00AB60E3"/>
    <w:rsid w:val="00AB75DB"/>
    <w:rsid w:val="00AB7EBB"/>
    <w:rsid w:val="00AC03D1"/>
    <w:rsid w:val="00AC06B2"/>
    <w:rsid w:val="00AC17F6"/>
    <w:rsid w:val="00AC1818"/>
    <w:rsid w:val="00AC30E6"/>
    <w:rsid w:val="00AC4BF4"/>
    <w:rsid w:val="00AD1534"/>
    <w:rsid w:val="00AD39FF"/>
    <w:rsid w:val="00AD44D9"/>
    <w:rsid w:val="00AD4509"/>
    <w:rsid w:val="00AD51A4"/>
    <w:rsid w:val="00AD5A61"/>
    <w:rsid w:val="00AD7202"/>
    <w:rsid w:val="00AD7A50"/>
    <w:rsid w:val="00AE2E5D"/>
    <w:rsid w:val="00AE2EB1"/>
    <w:rsid w:val="00AE72CA"/>
    <w:rsid w:val="00AE76AB"/>
    <w:rsid w:val="00AF15E3"/>
    <w:rsid w:val="00AF18D3"/>
    <w:rsid w:val="00AF6868"/>
    <w:rsid w:val="00AF7BCD"/>
    <w:rsid w:val="00B02312"/>
    <w:rsid w:val="00B04C68"/>
    <w:rsid w:val="00B06479"/>
    <w:rsid w:val="00B07CF2"/>
    <w:rsid w:val="00B1258F"/>
    <w:rsid w:val="00B12746"/>
    <w:rsid w:val="00B13198"/>
    <w:rsid w:val="00B13469"/>
    <w:rsid w:val="00B15CC9"/>
    <w:rsid w:val="00B15D5B"/>
    <w:rsid w:val="00B162D3"/>
    <w:rsid w:val="00B203E3"/>
    <w:rsid w:val="00B27AA2"/>
    <w:rsid w:val="00B27D74"/>
    <w:rsid w:val="00B27E89"/>
    <w:rsid w:val="00B32C55"/>
    <w:rsid w:val="00B32E9D"/>
    <w:rsid w:val="00B35374"/>
    <w:rsid w:val="00B357FD"/>
    <w:rsid w:val="00B35823"/>
    <w:rsid w:val="00B365DD"/>
    <w:rsid w:val="00B40D0E"/>
    <w:rsid w:val="00B44EE6"/>
    <w:rsid w:val="00B46A67"/>
    <w:rsid w:val="00B53A30"/>
    <w:rsid w:val="00B546C8"/>
    <w:rsid w:val="00B56F65"/>
    <w:rsid w:val="00B5753E"/>
    <w:rsid w:val="00B60628"/>
    <w:rsid w:val="00B614F4"/>
    <w:rsid w:val="00B62102"/>
    <w:rsid w:val="00B64098"/>
    <w:rsid w:val="00B70A85"/>
    <w:rsid w:val="00B71E66"/>
    <w:rsid w:val="00B732BA"/>
    <w:rsid w:val="00B754B4"/>
    <w:rsid w:val="00B76474"/>
    <w:rsid w:val="00B76ECA"/>
    <w:rsid w:val="00B81216"/>
    <w:rsid w:val="00B83D0F"/>
    <w:rsid w:val="00B84ADA"/>
    <w:rsid w:val="00B8564A"/>
    <w:rsid w:val="00B8564E"/>
    <w:rsid w:val="00B9578B"/>
    <w:rsid w:val="00B96BF5"/>
    <w:rsid w:val="00BA00E0"/>
    <w:rsid w:val="00BA3D6E"/>
    <w:rsid w:val="00BB3C99"/>
    <w:rsid w:val="00BB3F97"/>
    <w:rsid w:val="00BB5B4B"/>
    <w:rsid w:val="00BB65F3"/>
    <w:rsid w:val="00BB6D7F"/>
    <w:rsid w:val="00BC09D1"/>
    <w:rsid w:val="00BC2072"/>
    <w:rsid w:val="00BC4494"/>
    <w:rsid w:val="00BC64EB"/>
    <w:rsid w:val="00BD0A49"/>
    <w:rsid w:val="00BD0B4F"/>
    <w:rsid w:val="00BD305E"/>
    <w:rsid w:val="00BD398F"/>
    <w:rsid w:val="00BE2789"/>
    <w:rsid w:val="00BE4C3C"/>
    <w:rsid w:val="00BE7BF2"/>
    <w:rsid w:val="00BF1412"/>
    <w:rsid w:val="00BF435E"/>
    <w:rsid w:val="00BF46D2"/>
    <w:rsid w:val="00BF5C5C"/>
    <w:rsid w:val="00C002A2"/>
    <w:rsid w:val="00C0173E"/>
    <w:rsid w:val="00C037D4"/>
    <w:rsid w:val="00C0623F"/>
    <w:rsid w:val="00C07991"/>
    <w:rsid w:val="00C154E2"/>
    <w:rsid w:val="00C16BD3"/>
    <w:rsid w:val="00C17502"/>
    <w:rsid w:val="00C17E03"/>
    <w:rsid w:val="00C206BE"/>
    <w:rsid w:val="00C22DAD"/>
    <w:rsid w:val="00C22F24"/>
    <w:rsid w:val="00C30C2C"/>
    <w:rsid w:val="00C31AFF"/>
    <w:rsid w:val="00C323FE"/>
    <w:rsid w:val="00C32620"/>
    <w:rsid w:val="00C33AE7"/>
    <w:rsid w:val="00C34317"/>
    <w:rsid w:val="00C3719C"/>
    <w:rsid w:val="00C4069C"/>
    <w:rsid w:val="00C423DB"/>
    <w:rsid w:val="00C45923"/>
    <w:rsid w:val="00C45A32"/>
    <w:rsid w:val="00C503BE"/>
    <w:rsid w:val="00C518EC"/>
    <w:rsid w:val="00C52CB6"/>
    <w:rsid w:val="00C53880"/>
    <w:rsid w:val="00C5673C"/>
    <w:rsid w:val="00C66495"/>
    <w:rsid w:val="00C71539"/>
    <w:rsid w:val="00C715E2"/>
    <w:rsid w:val="00C74379"/>
    <w:rsid w:val="00C77348"/>
    <w:rsid w:val="00C8009F"/>
    <w:rsid w:val="00C80636"/>
    <w:rsid w:val="00C80939"/>
    <w:rsid w:val="00C80C94"/>
    <w:rsid w:val="00C829EF"/>
    <w:rsid w:val="00C8625D"/>
    <w:rsid w:val="00C879E0"/>
    <w:rsid w:val="00C9129A"/>
    <w:rsid w:val="00C91DAB"/>
    <w:rsid w:val="00CA0CF3"/>
    <w:rsid w:val="00CA18AF"/>
    <w:rsid w:val="00CA5636"/>
    <w:rsid w:val="00CA6361"/>
    <w:rsid w:val="00CA7AA7"/>
    <w:rsid w:val="00CB039A"/>
    <w:rsid w:val="00CB2EBD"/>
    <w:rsid w:val="00CB3992"/>
    <w:rsid w:val="00CB52DF"/>
    <w:rsid w:val="00CB7CF5"/>
    <w:rsid w:val="00CC05DA"/>
    <w:rsid w:val="00CC11F0"/>
    <w:rsid w:val="00CC1375"/>
    <w:rsid w:val="00CC22F6"/>
    <w:rsid w:val="00CC3B9C"/>
    <w:rsid w:val="00CC6B8A"/>
    <w:rsid w:val="00CC7373"/>
    <w:rsid w:val="00CC7AFC"/>
    <w:rsid w:val="00CD05A4"/>
    <w:rsid w:val="00CD6B6E"/>
    <w:rsid w:val="00CD74E2"/>
    <w:rsid w:val="00CE3043"/>
    <w:rsid w:val="00CE45AD"/>
    <w:rsid w:val="00CE54C2"/>
    <w:rsid w:val="00CF2E1A"/>
    <w:rsid w:val="00CF70ED"/>
    <w:rsid w:val="00CF723B"/>
    <w:rsid w:val="00D00090"/>
    <w:rsid w:val="00D002D9"/>
    <w:rsid w:val="00D0047E"/>
    <w:rsid w:val="00D00EDD"/>
    <w:rsid w:val="00D04516"/>
    <w:rsid w:val="00D04DCE"/>
    <w:rsid w:val="00D12C5B"/>
    <w:rsid w:val="00D1535C"/>
    <w:rsid w:val="00D1656E"/>
    <w:rsid w:val="00D20B80"/>
    <w:rsid w:val="00D21E56"/>
    <w:rsid w:val="00D23FFF"/>
    <w:rsid w:val="00D279CF"/>
    <w:rsid w:val="00D27BCB"/>
    <w:rsid w:val="00D30F0C"/>
    <w:rsid w:val="00D3219B"/>
    <w:rsid w:val="00D379D9"/>
    <w:rsid w:val="00D40B33"/>
    <w:rsid w:val="00D424BA"/>
    <w:rsid w:val="00D45295"/>
    <w:rsid w:val="00D456F8"/>
    <w:rsid w:val="00D46991"/>
    <w:rsid w:val="00D50C0C"/>
    <w:rsid w:val="00D50D70"/>
    <w:rsid w:val="00D5162F"/>
    <w:rsid w:val="00D55201"/>
    <w:rsid w:val="00D55E36"/>
    <w:rsid w:val="00D616B5"/>
    <w:rsid w:val="00D7223D"/>
    <w:rsid w:val="00D72B84"/>
    <w:rsid w:val="00D745FD"/>
    <w:rsid w:val="00D74604"/>
    <w:rsid w:val="00D7653A"/>
    <w:rsid w:val="00D811BC"/>
    <w:rsid w:val="00D81590"/>
    <w:rsid w:val="00D90D18"/>
    <w:rsid w:val="00D94636"/>
    <w:rsid w:val="00D9684B"/>
    <w:rsid w:val="00D969B0"/>
    <w:rsid w:val="00D97B2D"/>
    <w:rsid w:val="00DA26F3"/>
    <w:rsid w:val="00DA413F"/>
    <w:rsid w:val="00DB0740"/>
    <w:rsid w:val="00DB086E"/>
    <w:rsid w:val="00DC0F20"/>
    <w:rsid w:val="00DC220F"/>
    <w:rsid w:val="00DC538B"/>
    <w:rsid w:val="00DC53B0"/>
    <w:rsid w:val="00DC5A46"/>
    <w:rsid w:val="00DC6902"/>
    <w:rsid w:val="00DD7626"/>
    <w:rsid w:val="00DE1529"/>
    <w:rsid w:val="00DE18F3"/>
    <w:rsid w:val="00DE3F08"/>
    <w:rsid w:val="00DE7392"/>
    <w:rsid w:val="00DF10DC"/>
    <w:rsid w:val="00DF2D02"/>
    <w:rsid w:val="00DF3E19"/>
    <w:rsid w:val="00DF77CC"/>
    <w:rsid w:val="00E005B9"/>
    <w:rsid w:val="00E025FC"/>
    <w:rsid w:val="00E02E40"/>
    <w:rsid w:val="00E03812"/>
    <w:rsid w:val="00E03BD9"/>
    <w:rsid w:val="00E04A62"/>
    <w:rsid w:val="00E056D6"/>
    <w:rsid w:val="00E05C45"/>
    <w:rsid w:val="00E06168"/>
    <w:rsid w:val="00E062D3"/>
    <w:rsid w:val="00E14C41"/>
    <w:rsid w:val="00E14C78"/>
    <w:rsid w:val="00E16A2E"/>
    <w:rsid w:val="00E17A42"/>
    <w:rsid w:val="00E2033D"/>
    <w:rsid w:val="00E20ADE"/>
    <w:rsid w:val="00E2363A"/>
    <w:rsid w:val="00E24E00"/>
    <w:rsid w:val="00E25A5F"/>
    <w:rsid w:val="00E27BF7"/>
    <w:rsid w:val="00E27E3A"/>
    <w:rsid w:val="00E33A26"/>
    <w:rsid w:val="00E376A4"/>
    <w:rsid w:val="00E436EA"/>
    <w:rsid w:val="00E455D7"/>
    <w:rsid w:val="00E46B7C"/>
    <w:rsid w:val="00E500F9"/>
    <w:rsid w:val="00E56C7B"/>
    <w:rsid w:val="00E57AFC"/>
    <w:rsid w:val="00E619D1"/>
    <w:rsid w:val="00E6368D"/>
    <w:rsid w:val="00E67802"/>
    <w:rsid w:val="00E716F6"/>
    <w:rsid w:val="00E71E66"/>
    <w:rsid w:val="00E72820"/>
    <w:rsid w:val="00E81EDF"/>
    <w:rsid w:val="00E824B4"/>
    <w:rsid w:val="00E87B28"/>
    <w:rsid w:val="00E87F88"/>
    <w:rsid w:val="00E9019A"/>
    <w:rsid w:val="00E90978"/>
    <w:rsid w:val="00E90DFB"/>
    <w:rsid w:val="00E91238"/>
    <w:rsid w:val="00E91A3D"/>
    <w:rsid w:val="00E92443"/>
    <w:rsid w:val="00E95B77"/>
    <w:rsid w:val="00E965B5"/>
    <w:rsid w:val="00E96A3C"/>
    <w:rsid w:val="00E976B0"/>
    <w:rsid w:val="00EA26A0"/>
    <w:rsid w:val="00EA272A"/>
    <w:rsid w:val="00EA2C9E"/>
    <w:rsid w:val="00EB28A7"/>
    <w:rsid w:val="00EB30DA"/>
    <w:rsid w:val="00EB44FA"/>
    <w:rsid w:val="00EB4E6D"/>
    <w:rsid w:val="00EB6225"/>
    <w:rsid w:val="00EB67E9"/>
    <w:rsid w:val="00EB7A77"/>
    <w:rsid w:val="00EC22ED"/>
    <w:rsid w:val="00EC2371"/>
    <w:rsid w:val="00EC2520"/>
    <w:rsid w:val="00EC4104"/>
    <w:rsid w:val="00EC443C"/>
    <w:rsid w:val="00EC79BB"/>
    <w:rsid w:val="00EC7BC1"/>
    <w:rsid w:val="00ED240A"/>
    <w:rsid w:val="00ED3FBE"/>
    <w:rsid w:val="00EE1720"/>
    <w:rsid w:val="00EE23CC"/>
    <w:rsid w:val="00EE27A4"/>
    <w:rsid w:val="00EE2ABC"/>
    <w:rsid w:val="00EE335B"/>
    <w:rsid w:val="00EE4201"/>
    <w:rsid w:val="00EE5890"/>
    <w:rsid w:val="00EE6A0A"/>
    <w:rsid w:val="00EF01D6"/>
    <w:rsid w:val="00EF2975"/>
    <w:rsid w:val="00EF54FC"/>
    <w:rsid w:val="00EF7683"/>
    <w:rsid w:val="00EF7A79"/>
    <w:rsid w:val="00F0545D"/>
    <w:rsid w:val="00F05F9F"/>
    <w:rsid w:val="00F06BBD"/>
    <w:rsid w:val="00F11196"/>
    <w:rsid w:val="00F1138C"/>
    <w:rsid w:val="00F22529"/>
    <w:rsid w:val="00F22EFD"/>
    <w:rsid w:val="00F25A28"/>
    <w:rsid w:val="00F25F63"/>
    <w:rsid w:val="00F279EF"/>
    <w:rsid w:val="00F30C07"/>
    <w:rsid w:val="00F30F63"/>
    <w:rsid w:val="00F30F73"/>
    <w:rsid w:val="00F32AEE"/>
    <w:rsid w:val="00F353A2"/>
    <w:rsid w:val="00F357D3"/>
    <w:rsid w:val="00F40CFA"/>
    <w:rsid w:val="00F43EC7"/>
    <w:rsid w:val="00F445C5"/>
    <w:rsid w:val="00F51BAE"/>
    <w:rsid w:val="00F52DEE"/>
    <w:rsid w:val="00F538FA"/>
    <w:rsid w:val="00F54F12"/>
    <w:rsid w:val="00F55B14"/>
    <w:rsid w:val="00F620A1"/>
    <w:rsid w:val="00F62332"/>
    <w:rsid w:val="00F63161"/>
    <w:rsid w:val="00F635FA"/>
    <w:rsid w:val="00F64143"/>
    <w:rsid w:val="00F649CE"/>
    <w:rsid w:val="00F65F44"/>
    <w:rsid w:val="00F6679E"/>
    <w:rsid w:val="00F70B86"/>
    <w:rsid w:val="00F751DD"/>
    <w:rsid w:val="00F75AC7"/>
    <w:rsid w:val="00F81C94"/>
    <w:rsid w:val="00F836B9"/>
    <w:rsid w:val="00F85517"/>
    <w:rsid w:val="00F9011F"/>
    <w:rsid w:val="00F92AE6"/>
    <w:rsid w:val="00F934E2"/>
    <w:rsid w:val="00F93F8B"/>
    <w:rsid w:val="00F9448B"/>
    <w:rsid w:val="00F95D76"/>
    <w:rsid w:val="00FA61B7"/>
    <w:rsid w:val="00FA7152"/>
    <w:rsid w:val="00FB12FD"/>
    <w:rsid w:val="00FB2390"/>
    <w:rsid w:val="00FB5434"/>
    <w:rsid w:val="00FC1BFF"/>
    <w:rsid w:val="00FC2A65"/>
    <w:rsid w:val="00FC319F"/>
    <w:rsid w:val="00FC6AF5"/>
    <w:rsid w:val="00FD69B8"/>
    <w:rsid w:val="00FE6216"/>
    <w:rsid w:val="00FF0992"/>
    <w:rsid w:val="00FF265A"/>
    <w:rsid w:val="00FF3C42"/>
    <w:rsid w:val="00FF6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71F5F"/>
    <w:pPr>
      <w:widowControl w:val="0"/>
      <w:jc w:val="both"/>
    </w:pPr>
    <w:rPr>
      <w:rFonts w:ascii="Times New Roman" w:hAnsi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02B5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2B5"/>
    <w:rPr>
      <w:rFonts w:cs="Times New Roman"/>
      <w:b/>
      <w:bCs/>
      <w:kern w:val="44"/>
      <w:sz w:val="44"/>
      <w:szCs w:val="44"/>
    </w:rPr>
  </w:style>
  <w:style w:type="paragraph" w:styleId="TOCHeading">
    <w:name w:val="TOC Heading"/>
    <w:basedOn w:val="Heading1"/>
    <w:next w:val="Normal"/>
    <w:uiPriority w:val="99"/>
    <w:qFormat/>
    <w:rsid w:val="009F02B5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NormalWeb">
    <w:name w:val="Normal (Web)"/>
    <w:aliases w:val="普通 (Web)"/>
    <w:basedOn w:val="Normal"/>
    <w:uiPriority w:val="99"/>
    <w:rsid w:val="00471F5F"/>
    <w:pPr>
      <w:widowControl/>
      <w:jc w:val="left"/>
    </w:pPr>
    <w:rPr>
      <w:rFonts w:ascii="宋体" w:hAnsi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71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71F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1F5F"/>
    <w:rPr>
      <w:rFonts w:ascii="Times New Roman" w:eastAsia="宋体" w:hAnsi="Times New Roman" w:cs="Times New Roman"/>
      <w:sz w:val="20"/>
      <w:szCs w:val="20"/>
    </w:rPr>
  </w:style>
  <w:style w:type="paragraph" w:customStyle="1" w:styleId="p0">
    <w:name w:val="p0"/>
    <w:basedOn w:val="Normal"/>
    <w:uiPriority w:val="99"/>
    <w:rsid w:val="00471F5F"/>
    <w:pPr>
      <w:widowControl/>
    </w:pPr>
    <w:rPr>
      <w:kern w:val="0"/>
    </w:rPr>
  </w:style>
  <w:style w:type="paragraph" w:styleId="BalloonText">
    <w:name w:val="Balloon Text"/>
    <w:basedOn w:val="Normal"/>
    <w:link w:val="BalloonTextChar"/>
    <w:uiPriority w:val="99"/>
    <w:semiHidden/>
    <w:rsid w:val="00A1542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54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165</Words>
  <Characters>947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3</cp:revision>
  <dcterms:created xsi:type="dcterms:W3CDTF">2010-05-07T08:48:00Z</dcterms:created>
  <dcterms:modified xsi:type="dcterms:W3CDTF">2010-05-14T02:31:00Z</dcterms:modified>
</cp:coreProperties>
</file>