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2CF" w:rsidRDefault="005D42CF" w:rsidP="005F05A4">
      <w:pPr>
        <w:spacing w:afterLines="50"/>
        <w:jc w:val="left"/>
        <w:rPr>
          <w:rFonts w:ascii="宋体"/>
          <w:b/>
        </w:rPr>
      </w:pPr>
      <w:r>
        <w:rPr>
          <w:rFonts w:ascii="宋体" w:hAnsi="宋体" w:hint="eastAsia"/>
          <w:b/>
        </w:rPr>
        <w:t>学而思奥数网天天练周练习</w:t>
      </w:r>
      <w:r>
        <w:rPr>
          <w:rFonts w:ascii="宋体" w:hAnsi="宋体"/>
          <w:b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10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/>
          <w:b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14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 w:hint="eastAsia"/>
          <w:b/>
        </w:rPr>
        <w:t>（一年级）</w:t>
      </w:r>
    </w:p>
    <w:p w:rsidR="005D42CF" w:rsidRDefault="005D42CF" w:rsidP="00471F5F">
      <w:pPr>
        <w:pStyle w:val="p0"/>
        <w:spacing w:after="50"/>
        <w:jc w:val="center"/>
        <w:rPr>
          <w:rFonts w:ascii="宋体"/>
        </w:rPr>
      </w:pPr>
    </w:p>
    <w:p w:rsidR="005D42CF" w:rsidRDefault="005D42CF" w:rsidP="00471F5F">
      <w:pPr>
        <w:spacing w:after="50"/>
        <w:rPr>
          <w:rFonts w:ascii="宋体"/>
          <w:b/>
        </w:rPr>
        <w:sectPr w:rsidR="005D42CF" w:rsidSect="00471F5F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D42CF" w:rsidRDefault="005D42CF" w:rsidP="00471F5F">
      <w:pPr>
        <w:rPr>
          <w:rFonts w:ascii="宋体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5D42CF" w:rsidRDefault="005D42CF" w:rsidP="00E17A42">
      <w:pPr>
        <w:pStyle w:val="NormalWeb"/>
        <w:rPr>
          <w:szCs w:val="21"/>
        </w:rPr>
      </w:pPr>
      <w:r w:rsidRPr="00AA37BB">
        <w:rPr>
          <w:rFonts w:hint="eastAsia"/>
          <w:b/>
          <w:sz w:val="21"/>
          <w:szCs w:val="21"/>
        </w:rPr>
        <w:t>解答</w:t>
      </w:r>
      <w:r w:rsidRPr="00AA37BB">
        <w:rPr>
          <w:rFonts w:hint="eastAsia"/>
          <w:b/>
        </w:rPr>
        <w:t>：</w:t>
      </w:r>
      <w:r>
        <w:rPr>
          <w:rFonts w:hint="eastAsia"/>
          <w:szCs w:val="21"/>
        </w:rPr>
        <w:t>解答：</w:t>
      </w:r>
      <w:r w:rsidRPr="00C9302C">
        <w:rPr>
          <w:szCs w:val="21"/>
        </w:rPr>
        <w:t>15+17=32</w:t>
      </w:r>
      <w:r w:rsidRPr="00C9302C">
        <w:rPr>
          <w:rFonts w:hint="eastAsia"/>
          <w:szCs w:val="21"/>
        </w:rPr>
        <w:t>，除了我做的这排，前面有</w:t>
      </w:r>
      <w:r w:rsidRPr="00C9302C">
        <w:rPr>
          <w:szCs w:val="21"/>
        </w:rPr>
        <w:t>15</w:t>
      </w:r>
      <w:r w:rsidRPr="00C9302C">
        <w:rPr>
          <w:rFonts w:hint="eastAsia"/>
          <w:szCs w:val="21"/>
        </w:rPr>
        <w:t>排，后面有</w:t>
      </w:r>
      <w:r w:rsidRPr="00C9302C">
        <w:rPr>
          <w:szCs w:val="21"/>
        </w:rPr>
        <w:t>17</w:t>
      </w:r>
      <w:r w:rsidRPr="00C9302C">
        <w:rPr>
          <w:rFonts w:hint="eastAsia"/>
          <w:szCs w:val="21"/>
        </w:rPr>
        <w:t>排，所以未知的排数有</w:t>
      </w:r>
      <w:r w:rsidRPr="00C9302C">
        <w:rPr>
          <w:szCs w:val="21"/>
        </w:rPr>
        <w:t>32</w:t>
      </w:r>
      <w:r w:rsidRPr="00C9302C">
        <w:rPr>
          <w:rFonts w:hint="eastAsia"/>
          <w:szCs w:val="21"/>
        </w:rPr>
        <w:t>排。</w:t>
      </w:r>
    </w:p>
    <w:p w:rsidR="005D42CF" w:rsidRPr="009155F4" w:rsidRDefault="005D42CF" w:rsidP="00E17A42">
      <w:pPr>
        <w:pStyle w:val="NormalWeb"/>
        <w:rPr>
          <w:szCs w:val="21"/>
        </w:rPr>
      </w:pPr>
    </w:p>
    <w:p w:rsidR="005D42CF" w:rsidRPr="00F63161" w:rsidRDefault="005D42CF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第二题答案</w:t>
      </w:r>
      <w:r>
        <w:rPr>
          <w:rFonts w:ascii="宋体" w:hAnsi="宋体" w:hint="eastAsia"/>
        </w:rPr>
        <w:t>：</w:t>
      </w:r>
    </w:p>
    <w:p w:rsidR="005D42CF" w:rsidRPr="00925F5D" w:rsidRDefault="005D42CF" w:rsidP="00E17A42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0607BE">
        <w:rPr>
          <w:rFonts w:ascii="宋体" w:hAnsi="宋体" w:hint="eastAsia"/>
          <w:szCs w:val="21"/>
        </w:rPr>
        <w:t>魔术师有两个口袋，一个口袋装有</w:t>
      </w:r>
      <w:r w:rsidRPr="000607BE">
        <w:rPr>
          <w:rFonts w:ascii="宋体" w:hAnsi="宋体"/>
          <w:szCs w:val="21"/>
        </w:rPr>
        <w:t>3</w:t>
      </w:r>
      <w:r w:rsidRPr="000607BE">
        <w:rPr>
          <w:rFonts w:ascii="宋体" w:hAnsi="宋体" w:hint="eastAsia"/>
          <w:szCs w:val="21"/>
        </w:rPr>
        <w:t>个小球，另一个口袋装有</w:t>
      </w:r>
      <w:r w:rsidRPr="000607BE">
        <w:rPr>
          <w:rFonts w:ascii="宋体" w:hAnsi="宋体"/>
          <w:szCs w:val="21"/>
        </w:rPr>
        <w:t>4</w:t>
      </w:r>
      <w:r w:rsidRPr="000607BE">
        <w:rPr>
          <w:rFonts w:ascii="宋体" w:hAnsi="宋体" w:hint="eastAsia"/>
          <w:szCs w:val="21"/>
        </w:rPr>
        <w:t>个小球，所有的小球颜色都不相同。</w:t>
      </w:r>
      <w:r w:rsidRPr="000607BE">
        <w:rPr>
          <w:rFonts w:ascii="宋体" w:hAnsi="宋体"/>
          <w:szCs w:val="21"/>
        </w:rPr>
        <w:t xml:space="preserve"> </w:t>
      </w:r>
      <w:r w:rsidRPr="000607BE">
        <w:rPr>
          <w:rFonts w:ascii="宋体" w:hAnsi="宋体"/>
          <w:szCs w:val="21"/>
        </w:rPr>
        <w:br/>
      </w:r>
      <w:r w:rsidRPr="000607BE">
        <w:rPr>
          <w:rFonts w:ascii="宋体" w:hAnsi="宋体" w:hint="eastAsia"/>
          <w:szCs w:val="21"/>
        </w:rPr>
        <w:t>（</w:t>
      </w:r>
      <w:r w:rsidRPr="000607BE">
        <w:rPr>
          <w:rFonts w:ascii="宋体" w:hAnsi="宋体"/>
          <w:szCs w:val="21"/>
        </w:rPr>
        <w:t>1</w:t>
      </w:r>
      <w:r w:rsidRPr="000607BE">
        <w:rPr>
          <w:rFonts w:ascii="宋体" w:hAnsi="宋体" w:hint="eastAsia"/>
          <w:szCs w:val="21"/>
        </w:rPr>
        <w:t>）从两个口袋中各取一个小球，有多少种不同的取法？</w:t>
      </w:r>
      <w:r w:rsidRPr="000607BE">
        <w:rPr>
          <w:rFonts w:ascii="宋体" w:hAnsi="宋体"/>
          <w:szCs w:val="21"/>
        </w:rPr>
        <w:t xml:space="preserve"> </w:t>
      </w:r>
      <w:r w:rsidRPr="000607BE">
        <w:rPr>
          <w:rFonts w:ascii="宋体" w:hAnsi="宋体"/>
          <w:szCs w:val="21"/>
        </w:rPr>
        <w:br/>
        <w:t>3</w:t>
      </w:r>
      <w:r w:rsidRPr="000607BE">
        <w:rPr>
          <w:rFonts w:ascii="宋体" w:hAnsi="宋体" w:hint="eastAsia"/>
          <w:szCs w:val="21"/>
        </w:rPr>
        <w:t>×</w:t>
      </w:r>
      <w:r w:rsidRPr="000607BE">
        <w:rPr>
          <w:rFonts w:ascii="宋体" w:hAnsi="宋体"/>
          <w:szCs w:val="21"/>
        </w:rPr>
        <w:t>4=12</w:t>
      </w:r>
      <w:r w:rsidRPr="000607BE">
        <w:rPr>
          <w:rFonts w:ascii="宋体" w:hAnsi="宋体" w:hint="eastAsia"/>
          <w:szCs w:val="21"/>
        </w:rPr>
        <w:t>（种）</w:t>
      </w:r>
      <w:r>
        <w:rPr>
          <w:rFonts w:ascii="宋体" w:hAnsi="宋体"/>
          <w:szCs w:val="21"/>
        </w:rPr>
        <w:t xml:space="preserve"> </w:t>
      </w:r>
      <w:r w:rsidRPr="000607BE">
        <w:rPr>
          <w:rFonts w:ascii="宋体"/>
          <w:szCs w:val="21"/>
        </w:rPr>
        <w:br/>
      </w:r>
      <w:r w:rsidRPr="000607BE">
        <w:rPr>
          <w:rFonts w:ascii="宋体" w:hAnsi="宋体" w:hint="eastAsia"/>
          <w:szCs w:val="21"/>
        </w:rPr>
        <w:t>（</w:t>
      </w:r>
      <w:r w:rsidRPr="000607BE">
        <w:rPr>
          <w:rFonts w:ascii="宋体" w:hAnsi="宋体"/>
          <w:szCs w:val="21"/>
        </w:rPr>
        <w:t>2</w:t>
      </w:r>
      <w:r w:rsidRPr="000607BE">
        <w:rPr>
          <w:rFonts w:ascii="宋体" w:hAnsi="宋体" w:hint="eastAsia"/>
          <w:szCs w:val="21"/>
        </w:rPr>
        <w:t>）从两个口袋中任取一个小球，有多少种不同的取法？</w:t>
      </w:r>
      <w:r w:rsidRPr="000607BE">
        <w:rPr>
          <w:rFonts w:ascii="宋体" w:hAnsi="宋体"/>
          <w:szCs w:val="21"/>
        </w:rPr>
        <w:t xml:space="preserve"> </w:t>
      </w:r>
      <w:r w:rsidRPr="000607BE">
        <w:rPr>
          <w:rFonts w:ascii="宋体" w:hAnsi="宋体"/>
          <w:szCs w:val="21"/>
        </w:rPr>
        <w:br/>
        <w:t>3+4=7</w:t>
      </w:r>
      <w:r w:rsidRPr="000607BE">
        <w:rPr>
          <w:rFonts w:ascii="宋体" w:hAnsi="宋体" w:hint="eastAsia"/>
          <w:szCs w:val="21"/>
        </w:rPr>
        <w:t>（种）</w:t>
      </w:r>
    </w:p>
    <w:p w:rsidR="005D42CF" w:rsidRDefault="005D42CF" w:rsidP="00E17A42">
      <w:pPr>
        <w:pStyle w:val="NormalWeb"/>
        <w:rPr>
          <w:sz w:val="21"/>
          <w:szCs w:val="21"/>
        </w:rPr>
      </w:pPr>
    </w:p>
    <w:p w:rsidR="005D42CF" w:rsidRPr="00841ED8" w:rsidRDefault="005D42CF" w:rsidP="00471F5F">
      <w:pPr>
        <w:pStyle w:val="NormalWeb"/>
        <w:ind w:left="720" w:firstLine="405"/>
        <w:rPr>
          <w:sz w:val="21"/>
          <w:szCs w:val="21"/>
        </w:rPr>
      </w:pPr>
    </w:p>
    <w:p w:rsidR="005D42CF" w:rsidRDefault="005D42CF" w:rsidP="00471F5F">
      <w:pPr>
        <w:rPr>
          <w:rFonts w:ascii="宋体"/>
        </w:rPr>
      </w:pPr>
      <w:r>
        <w:rPr>
          <w:rFonts w:ascii="宋体" w:hAnsi="宋体" w:hint="eastAsia"/>
          <w:b/>
        </w:rPr>
        <w:t>第三题答案</w:t>
      </w:r>
      <w:r>
        <w:rPr>
          <w:rFonts w:ascii="宋体" w:hAnsi="宋体" w:hint="eastAsia"/>
        </w:rPr>
        <w:t>：</w:t>
      </w:r>
    </w:p>
    <w:p w:rsidR="005D42CF" w:rsidRPr="00925F5D" w:rsidRDefault="005D42CF" w:rsidP="00E17A42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>
        <w:rPr>
          <w:rFonts w:ascii="宋体" w:hAnsi="宋体" w:hint="eastAsia"/>
          <w:szCs w:val="21"/>
        </w:rPr>
        <w:t>解答：</w:t>
      </w:r>
      <w:r w:rsidRPr="00CF5536">
        <w:rPr>
          <w:rFonts w:ascii="宋体" w:hAnsi="宋体" w:hint="eastAsia"/>
          <w:szCs w:val="21"/>
        </w:rPr>
        <w:t>假如第一盘有</w:t>
      </w:r>
      <w:r w:rsidRPr="00CF5536">
        <w:rPr>
          <w:rFonts w:ascii="宋体" w:hAnsi="宋体"/>
          <w:szCs w:val="21"/>
        </w:rPr>
        <w:t>12</w:t>
      </w:r>
      <w:r w:rsidRPr="00CF5536">
        <w:rPr>
          <w:rFonts w:ascii="宋体" w:hAnsi="宋体" w:hint="eastAsia"/>
          <w:szCs w:val="21"/>
        </w:rPr>
        <w:t>只</w:t>
      </w:r>
      <w:r w:rsidRPr="00CF5536">
        <w:rPr>
          <w:rFonts w:ascii="宋体"/>
          <w:szCs w:val="21"/>
        </w:rPr>
        <w:t>,</w:t>
      </w:r>
      <w:r w:rsidRPr="00CF5536">
        <w:rPr>
          <w:rFonts w:ascii="宋体" w:hAnsi="宋体" w:hint="eastAsia"/>
          <w:szCs w:val="21"/>
        </w:rPr>
        <w:t>那第三盘就有</w:t>
      </w:r>
      <w:r w:rsidRPr="00CF5536">
        <w:rPr>
          <w:rFonts w:ascii="宋体" w:hAnsi="宋体"/>
          <w:szCs w:val="21"/>
        </w:rPr>
        <w:t>9</w:t>
      </w:r>
      <w:r w:rsidRPr="00CF5536">
        <w:rPr>
          <w:rFonts w:ascii="宋体" w:hAnsi="宋体" w:hint="eastAsia"/>
          <w:szCs w:val="21"/>
        </w:rPr>
        <w:t>只</w:t>
      </w:r>
      <w:r w:rsidRPr="00CF5536">
        <w:rPr>
          <w:rFonts w:ascii="宋体"/>
          <w:szCs w:val="21"/>
        </w:rPr>
        <w:t>,</w:t>
      </w:r>
      <w:r w:rsidRPr="00CF5536">
        <w:rPr>
          <w:rFonts w:ascii="宋体" w:hAnsi="宋体" w:hint="eastAsia"/>
          <w:szCs w:val="21"/>
        </w:rPr>
        <w:t>即可得出第二盘有</w:t>
      </w:r>
      <w:r w:rsidRPr="00CF5536">
        <w:rPr>
          <w:rFonts w:ascii="宋体" w:hAnsi="宋体"/>
          <w:szCs w:val="21"/>
        </w:rPr>
        <w:t>14</w:t>
      </w:r>
      <w:r w:rsidRPr="00CF5536">
        <w:rPr>
          <w:rFonts w:ascii="宋体" w:hAnsi="宋体" w:hint="eastAsia"/>
          <w:szCs w:val="21"/>
        </w:rPr>
        <w:t>只</w:t>
      </w:r>
      <w:r w:rsidRPr="00CF5536">
        <w:rPr>
          <w:rFonts w:ascii="宋体" w:hAnsi="宋体"/>
          <w:szCs w:val="21"/>
        </w:rPr>
        <w:t xml:space="preserve">. </w:t>
      </w:r>
      <w:r w:rsidRPr="00CF5536">
        <w:rPr>
          <w:rFonts w:ascii="宋体" w:hAnsi="宋体"/>
          <w:szCs w:val="21"/>
        </w:rPr>
        <w:br/>
      </w:r>
      <w:r w:rsidRPr="00CF5536">
        <w:rPr>
          <w:rFonts w:ascii="宋体" w:hAnsi="宋体" w:hint="eastAsia"/>
          <w:szCs w:val="21"/>
        </w:rPr>
        <w:t>答</w:t>
      </w:r>
      <w:r w:rsidRPr="00CF5536">
        <w:rPr>
          <w:rFonts w:ascii="宋体" w:hAnsi="宋体"/>
          <w:szCs w:val="21"/>
        </w:rPr>
        <w:t>:</w:t>
      </w:r>
      <w:r w:rsidRPr="00CF5536">
        <w:rPr>
          <w:rFonts w:ascii="宋体" w:hAnsi="宋体" w:hint="eastAsia"/>
          <w:szCs w:val="21"/>
        </w:rPr>
        <w:t>第三盘桃子最少</w:t>
      </w:r>
      <w:r w:rsidRPr="00CF5536">
        <w:rPr>
          <w:rFonts w:ascii="宋体"/>
          <w:szCs w:val="21"/>
        </w:rPr>
        <w:t>.</w:t>
      </w:r>
    </w:p>
    <w:p w:rsidR="005D42CF" w:rsidRDefault="005D42CF" w:rsidP="00E17A42">
      <w:pPr>
        <w:pStyle w:val="NormalWeb"/>
        <w:rPr>
          <w:b/>
        </w:rPr>
      </w:pPr>
    </w:p>
    <w:p w:rsidR="005D42CF" w:rsidRPr="00C45A32" w:rsidRDefault="005D42CF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第四题答案</w:t>
      </w:r>
      <w:r>
        <w:rPr>
          <w:rFonts w:ascii="宋体" w:hAnsi="宋体" w:hint="eastAsia"/>
        </w:rPr>
        <w:t>：</w:t>
      </w:r>
    </w:p>
    <w:p w:rsidR="005D42CF" w:rsidRPr="00925F5D" w:rsidRDefault="005D42CF" w:rsidP="00E17A42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>
        <w:rPr>
          <w:rFonts w:ascii="宋体" w:hAnsi="宋体" w:hint="eastAsia"/>
          <w:szCs w:val="21"/>
        </w:rPr>
        <w:t>解答：</w:t>
      </w:r>
      <w:r w:rsidRPr="00EA5B07">
        <w:rPr>
          <w:rFonts w:ascii="宋体" w:hAnsi="宋体" w:hint="eastAsia"/>
          <w:szCs w:val="21"/>
        </w:rPr>
        <w:t>从少的看起，三棵树把道路分成两段，四棵树把路分成</w:t>
      </w:r>
      <w:r w:rsidRPr="00EA5B07">
        <w:rPr>
          <w:rFonts w:ascii="宋体" w:hAnsi="宋体"/>
          <w:szCs w:val="21"/>
        </w:rPr>
        <w:t>3</w:t>
      </w:r>
      <w:r w:rsidRPr="00EA5B07">
        <w:rPr>
          <w:rFonts w:ascii="宋体" w:hAnsi="宋体" w:hint="eastAsia"/>
          <w:szCs w:val="21"/>
        </w:rPr>
        <w:t>段，同理，</w:t>
      </w:r>
      <w:r w:rsidRPr="00EA5B07">
        <w:rPr>
          <w:rFonts w:ascii="宋体" w:hAnsi="宋体"/>
          <w:szCs w:val="21"/>
        </w:rPr>
        <w:t>9</w:t>
      </w:r>
      <w:r w:rsidRPr="00EA5B07">
        <w:rPr>
          <w:rFonts w:ascii="宋体" w:hAnsi="宋体" w:hint="eastAsia"/>
          <w:szCs w:val="21"/>
        </w:rPr>
        <w:t>颗树把路分成</w:t>
      </w:r>
      <w:r w:rsidRPr="00EA5B07">
        <w:rPr>
          <w:rFonts w:ascii="宋体" w:hAnsi="宋体"/>
          <w:szCs w:val="21"/>
        </w:rPr>
        <w:t>8</w:t>
      </w:r>
      <w:r w:rsidRPr="00EA5B07">
        <w:rPr>
          <w:rFonts w:ascii="宋体" w:hAnsi="宋体" w:hint="eastAsia"/>
          <w:szCs w:val="21"/>
        </w:rPr>
        <w:t>段，每段是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米"/>
        </w:smartTagPr>
        <w:r w:rsidRPr="00EA5B07">
          <w:rPr>
            <w:rFonts w:ascii="宋体" w:hAnsi="宋体"/>
            <w:szCs w:val="21"/>
          </w:rPr>
          <w:t>3</w:t>
        </w:r>
        <w:r w:rsidRPr="00EA5B07">
          <w:rPr>
            <w:rFonts w:ascii="宋体" w:hAnsi="宋体" w:hint="eastAsia"/>
            <w:szCs w:val="21"/>
          </w:rPr>
          <w:t>米</w:t>
        </w:r>
      </w:smartTag>
      <w:r w:rsidRPr="00EA5B07">
        <w:rPr>
          <w:rFonts w:ascii="宋体" w:hAnsi="宋体" w:hint="eastAsia"/>
          <w:szCs w:val="21"/>
        </w:rPr>
        <w:t>，那么这条马路一共有</w:t>
      </w:r>
      <w:r w:rsidRPr="00EA5B07">
        <w:rPr>
          <w:rFonts w:ascii="宋体" w:hAnsi="宋体"/>
          <w:szCs w:val="21"/>
        </w:rPr>
        <w:t>8</w:t>
      </w:r>
      <w:r w:rsidRPr="00EA5B07">
        <w:rPr>
          <w:rFonts w:ascii="宋体" w:hAnsi="宋体" w:hint="eastAsia"/>
          <w:szCs w:val="21"/>
        </w:rPr>
        <w:t>个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米"/>
        </w:smartTagPr>
        <w:r w:rsidRPr="00EA5B07">
          <w:rPr>
            <w:rFonts w:ascii="宋体" w:hAnsi="宋体"/>
            <w:szCs w:val="21"/>
          </w:rPr>
          <w:t>3</w:t>
        </w:r>
        <w:r w:rsidRPr="00EA5B07">
          <w:rPr>
            <w:rFonts w:ascii="宋体" w:hAnsi="宋体" w:hint="eastAsia"/>
            <w:szCs w:val="21"/>
          </w:rPr>
          <w:t>米</w:t>
        </w:r>
      </w:smartTag>
      <w:r w:rsidRPr="00EA5B07">
        <w:rPr>
          <w:rFonts w:ascii="宋体" w:hAnsi="宋体" w:hint="eastAsia"/>
          <w:szCs w:val="21"/>
        </w:rPr>
        <w:t>那么长，这条马路有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米"/>
        </w:smartTagPr>
        <w:r w:rsidRPr="00EA5B07">
          <w:rPr>
            <w:rFonts w:ascii="宋体" w:hAnsi="宋体"/>
            <w:szCs w:val="21"/>
          </w:rPr>
          <w:t>24</w:t>
        </w:r>
        <w:r w:rsidRPr="00EA5B07">
          <w:rPr>
            <w:rFonts w:ascii="宋体" w:hAnsi="宋体" w:hint="eastAsia"/>
            <w:szCs w:val="21"/>
          </w:rPr>
          <w:t>米</w:t>
        </w:r>
      </w:smartTag>
      <w:r w:rsidRPr="00EA5B07">
        <w:rPr>
          <w:rFonts w:ascii="宋体" w:hAnsi="宋体" w:hint="eastAsia"/>
          <w:szCs w:val="21"/>
        </w:rPr>
        <w:t>长。</w:t>
      </w:r>
    </w:p>
    <w:p w:rsidR="005D42CF" w:rsidRPr="00E17A42" w:rsidRDefault="005D42CF" w:rsidP="00E17A42">
      <w:pPr>
        <w:pStyle w:val="NormalWeb"/>
      </w:pPr>
    </w:p>
    <w:p w:rsidR="005D42CF" w:rsidRDefault="005D42CF" w:rsidP="00471F5F">
      <w:pPr>
        <w:pStyle w:val="NormalWeb"/>
        <w:ind w:left="720" w:firstLine="465"/>
      </w:pPr>
    </w:p>
    <w:p w:rsidR="005D42CF" w:rsidRPr="00C45A32" w:rsidRDefault="005D42CF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第五题答案</w:t>
      </w:r>
      <w:r>
        <w:rPr>
          <w:rFonts w:ascii="宋体" w:hAnsi="宋体" w:hint="eastAsia"/>
        </w:rPr>
        <w:t>：</w:t>
      </w:r>
    </w:p>
    <w:p w:rsidR="005D42CF" w:rsidRDefault="005D42CF" w:rsidP="00471F5F">
      <w:pPr>
        <w:pStyle w:val="NormalWeb"/>
        <w:jc w:val="both"/>
        <w:rPr>
          <w:b/>
        </w:rPr>
      </w:pPr>
      <w:r w:rsidRPr="00AA37BB">
        <w:rPr>
          <w:rFonts w:hint="eastAsia"/>
          <w:b/>
          <w:sz w:val="21"/>
          <w:szCs w:val="21"/>
        </w:rPr>
        <w:t>解答</w:t>
      </w:r>
      <w:r w:rsidRPr="00AA37BB">
        <w:rPr>
          <w:rFonts w:hint="eastAsia"/>
          <w:b/>
        </w:rPr>
        <w:t>：</w:t>
      </w:r>
    </w:p>
    <w:p w:rsidR="005D42CF" w:rsidRPr="00925F5D" w:rsidRDefault="005D42CF" w:rsidP="00E17A42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DB3EB6">
        <w:rPr>
          <w:rFonts w:ascii="宋体" w:hAnsi="宋体" w:hint="eastAsia"/>
          <w:szCs w:val="21"/>
        </w:rPr>
        <w:t>可以用假设法解答</w:t>
      </w:r>
      <w:r w:rsidRPr="00DB3EB6">
        <w:rPr>
          <w:rFonts w:ascii="宋体" w:hAnsi="宋体"/>
          <w:szCs w:val="21"/>
        </w:rPr>
        <w:t>:</w:t>
      </w:r>
      <w:r w:rsidRPr="00DB3EB6">
        <w:rPr>
          <w:rFonts w:ascii="宋体" w:hAnsi="宋体" w:hint="eastAsia"/>
          <w:szCs w:val="21"/>
        </w:rPr>
        <w:t>假如第一盘有</w:t>
      </w:r>
      <w:r w:rsidRPr="00DB3EB6">
        <w:rPr>
          <w:rFonts w:ascii="宋体" w:hAnsi="宋体"/>
          <w:szCs w:val="21"/>
        </w:rPr>
        <w:t>10</w:t>
      </w:r>
      <w:r w:rsidRPr="00DB3EB6">
        <w:rPr>
          <w:rFonts w:ascii="宋体" w:hAnsi="宋体" w:hint="eastAsia"/>
          <w:szCs w:val="21"/>
        </w:rPr>
        <w:t>只桃子</w:t>
      </w:r>
      <w:r w:rsidRPr="00DB3EB6">
        <w:rPr>
          <w:rFonts w:ascii="宋体"/>
          <w:szCs w:val="21"/>
        </w:rPr>
        <w:t>,</w:t>
      </w:r>
      <w:r w:rsidRPr="00DB3EB6">
        <w:rPr>
          <w:rFonts w:ascii="宋体" w:hAnsi="宋体" w:hint="eastAsia"/>
          <w:szCs w:val="21"/>
        </w:rPr>
        <w:t>第三盘就有</w:t>
      </w:r>
      <w:r w:rsidRPr="00DB3EB6">
        <w:rPr>
          <w:rFonts w:ascii="宋体" w:hAnsi="宋体"/>
          <w:szCs w:val="21"/>
        </w:rPr>
        <w:t>10-3=7</w:t>
      </w:r>
      <w:r w:rsidRPr="00DB3EB6">
        <w:rPr>
          <w:rFonts w:ascii="宋体" w:hAnsi="宋体" w:hint="eastAsia"/>
          <w:szCs w:val="21"/>
        </w:rPr>
        <w:t>只桃子</w:t>
      </w:r>
      <w:r w:rsidRPr="00DB3EB6">
        <w:rPr>
          <w:rFonts w:ascii="宋体"/>
          <w:szCs w:val="21"/>
        </w:rPr>
        <w:t>,</w:t>
      </w:r>
      <w:r w:rsidRPr="00DB3EB6">
        <w:rPr>
          <w:rFonts w:ascii="宋体" w:hAnsi="宋体" w:hint="eastAsia"/>
          <w:szCs w:val="21"/>
        </w:rPr>
        <w:t>第二盘就有</w:t>
      </w:r>
      <w:r w:rsidRPr="00DB3EB6">
        <w:rPr>
          <w:rFonts w:ascii="宋体" w:hAnsi="宋体"/>
          <w:szCs w:val="21"/>
        </w:rPr>
        <w:t>7+5=12</w:t>
      </w:r>
      <w:r w:rsidRPr="00DB3EB6">
        <w:rPr>
          <w:rFonts w:ascii="宋体" w:hAnsi="宋体" w:hint="eastAsia"/>
          <w:szCs w:val="21"/>
        </w:rPr>
        <w:t>只桃子</w:t>
      </w:r>
      <w:r w:rsidRPr="00DB3EB6">
        <w:rPr>
          <w:rFonts w:ascii="宋体" w:hAnsi="宋体"/>
          <w:szCs w:val="21"/>
        </w:rPr>
        <w:t xml:space="preserve">.12&gt;10&gt;7 </w:t>
      </w:r>
      <w:r w:rsidRPr="00DB3EB6">
        <w:rPr>
          <w:rFonts w:ascii="宋体" w:hAnsi="宋体"/>
          <w:szCs w:val="21"/>
        </w:rPr>
        <w:br/>
      </w:r>
      <w:r w:rsidRPr="00DB3EB6">
        <w:rPr>
          <w:rFonts w:ascii="宋体" w:hAnsi="宋体" w:hint="eastAsia"/>
          <w:szCs w:val="21"/>
        </w:rPr>
        <w:t>答</w:t>
      </w:r>
      <w:r w:rsidRPr="00DB3EB6">
        <w:rPr>
          <w:rFonts w:ascii="宋体" w:hAnsi="宋体"/>
          <w:szCs w:val="21"/>
        </w:rPr>
        <w:t>:</w:t>
      </w:r>
      <w:r w:rsidRPr="00DB3EB6">
        <w:rPr>
          <w:rFonts w:ascii="宋体" w:hAnsi="宋体" w:hint="eastAsia"/>
          <w:szCs w:val="21"/>
        </w:rPr>
        <w:t>第三盘桃子最少</w:t>
      </w:r>
      <w:r w:rsidRPr="00DB3EB6">
        <w:rPr>
          <w:rFonts w:ascii="宋体"/>
          <w:szCs w:val="21"/>
        </w:rPr>
        <w:t>.</w:t>
      </w:r>
    </w:p>
    <w:p w:rsidR="005D42CF" w:rsidRPr="00E17A42" w:rsidRDefault="005D42CF" w:rsidP="00471F5F">
      <w:pPr>
        <w:rPr>
          <w:szCs w:val="21"/>
        </w:rPr>
        <w:sectPr w:rsidR="005D42CF" w:rsidRPr="00E17A42" w:rsidSect="00471F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5D42CF" w:rsidRDefault="005D42CF" w:rsidP="00471F5F"/>
    <w:sectPr w:rsidR="005D42CF" w:rsidSect="00471F5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2CF" w:rsidRDefault="005D42CF" w:rsidP="00E1138C">
      <w:r>
        <w:separator/>
      </w:r>
    </w:p>
  </w:endnote>
  <w:endnote w:type="continuationSeparator" w:id="0">
    <w:p w:rsidR="005D42CF" w:rsidRDefault="005D42CF" w:rsidP="00E1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Pr="00B13469" w:rsidRDefault="005D42CF" w:rsidP="00B13469">
    <w:pPr>
      <w:pStyle w:val="Footer"/>
      <w:jc w:val="center"/>
    </w:pPr>
    <w:r>
      <w:t>E</w:t>
    </w:r>
    <w:r>
      <w:rPr>
        <w:rFonts w:hint="eastAsia"/>
      </w:rPr>
      <w:t>度教育网：</w:t>
    </w:r>
    <w:r>
      <w:t>www.eduu.com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Default="005D42C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Pr="00B13469" w:rsidRDefault="005D42CF" w:rsidP="00B13469">
    <w:pPr>
      <w:pStyle w:val="Footer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022-27309855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Default="005D42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2CF" w:rsidRDefault="005D42CF" w:rsidP="00E1138C">
      <w:r>
        <w:separator/>
      </w:r>
    </w:p>
  </w:footnote>
  <w:footnote w:type="continuationSeparator" w:id="0">
    <w:p w:rsidR="005D42CF" w:rsidRDefault="005D42CF" w:rsidP="00E11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Default="005D42CF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415.2pt;height:622.8pt;z-index:-251658240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6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aoshu.eduu.com</w:t>
    </w:r>
    <w:r>
      <w:t xml:space="preserve"> </w:t>
    </w:r>
  </w:p>
  <w:p w:rsidR="005D42CF" w:rsidRDefault="005D42CF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Default="005D42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Default="005D42CF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50" type="#_x0000_t75" style="position:absolute;margin-left:0;margin-top:0;width:415.2pt;height:622.8pt;z-index:-25165926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8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www.aoshu.com</w:t>
    </w:r>
    <w:r>
      <w:t xml:space="preserve"> </w:t>
    </w:r>
  </w:p>
  <w:p w:rsidR="005D42CF" w:rsidRDefault="005D42CF">
    <w:pPr>
      <w:pStyle w:val="Header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CF" w:rsidRDefault="005D42C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F5F"/>
    <w:rsid w:val="00000772"/>
    <w:rsid w:val="00003928"/>
    <w:rsid w:val="00003AFA"/>
    <w:rsid w:val="00004F80"/>
    <w:rsid w:val="000057AB"/>
    <w:rsid w:val="0000751C"/>
    <w:rsid w:val="00007D0D"/>
    <w:rsid w:val="00007FE9"/>
    <w:rsid w:val="0001516B"/>
    <w:rsid w:val="000154D9"/>
    <w:rsid w:val="000173B8"/>
    <w:rsid w:val="0001793E"/>
    <w:rsid w:val="00020192"/>
    <w:rsid w:val="00024AEE"/>
    <w:rsid w:val="00027D70"/>
    <w:rsid w:val="000337E0"/>
    <w:rsid w:val="00034F0D"/>
    <w:rsid w:val="00035C28"/>
    <w:rsid w:val="00035DC4"/>
    <w:rsid w:val="000368E0"/>
    <w:rsid w:val="0004066E"/>
    <w:rsid w:val="00040CD0"/>
    <w:rsid w:val="00040FC1"/>
    <w:rsid w:val="0004173E"/>
    <w:rsid w:val="00043A1E"/>
    <w:rsid w:val="00044449"/>
    <w:rsid w:val="00044606"/>
    <w:rsid w:val="00045803"/>
    <w:rsid w:val="00052DC9"/>
    <w:rsid w:val="000607BE"/>
    <w:rsid w:val="00060C28"/>
    <w:rsid w:val="00063573"/>
    <w:rsid w:val="00063B7D"/>
    <w:rsid w:val="000651B6"/>
    <w:rsid w:val="0007040A"/>
    <w:rsid w:val="000712CF"/>
    <w:rsid w:val="00072079"/>
    <w:rsid w:val="00072D85"/>
    <w:rsid w:val="000743AF"/>
    <w:rsid w:val="000762D6"/>
    <w:rsid w:val="00077848"/>
    <w:rsid w:val="00080C20"/>
    <w:rsid w:val="00082D43"/>
    <w:rsid w:val="000844ED"/>
    <w:rsid w:val="00091639"/>
    <w:rsid w:val="000924F2"/>
    <w:rsid w:val="000954E1"/>
    <w:rsid w:val="00095F40"/>
    <w:rsid w:val="00096AAC"/>
    <w:rsid w:val="000A09B6"/>
    <w:rsid w:val="000A4A3D"/>
    <w:rsid w:val="000A4A51"/>
    <w:rsid w:val="000A4E9E"/>
    <w:rsid w:val="000A6AF3"/>
    <w:rsid w:val="000A7659"/>
    <w:rsid w:val="000B282C"/>
    <w:rsid w:val="000B3F52"/>
    <w:rsid w:val="000B553F"/>
    <w:rsid w:val="000B73BA"/>
    <w:rsid w:val="000C0529"/>
    <w:rsid w:val="000C5588"/>
    <w:rsid w:val="000C73BF"/>
    <w:rsid w:val="000D0476"/>
    <w:rsid w:val="000D09D0"/>
    <w:rsid w:val="000D3FC8"/>
    <w:rsid w:val="000D4CFE"/>
    <w:rsid w:val="000D50CB"/>
    <w:rsid w:val="000D595E"/>
    <w:rsid w:val="000D68B9"/>
    <w:rsid w:val="000E20EE"/>
    <w:rsid w:val="000E3125"/>
    <w:rsid w:val="000E374C"/>
    <w:rsid w:val="000E4763"/>
    <w:rsid w:val="000F0D36"/>
    <w:rsid w:val="000F2F01"/>
    <w:rsid w:val="000F306D"/>
    <w:rsid w:val="000F3344"/>
    <w:rsid w:val="000F7EB4"/>
    <w:rsid w:val="0010176E"/>
    <w:rsid w:val="00102AD2"/>
    <w:rsid w:val="0010386C"/>
    <w:rsid w:val="001075DB"/>
    <w:rsid w:val="00107675"/>
    <w:rsid w:val="00107837"/>
    <w:rsid w:val="00111132"/>
    <w:rsid w:val="001113AD"/>
    <w:rsid w:val="00113D41"/>
    <w:rsid w:val="00115DB7"/>
    <w:rsid w:val="00120ECD"/>
    <w:rsid w:val="0012218C"/>
    <w:rsid w:val="001223A3"/>
    <w:rsid w:val="00124984"/>
    <w:rsid w:val="001260A8"/>
    <w:rsid w:val="00127A6E"/>
    <w:rsid w:val="001374D5"/>
    <w:rsid w:val="001375F9"/>
    <w:rsid w:val="00140CF5"/>
    <w:rsid w:val="00143755"/>
    <w:rsid w:val="0014600B"/>
    <w:rsid w:val="00146720"/>
    <w:rsid w:val="00150CA1"/>
    <w:rsid w:val="00150F0D"/>
    <w:rsid w:val="00152A32"/>
    <w:rsid w:val="00153611"/>
    <w:rsid w:val="0015454B"/>
    <w:rsid w:val="00155B22"/>
    <w:rsid w:val="00155FD6"/>
    <w:rsid w:val="00161454"/>
    <w:rsid w:val="001615A3"/>
    <w:rsid w:val="00162080"/>
    <w:rsid w:val="00170154"/>
    <w:rsid w:val="00170B1F"/>
    <w:rsid w:val="00171C89"/>
    <w:rsid w:val="00172EC3"/>
    <w:rsid w:val="00173C8E"/>
    <w:rsid w:val="001766C8"/>
    <w:rsid w:val="00177C1D"/>
    <w:rsid w:val="00180FE3"/>
    <w:rsid w:val="0018152E"/>
    <w:rsid w:val="00181902"/>
    <w:rsid w:val="00190028"/>
    <w:rsid w:val="0019027A"/>
    <w:rsid w:val="00190BE7"/>
    <w:rsid w:val="00195640"/>
    <w:rsid w:val="001968B0"/>
    <w:rsid w:val="00197EBD"/>
    <w:rsid w:val="001A085E"/>
    <w:rsid w:val="001A2BE0"/>
    <w:rsid w:val="001A3B0F"/>
    <w:rsid w:val="001A452E"/>
    <w:rsid w:val="001B0370"/>
    <w:rsid w:val="001B0E26"/>
    <w:rsid w:val="001B1A58"/>
    <w:rsid w:val="001B2036"/>
    <w:rsid w:val="001B592B"/>
    <w:rsid w:val="001B71A7"/>
    <w:rsid w:val="001B74E4"/>
    <w:rsid w:val="001C0DD2"/>
    <w:rsid w:val="001C2876"/>
    <w:rsid w:val="001C3C52"/>
    <w:rsid w:val="001C5BA6"/>
    <w:rsid w:val="001C7362"/>
    <w:rsid w:val="001C7768"/>
    <w:rsid w:val="001C79AC"/>
    <w:rsid w:val="001C7E14"/>
    <w:rsid w:val="001D2B5F"/>
    <w:rsid w:val="001D32D1"/>
    <w:rsid w:val="001D403D"/>
    <w:rsid w:val="001D4D95"/>
    <w:rsid w:val="001E0487"/>
    <w:rsid w:val="001E0541"/>
    <w:rsid w:val="001E0981"/>
    <w:rsid w:val="001E0C62"/>
    <w:rsid w:val="001E37C1"/>
    <w:rsid w:val="001E4E68"/>
    <w:rsid w:val="001E6321"/>
    <w:rsid w:val="001E725B"/>
    <w:rsid w:val="001F3A61"/>
    <w:rsid w:val="00200DA9"/>
    <w:rsid w:val="00202F62"/>
    <w:rsid w:val="00204864"/>
    <w:rsid w:val="00204BF5"/>
    <w:rsid w:val="002061A1"/>
    <w:rsid w:val="00207FF0"/>
    <w:rsid w:val="00214AB3"/>
    <w:rsid w:val="0021785D"/>
    <w:rsid w:val="00224277"/>
    <w:rsid w:val="00224643"/>
    <w:rsid w:val="00232089"/>
    <w:rsid w:val="002334B6"/>
    <w:rsid w:val="0023387D"/>
    <w:rsid w:val="00234C7A"/>
    <w:rsid w:val="002350CA"/>
    <w:rsid w:val="00240E58"/>
    <w:rsid w:val="0024164C"/>
    <w:rsid w:val="0024424E"/>
    <w:rsid w:val="002442AF"/>
    <w:rsid w:val="00244FBA"/>
    <w:rsid w:val="00245942"/>
    <w:rsid w:val="00246280"/>
    <w:rsid w:val="00246D3D"/>
    <w:rsid w:val="00246E41"/>
    <w:rsid w:val="002475F1"/>
    <w:rsid w:val="00253E87"/>
    <w:rsid w:val="00254F5A"/>
    <w:rsid w:val="0025571F"/>
    <w:rsid w:val="00257988"/>
    <w:rsid w:val="002626C2"/>
    <w:rsid w:val="002643B4"/>
    <w:rsid w:val="00265BC3"/>
    <w:rsid w:val="00265C3A"/>
    <w:rsid w:val="00266DE7"/>
    <w:rsid w:val="00267155"/>
    <w:rsid w:val="00270FCD"/>
    <w:rsid w:val="00271F9B"/>
    <w:rsid w:val="00273995"/>
    <w:rsid w:val="00273E69"/>
    <w:rsid w:val="00275192"/>
    <w:rsid w:val="00277FF7"/>
    <w:rsid w:val="0028276B"/>
    <w:rsid w:val="00284E34"/>
    <w:rsid w:val="00286C3C"/>
    <w:rsid w:val="00287193"/>
    <w:rsid w:val="00293E49"/>
    <w:rsid w:val="00295973"/>
    <w:rsid w:val="00296EB3"/>
    <w:rsid w:val="002A06BE"/>
    <w:rsid w:val="002A0980"/>
    <w:rsid w:val="002A62E9"/>
    <w:rsid w:val="002B2551"/>
    <w:rsid w:val="002C0161"/>
    <w:rsid w:val="002C3BAF"/>
    <w:rsid w:val="002C5FDF"/>
    <w:rsid w:val="002C6ABD"/>
    <w:rsid w:val="002D19C7"/>
    <w:rsid w:val="002D4ADC"/>
    <w:rsid w:val="002E15B9"/>
    <w:rsid w:val="002E29CD"/>
    <w:rsid w:val="002E3240"/>
    <w:rsid w:val="002E475C"/>
    <w:rsid w:val="002E4C42"/>
    <w:rsid w:val="002E56C5"/>
    <w:rsid w:val="002F1B75"/>
    <w:rsid w:val="0030112D"/>
    <w:rsid w:val="003018CA"/>
    <w:rsid w:val="00304929"/>
    <w:rsid w:val="0031072C"/>
    <w:rsid w:val="00310EF7"/>
    <w:rsid w:val="00316A2A"/>
    <w:rsid w:val="00321272"/>
    <w:rsid w:val="00321EDB"/>
    <w:rsid w:val="0032329A"/>
    <w:rsid w:val="00323732"/>
    <w:rsid w:val="00324281"/>
    <w:rsid w:val="003244CB"/>
    <w:rsid w:val="0032672F"/>
    <w:rsid w:val="00327F1E"/>
    <w:rsid w:val="00330BF0"/>
    <w:rsid w:val="00332D83"/>
    <w:rsid w:val="00335311"/>
    <w:rsid w:val="00336602"/>
    <w:rsid w:val="00340CF2"/>
    <w:rsid w:val="0034193C"/>
    <w:rsid w:val="00342850"/>
    <w:rsid w:val="0034397F"/>
    <w:rsid w:val="00344465"/>
    <w:rsid w:val="003461B0"/>
    <w:rsid w:val="0034632A"/>
    <w:rsid w:val="00354249"/>
    <w:rsid w:val="003542B1"/>
    <w:rsid w:val="003610DF"/>
    <w:rsid w:val="00361FF7"/>
    <w:rsid w:val="00363A30"/>
    <w:rsid w:val="00363FBB"/>
    <w:rsid w:val="00364FD8"/>
    <w:rsid w:val="00365C19"/>
    <w:rsid w:val="00366718"/>
    <w:rsid w:val="00367545"/>
    <w:rsid w:val="00372116"/>
    <w:rsid w:val="00373A3B"/>
    <w:rsid w:val="00373EF9"/>
    <w:rsid w:val="0037519F"/>
    <w:rsid w:val="0037534F"/>
    <w:rsid w:val="00376CBC"/>
    <w:rsid w:val="0038208C"/>
    <w:rsid w:val="00383D1C"/>
    <w:rsid w:val="00386B53"/>
    <w:rsid w:val="003902E5"/>
    <w:rsid w:val="003917D3"/>
    <w:rsid w:val="00392651"/>
    <w:rsid w:val="003941BF"/>
    <w:rsid w:val="00394894"/>
    <w:rsid w:val="003963B5"/>
    <w:rsid w:val="00396D32"/>
    <w:rsid w:val="0039738E"/>
    <w:rsid w:val="00397C93"/>
    <w:rsid w:val="00397EB9"/>
    <w:rsid w:val="003A1143"/>
    <w:rsid w:val="003A34F9"/>
    <w:rsid w:val="003A560E"/>
    <w:rsid w:val="003A69CF"/>
    <w:rsid w:val="003A6F91"/>
    <w:rsid w:val="003A77CC"/>
    <w:rsid w:val="003B13FA"/>
    <w:rsid w:val="003B1754"/>
    <w:rsid w:val="003B2A72"/>
    <w:rsid w:val="003B58C3"/>
    <w:rsid w:val="003B634E"/>
    <w:rsid w:val="003C0FED"/>
    <w:rsid w:val="003C30E4"/>
    <w:rsid w:val="003C4079"/>
    <w:rsid w:val="003C605E"/>
    <w:rsid w:val="003D1FF5"/>
    <w:rsid w:val="003D4DDB"/>
    <w:rsid w:val="003D52E2"/>
    <w:rsid w:val="003D543E"/>
    <w:rsid w:val="003D5E4D"/>
    <w:rsid w:val="003D6B71"/>
    <w:rsid w:val="003E4D57"/>
    <w:rsid w:val="003E685C"/>
    <w:rsid w:val="003E7E72"/>
    <w:rsid w:val="003F0ACC"/>
    <w:rsid w:val="003F430C"/>
    <w:rsid w:val="003F4517"/>
    <w:rsid w:val="003F62DE"/>
    <w:rsid w:val="003F6EF4"/>
    <w:rsid w:val="0040142A"/>
    <w:rsid w:val="00410254"/>
    <w:rsid w:val="0041041C"/>
    <w:rsid w:val="00413E40"/>
    <w:rsid w:val="00415844"/>
    <w:rsid w:val="004163D4"/>
    <w:rsid w:val="0042343D"/>
    <w:rsid w:val="004245BC"/>
    <w:rsid w:val="004263BF"/>
    <w:rsid w:val="00427083"/>
    <w:rsid w:val="00430700"/>
    <w:rsid w:val="00430DF8"/>
    <w:rsid w:val="004317F3"/>
    <w:rsid w:val="00432070"/>
    <w:rsid w:val="00434D56"/>
    <w:rsid w:val="004365B1"/>
    <w:rsid w:val="00440B8E"/>
    <w:rsid w:val="00440E4A"/>
    <w:rsid w:val="00442B94"/>
    <w:rsid w:val="0044373F"/>
    <w:rsid w:val="00451330"/>
    <w:rsid w:val="00452920"/>
    <w:rsid w:val="004529C8"/>
    <w:rsid w:val="00453453"/>
    <w:rsid w:val="00454FA8"/>
    <w:rsid w:val="00460576"/>
    <w:rsid w:val="004609A0"/>
    <w:rsid w:val="00460E2C"/>
    <w:rsid w:val="00462297"/>
    <w:rsid w:val="0046350E"/>
    <w:rsid w:val="0046441A"/>
    <w:rsid w:val="00466551"/>
    <w:rsid w:val="00471080"/>
    <w:rsid w:val="00471F5F"/>
    <w:rsid w:val="00474DC5"/>
    <w:rsid w:val="0048266C"/>
    <w:rsid w:val="004848FD"/>
    <w:rsid w:val="00484E84"/>
    <w:rsid w:val="00487313"/>
    <w:rsid w:val="00487792"/>
    <w:rsid w:val="00491616"/>
    <w:rsid w:val="004964E4"/>
    <w:rsid w:val="004968C4"/>
    <w:rsid w:val="00496A4C"/>
    <w:rsid w:val="0049701A"/>
    <w:rsid w:val="004A0E32"/>
    <w:rsid w:val="004A11CC"/>
    <w:rsid w:val="004A1D12"/>
    <w:rsid w:val="004A4BA8"/>
    <w:rsid w:val="004B167A"/>
    <w:rsid w:val="004B19FC"/>
    <w:rsid w:val="004B1DE9"/>
    <w:rsid w:val="004B2603"/>
    <w:rsid w:val="004B2948"/>
    <w:rsid w:val="004B45BC"/>
    <w:rsid w:val="004B6EA7"/>
    <w:rsid w:val="004C0550"/>
    <w:rsid w:val="004C172F"/>
    <w:rsid w:val="004C3D1C"/>
    <w:rsid w:val="004C528A"/>
    <w:rsid w:val="004D1A0A"/>
    <w:rsid w:val="004D1ABE"/>
    <w:rsid w:val="004D462B"/>
    <w:rsid w:val="004D5DA3"/>
    <w:rsid w:val="004D621C"/>
    <w:rsid w:val="004D77A5"/>
    <w:rsid w:val="004E3042"/>
    <w:rsid w:val="004E4B40"/>
    <w:rsid w:val="004E6520"/>
    <w:rsid w:val="004E6617"/>
    <w:rsid w:val="004F213C"/>
    <w:rsid w:val="004F5EBD"/>
    <w:rsid w:val="004F7D39"/>
    <w:rsid w:val="005003D5"/>
    <w:rsid w:val="00501853"/>
    <w:rsid w:val="00502900"/>
    <w:rsid w:val="00502D1F"/>
    <w:rsid w:val="00503C87"/>
    <w:rsid w:val="0050419A"/>
    <w:rsid w:val="005051F2"/>
    <w:rsid w:val="005074A8"/>
    <w:rsid w:val="0051038B"/>
    <w:rsid w:val="00521CF2"/>
    <w:rsid w:val="00522001"/>
    <w:rsid w:val="00523E14"/>
    <w:rsid w:val="00525B01"/>
    <w:rsid w:val="005272C8"/>
    <w:rsid w:val="00527AE1"/>
    <w:rsid w:val="005322EF"/>
    <w:rsid w:val="005325A6"/>
    <w:rsid w:val="0053304C"/>
    <w:rsid w:val="0053342B"/>
    <w:rsid w:val="005349DE"/>
    <w:rsid w:val="00535337"/>
    <w:rsid w:val="00535C66"/>
    <w:rsid w:val="0054015A"/>
    <w:rsid w:val="00541500"/>
    <w:rsid w:val="0054197E"/>
    <w:rsid w:val="00543BA4"/>
    <w:rsid w:val="0054499E"/>
    <w:rsid w:val="0054524F"/>
    <w:rsid w:val="00545454"/>
    <w:rsid w:val="005552B6"/>
    <w:rsid w:val="005630CA"/>
    <w:rsid w:val="00564626"/>
    <w:rsid w:val="00564717"/>
    <w:rsid w:val="00566087"/>
    <w:rsid w:val="00566735"/>
    <w:rsid w:val="00566A37"/>
    <w:rsid w:val="00567D20"/>
    <w:rsid w:val="00571C42"/>
    <w:rsid w:val="00574456"/>
    <w:rsid w:val="00574B48"/>
    <w:rsid w:val="00576DFF"/>
    <w:rsid w:val="005776CE"/>
    <w:rsid w:val="00581E4A"/>
    <w:rsid w:val="00587CD1"/>
    <w:rsid w:val="00591B48"/>
    <w:rsid w:val="00593E9E"/>
    <w:rsid w:val="00595632"/>
    <w:rsid w:val="005A6663"/>
    <w:rsid w:val="005B121D"/>
    <w:rsid w:val="005B3AF7"/>
    <w:rsid w:val="005B62BB"/>
    <w:rsid w:val="005B6BA5"/>
    <w:rsid w:val="005B6CAB"/>
    <w:rsid w:val="005B6E00"/>
    <w:rsid w:val="005C0123"/>
    <w:rsid w:val="005C2130"/>
    <w:rsid w:val="005C7246"/>
    <w:rsid w:val="005C763C"/>
    <w:rsid w:val="005D0B95"/>
    <w:rsid w:val="005D40B2"/>
    <w:rsid w:val="005D4179"/>
    <w:rsid w:val="005D42CF"/>
    <w:rsid w:val="005D4458"/>
    <w:rsid w:val="005D5B3D"/>
    <w:rsid w:val="005D6B8B"/>
    <w:rsid w:val="005E0B6F"/>
    <w:rsid w:val="005E148C"/>
    <w:rsid w:val="005E18F1"/>
    <w:rsid w:val="005E20E8"/>
    <w:rsid w:val="005E244E"/>
    <w:rsid w:val="005E24F5"/>
    <w:rsid w:val="005E4070"/>
    <w:rsid w:val="005E559D"/>
    <w:rsid w:val="005E5D18"/>
    <w:rsid w:val="005E74E7"/>
    <w:rsid w:val="005E7709"/>
    <w:rsid w:val="005F0340"/>
    <w:rsid w:val="005F05A4"/>
    <w:rsid w:val="005F2E01"/>
    <w:rsid w:val="005F2ECE"/>
    <w:rsid w:val="005F36AA"/>
    <w:rsid w:val="005F690A"/>
    <w:rsid w:val="00601A75"/>
    <w:rsid w:val="00602965"/>
    <w:rsid w:val="0060609B"/>
    <w:rsid w:val="00607AFD"/>
    <w:rsid w:val="00610A5C"/>
    <w:rsid w:val="006129D5"/>
    <w:rsid w:val="00620AA2"/>
    <w:rsid w:val="006227A3"/>
    <w:rsid w:val="00622C53"/>
    <w:rsid w:val="00632AFA"/>
    <w:rsid w:val="00633BFA"/>
    <w:rsid w:val="006342F5"/>
    <w:rsid w:val="00634F4C"/>
    <w:rsid w:val="00635874"/>
    <w:rsid w:val="00636398"/>
    <w:rsid w:val="00636C89"/>
    <w:rsid w:val="006406C5"/>
    <w:rsid w:val="00643966"/>
    <w:rsid w:val="0064513C"/>
    <w:rsid w:val="00646C14"/>
    <w:rsid w:val="006476AA"/>
    <w:rsid w:val="00651119"/>
    <w:rsid w:val="0065231A"/>
    <w:rsid w:val="00652925"/>
    <w:rsid w:val="006543A9"/>
    <w:rsid w:val="0065660D"/>
    <w:rsid w:val="00656A4F"/>
    <w:rsid w:val="00657444"/>
    <w:rsid w:val="00662294"/>
    <w:rsid w:val="006628AF"/>
    <w:rsid w:val="00662D30"/>
    <w:rsid w:val="00663C56"/>
    <w:rsid w:val="00666E63"/>
    <w:rsid w:val="006711A1"/>
    <w:rsid w:val="00673FCE"/>
    <w:rsid w:val="00681C74"/>
    <w:rsid w:val="00683E46"/>
    <w:rsid w:val="00683E6D"/>
    <w:rsid w:val="00690886"/>
    <w:rsid w:val="006937D4"/>
    <w:rsid w:val="0069389B"/>
    <w:rsid w:val="006939BA"/>
    <w:rsid w:val="00695779"/>
    <w:rsid w:val="00696E97"/>
    <w:rsid w:val="006A0DA9"/>
    <w:rsid w:val="006A33B0"/>
    <w:rsid w:val="006A428D"/>
    <w:rsid w:val="006A62F4"/>
    <w:rsid w:val="006B4248"/>
    <w:rsid w:val="006B4D6C"/>
    <w:rsid w:val="006B5E1C"/>
    <w:rsid w:val="006B7779"/>
    <w:rsid w:val="006C1BE3"/>
    <w:rsid w:val="006C3CCF"/>
    <w:rsid w:val="006D29D3"/>
    <w:rsid w:val="006E0B53"/>
    <w:rsid w:val="006E1A51"/>
    <w:rsid w:val="006E45D1"/>
    <w:rsid w:val="006E74A7"/>
    <w:rsid w:val="006F091C"/>
    <w:rsid w:val="006F0CED"/>
    <w:rsid w:val="006F29F3"/>
    <w:rsid w:val="006F3816"/>
    <w:rsid w:val="006F4121"/>
    <w:rsid w:val="006F5AE1"/>
    <w:rsid w:val="006F5FAB"/>
    <w:rsid w:val="006F7450"/>
    <w:rsid w:val="00700382"/>
    <w:rsid w:val="0070088E"/>
    <w:rsid w:val="00700CE9"/>
    <w:rsid w:val="00701C63"/>
    <w:rsid w:val="00701E85"/>
    <w:rsid w:val="0070206A"/>
    <w:rsid w:val="00703733"/>
    <w:rsid w:val="00704DE8"/>
    <w:rsid w:val="0070525B"/>
    <w:rsid w:val="00705E8E"/>
    <w:rsid w:val="00707191"/>
    <w:rsid w:val="007143A2"/>
    <w:rsid w:val="00715B55"/>
    <w:rsid w:val="00717907"/>
    <w:rsid w:val="0072035D"/>
    <w:rsid w:val="00725E0A"/>
    <w:rsid w:val="0072733D"/>
    <w:rsid w:val="00727FC1"/>
    <w:rsid w:val="00731844"/>
    <w:rsid w:val="00740696"/>
    <w:rsid w:val="0074593A"/>
    <w:rsid w:val="00746A67"/>
    <w:rsid w:val="00751C63"/>
    <w:rsid w:val="007544BC"/>
    <w:rsid w:val="0075553C"/>
    <w:rsid w:val="00757E74"/>
    <w:rsid w:val="00760425"/>
    <w:rsid w:val="00760FF0"/>
    <w:rsid w:val="007628AC"/>
    <w:rsid w:val="00764C0F"/>
    <w:rsid w:val="00775936"/>
    <w:rsid w:val="00776936"/>
    <w:rsid w:val="0077790F"/>
    <w:rsid w:val="00781CAE"/>
    <w:rsid w:val="00782AB0"/>
    <w:rsid w:val="00783DD9"/>
    <w:rsid w:val="0079642E"/>
    <w:rsid w:val="00796BCC"/>
    <w:rsid w:val="00796F40"/>
    <w:rsid w:val="0079734F"/>
    <w:rsid w:val="00797AE3"/>
    <w:rsid w:val="007A0584"/>
    <w:rsid w:val="007A30BD"/>
    <w:rsid w:val="007A4AC3"/>
    <w:rsid w:val="007A7558"/>
    <w:rsid w:val="007B2913"/>
    <w:rsid w:val="007B2B49"/>
    <w:rsid w:val="007B2EA4"/>
    <w:rsid w:val="007B37F2"/>
    <w:rsid w:val="007B3E9D"/>
    <w:rsid w:val="007B44A3"/>
    <w:rsid w:val="007B4642"/>
    <w:rsid w:val="007B75A5"/>
    <w:rsid w:val="007C0752"/>
    <w:rsid w:val="007C0A48"/>
    <w:rsid w:val="007C2A23"/>
    <w:rsid w:val="007C3C67"/>
    <w:rsid w:val="007C4561"/>
    <w:rsid w:val="007C6177"/>
    <w:rsid w:val="007C6C6E"/>
    <w:rsid w:val="007D1365"/>
    <w:rsid w:val="007D1E3A"/>
    <w:rsid w:val="007D2E7D"/>
    <w:rsid w:val="007D37D0"/>
    <w:rsid w:val="007D4547"/>
    <w:rsid w:val="007D678E"/>
    <w:rsid w:val="007E1ED1"/>
    <w:rsid w:val="007E3137"/>
    <w:rsid w:val="007E5318"/>
    <w:rsid w:val="007E59B6"/>
    <w:rsid w:val="007F2FA3"/>
    <w:rsid w:val="007F3873"/>
    <w:rsid w:val="007F6075"/>
    <w:rsid w:val="007F7F84"/>
    <w:rsid w:val="00806E66"/>
    <w:rsid w:val="008139A5"/>
    <w:rsid w:val="008175E0"/>
    <w:rsid w:val="0082047F"/>
    <w:rsid w:val="00820AC3"/>
    <w:rsid w:val="008240CA"/>
    <w:rsid w:val="00825314"/>
    <w:rsid w:val="00825A5F"/>
    <w:rsid w:val="00826E22"/>
    <w:rsid w:val="00831099"/>
    <w:rsid w:val="008312AE"/>
    <w:rsid w:val="0083403B"/>
    <w:rsid w:val="00840361"/>
    <w:rsid w:val="008403F0"/>
    <w:rsid w:val="00841ED8"/>
    <w:rsid w:val="00844639"/>
    <w:rsid w:val="00844983"/>
    <w:rsid w:val="008453D5"/>
    <w:rsid w:val="00846FD7"/>
    <w:rsid w:val="00853145"/>
    <w:rsid w:val="00854B39"/>
    <w:rsid w:val="00855B10"/>
    <w:rsid w:val="008572EC"/>
    <w:rsid w:val="00862D36"/>
    <w:rsid w:val="008632AF"/>
    <w:rsid w:val="00864F1E"/>
    <w:rsid w:val="00867F01"/>
    <w:rsid w:val="008701F9"/>
    <w:rsid w:val="008712A5"/>
    <w:rsid w:val="00871AFE"/>
    <w:rsid w:val="00876277"/>
    <w:rsid w:val="00876676"/>
    <w:rsid w:val="008800FC"/>
    <w:rsid w:val="008810D6"/>
    <w:rsid w:val="008821B3"/>
    <w:rsid w:val="00884C50"/>
    <w:rsid w:val="0088615A"/>
    <w:rsid w:val="00895EE0"/>
    <w:rsid w:val="0089687E"/>
    <w:rsid w:val="008A1077"/>
    <w:rsid w:val="008A1923"/>
    <w:rsid w:val="008A1D10"/>
    <w:rsid w:val="008A1FEB"/>
    <w:rsid w:val="008A37BE"/>
    <w:rsid w:val="008A4E00"/>
    <w:rsid w:val="008A7712"/>
    <w:rsid w:val="008A79A7"/>
    <w:rsid w:val="008B0C79"/>
    <w:rsid w:val="008B14EA"/>
    <w:rsid w:val="008B1948"/>
    <w:rsid w:val="008B42E9"/>
    <w:rsid w:val="008B7AE4"/>
    <w:rsid w:val="008C0ADC"/>
    <w:rsid w:val="008C1A4E"/>
    <w:rsid w:val="008C37B6"/>
    <w:rsid w:val="008C37BA"/>
    <w:rsid w:val="008C426C"/>
    <w:rsid w:val="008C4BB9"/>
    <w:rsid w:val="008C6960"/>
    <w:rsid w:val="008D0095"/>
    <w:rsid w:val="008D04BC"/>
    <w:rsid w:val="008D078E"/>
    <w:rsid w:val="008D6866"/>
    <w:rsid w:val="008D7C25"/>
    <w:rsid w:val="008D7C61"/>
    <w:rsid w:val="008E0DD9"/>
    <w:rsid w:val="008E1821"/>
    <w:rsid w:val="008E2126"/>
    <w:rsid w:val="008E3AB6"/>
    <w:rsid w:val="008E5FD6"/>
    <w:rsid w:val="008E69F5"/>
    <w:rsid w:val="008E6E9F"/>
    <w:rsid w:val="008F3481"/>
    <w:rsid w:val="008F43E2"/>
    <w:rsid w:val="008F557C"/>
    <w:rsid w:val="008F705A"/>
    <w:rsid w:val="008F7840"/>
    <w:rsid w:val="00900AB8"/>
    <w:rsid w:val="009010B9"/>
    <w:rsid w:val="00903503"/>
    <w:rsid w:val="0090372E"/>
    <w:rsid w:val="00905853"/>
    <w:rsid w:val="009109FD"/>
    <w:rsid w:val="00911884"/>
    <w:rsid w:val="00914033"/>
    <w:rsid w:val="009147AE"/>
    <w:rsid w:val="00914A62"/>
    <w:rsid w:val="009155F4"/>
    <w:rsid w:val="009173B4"/>
    <w:rsid w:val="0092030D"/>
    <w:rsid w:val="00921353"/>
    <w:rsid w:val="009244A4"/>
    <w:rsid w:val="00924D7B"/>
    <w:rsid w:val="00925F5D"/>
    <w:rsid w:val="0092604C"/>
    <w:rsid w:val="009261CC"/>
    <w:rsid w:val="00926F9C"/>
    <w:rsid w:val="00932282"/>
    <w:rsid w:val="00932B39"/>
    <w:rsid w:val="00932CDF"/>
    <w:rsid w:val="00932CFB"/>
    <w:rsid w:val="00940BA9"/>
    <w:rsid w:val="009426D1"/>
    <w:rsid w:val="00944E36"/>
    <w:rsid w:val="009452A0"/>
    <w:rsid w:val="009457B6"/>
    <w:rsid w:val="00947A2F"/>
    <w:rsid w:val="0095094A"/>
    <w:rsid w:val="00954FB4"/>
    <w:rsid w:val="00954FB5"/>
    <w:rsid w:val="00955D2B"/>
    <w:rsid w:val="00957EE9"/>
    <w:rsid w:val="0096046D"/>
    <w:rsid w:val="00964C4B"/>
    <w:rsid w:val="009654FF"/>
    <w:rsid w:val="0096725F"/>
    <w:rsid w:val="00974511"/>
    <w:rsid w:val="00974B91"/>
    <w:rsid w:val="00975773"/>
    <w:rsid w:val="00980137"/>
    <w:rsid w:val="0098231E"/>
    <w:rsid w:val="0098275D"/>
    <w:rsid w:val="009857F4"/>
    <w:rsid w:val="00990BE3"/>
    <w:rsid w:val="009913FC"/>
    <w:rsid w:val="0099187B"/>
    <w:rsid w:val="00991932"/>
    <w:rsid w:val="009936FB"/>
    <w:rsid w:val="00996758"/>
    <w:rsid w:val="009A0A0F"/>
    <w:rsid w:val="009A1815"/>
    <w:rsid w:val="009A4598"/>
    <w:rsid w:val="009A6E04"/>
    <w:rsid w:val="009A7079"/>
    <w:rsid w:val="009A77B3"/>
    <w:rsid w:val="009A7A77"/>
    <w:rsid w:val="009B0451"/>
    <w:rsid w:val="009B2922"/>
    <w:rsid w:val="009B661D"/>
    <w:rsid w:val="009C19C8"/>
    <w:rsid w:val="009C2B53"/>
    <w:rsid w:val="009C3CF4"/>
    <w:rsid w:val="009C4C10"/>
    <w:rsid w:val="009C4EB5"/>
    <w:rsid w:val="009C5E20"/>
    <w:rsid w:val="009C74BE"/>
    <w:rsid w:val="009D0CE6"/>
    <w:rsid w:val="009D117E"/>
    <w:rsid w:val="009D13D0"/>
    <w:rsid w:val="009D20A6"/>
    <w:rsid w:val="009D3B5C"/>
    <w:rsid w:val="009D4678"/>
    <w:rsid w:val="009D74C3"/>
    <w:rsid w:val="009D7CDE"/>
    <w:rsid w:val="009E0718"/>
    <w:rsid w:val="009E0A6C"/>
    <w:rsid w:val="009E27A0"/>
    <w:rsid w:val="009E4654"/>
    <w:rsid w:val="009E4BD3"/>
    <w:rsid w:val="009E61EE"/>
    <w:rsid w:val="009F02B5"/>
    <w:rsid w:val="009F09E2"/>
    <w:rsid w:val="009F0B10"/>
    <w:rsid w:val="009F180B"/>
    <w:rsid w:val="009F399F"/>
    <w:rsid w:val="009F4A52"/>
    <w:rsid w:val="009F563C"/>
    <w:rsid w:val="009F6452"/>
    <w:rsid w:val="009F6DD3"/>
    <w:rsid w:val="00A00F91"/>
    <w:rsid w:val="00A011E5"/>
    <w:rsid w:val="00A025C3"/>
    <w:rsid w:val="00A03C86"/>
    <w:rsid w:val="00A04269"/>
    <w:rsid w:val="00A04E90"/>
    <w:rsid w:val="00A05C56"/>
    <w:rsid w:val="00A07B2F"/>
    <w:rsid w:val="00A10610"/>
    <w:rsid w:val="00A1299B"/>
    <w:rsid w:val="00A14ACB"/>
    <w:rsid w:val="00A23025"/>
    <w:rsid w:val="00A2577E"/>
    <w:rsid w:val="00A26422"/>
    <w:rsid w:val="00A30B66"/>
    <w:rsid w:val="00A3114C"/>
    <w:rsid w:val="00A32903"/>
    <w:rsid w:val="00A33465"/>
    <w:rsid w:val="00A357FB"/>
    <w:rsid w:val="00A43E81"/>
    <w:rsid w:val="00A46C98"/>
    <w:rsid w:val="00A50C94"/>
    <w:rsid w:val="00A520DF"/>
    <w:rsid w:val="00A545BD"/>
    <w:rsid w:val="00A6235A"/>
    <w:rsid w:val="00A633BB"/>
    <w:rsid w:val="00A708FC"/>
    <w:rsid w:val="00A73091"/>
    <w:rsid w:val="00A73101"/>
    <w:rsid w:val="00A73F6B"/>
    <w:rsid w:val="00A74D98"/>
    <w:rsid w:val="00A75828"/>
    <w:rsid w:val="00A80E87"/>
    <w:rsid w:val="00A82527"/>
    <w:rsid w:val="00A85F5A"/>
    <w:rsid w:val="00A91642"/>
    <w:rsid w:val="00A9166E"/>
    <w:rsid w:val="00A91FB3"/>
    <w:rsid w:val="00A92A1F"/>
    <w:rsid w:val="00A92D32"/>
    <w:rsid w:val="00A95AB8"/>
    <w:rsid w:val="00A95E63"/>
    <w:rsid w:val="00A96CE1"/>
    <w:rsid w:val="00A96DA9"/>
    <w:rsid w:val="00AA1B50"/>
    <w:rsid w:val="00AA2669"/>
    <w:rsid w:val="00AA37BB"/>
    <w:rsid w:val="00AA3E3B"/>
    <w:rsid w:val="00AA6F94"/>
    <w:rsid w:val="00AB0317"/>
    <w:rsid w:val="00AB28FB"/>
    <w:rsid w:val="00AB2F24"/>
    <w:rsid w:val="00AB3D09"/>
    <w:rsid w:val="00AB561C"/>
    <w:rsid w:val="00AB60E3"/>
    <w:rsid w:val="00AB75DB"/>
    <w:rsid w:val="00AB7EBB"/>
    <w:rsid w:val="00AC03D1"/>
    <w:rsid w:val="00AC06B2"/>
    <w:rsid w:val="00AC17F6"/>
    <w:rsid w:val="00AC1818"/>
    <w:rsid w:val="00AC30E6"/>
    <w:rsid w:val="00AC4BF4"/>
    <w:rsid w:val="00AD39FF"/>
    <w:rsid w:val="00AD44D9"/>
    <w:rsid w:val="00AD4509"/>
    <w:rsid w:val="00AD51A4"/>
    <w:rsid w:val="00AD5A61"/>
    <w:rsid w:val="00AD7202"/>
    <w:rsid w:val="00AD7A50"/>
    <w:rsid w:val="00AE2E5D"/>
    <w:rsid w:val="00AE2EB1"/>
    <w:rsid w:val="00AE72CA"/>
    <w:rsid w:val="00AE76AB"/>
    <w:rsid w:val="00AF15E3"/>
    <w:rsid w:val="00AF18D3"/>
    <w:rsid w:val="00AF6868"/>
    <w:rsid w:val="00AF7BCD"/>
    <w:rsid w:val="00B02312"/>
    <w:rsid w:val="00B04C68"/>
    <w:rsid w:val="00B06479"/>
    <w:rsid w:val="00B07CF2"/>
    <w:rsid w:val="00B1258F"/>
    <w:rsid w:val="00B12746"/>
    <w:rsid w:val="00B13198"/>
    <w:rsid w:val="00B13469"/>
    <w:rsid w:val="00B15CC9"/>
    <w:rsid w:val="00B15D5B"/>
    <w:rsid w:val="00B162D3"/>
    <w:rsid w:val="00B203E3"/>
    <w:rsid w:val="00B27AA2"/>
    <w:rsid w:val="00B27D74"/>
    <w:rsid w:val="00B27E89"/>
    <w:rsid w:val="00B32C55"/>
    <w:rsid w:val="00B32E9D"/>
    <w:rsid w:val="00B35374"/>
    <w:rsid w:val="00B357FD"/>
    <w:rsid w:val="00B35823"/>
    <w:rsid w:val="00B365DD"/>
    <w:rsid w:val="00B40D0E"/>
    <w:rsid w:val="00B44EE6"/>
    <w:rsid w:val="00B46A67"/>
    <w:rsid w:val="00B53A30"/>
    <w:rsid w:val="00B546C8"/>
    <w:rsid w:val="00B56F65"/>
    <w:rsid w:val="00B5753E"/>
    <w:rsid w:val="00B60628"/>
    <w:rsid w:val="00B614F4"/>
    <w:rsid w:val="00B62102"/>
    <w:rsid w:val="00B64098"/>
    <w:rsid w:val="00B70A85"/>
    <w:rsid w:val="00B71E66"/>
    <w:rsid w:val="00B732BA"/>
    <w:rsid w:val="00B754B4"/>
    <w:rsid w:val="00B76474"/>
    <w:rsid w:val="00B76ECA"/>
    <w:rsid w:val="00B81216"/>
    <w:rsid w:val="00B83D0F"/>
    <w:rsid w:val="00B84ADA"/>
    <w:rsid w:val="00B8564A"/>
    <w:rsid w:val="00B8564E"/>
    <w:rsid w:val="00B9578B"/>
    <w:rsid w:val="00B9585D"/>
    <w:rsid w:val="00B96BF5"/>
    <w:rsid w:val="00BA00E0"/>
    <w:rsid w:val="00BA3D6E"/>
    <w:rsid w:val="00BB3C99"/>
    <w:rsid w:val="00BB3F97"/>
    <w:rsid w:val="00BB5B4B"/>
    <w:rsid w:val="00BB65F3"/>
    <w:rsid w:val="00BB6D7F"/>
    <w:rsid w:val="00BC09D1"/>
    <w:rsid w:val="00BC4494"/>
    <w:rsid w:val="00BC64EB"/>
    <w:rsid w:val="00BD0A49"/>
    <w:rsid w:val="00BD0B4F"/>
    <w:rsid w:val="00BD305E"/>
    <w:rsid w:val="00BD398F"/>
    <w:rsid w:val="00BE2789"/>
    <w:rsid w:val="00BE4C3C"/>
    <w:rsid w:val="00BE7BF2"/>
    <w:rsid w:val="00BF1412"/>
    <w:rsid w:val="00BF435E"/>
    <w:rsid w:val="00BF46D2"/>
    <w:rsid w:val="00BF5C5C"/>
    <w:rsid w:val="00C002A2"/>
    <w:rsid w:val="00C0173E"/>
    <w:rsid w:val="00C037D4"/>
    <w:rsid w:val="00C0623F"/>
    <w:rsid w:val="00C07991"/>
    <w:rsid w:val="00C154E2"/>
    <w:rsid w:val="00C16BD3"/>
    <w:rsid w:val="00C17502"/>
    <w:rsid w:val="00C17E03"/>
    <w:rsid w:val="00C206BE"/>
    <w:rsid w:val="00C22DAD"/>
    <w:rsid w:val="00C22F24"/>
    <w:rsid w:val="00C30C2C"/>
    <w:rsid w:val="00C31AFF"/>
    <w:rsid w:val="00C32620"/>
    <w:rsid w:val="00C33AE7"/>
    <w:rsid w:val="00C34317"/>
    <w:rsid w:val="00C3719C"/>
    <w:rsid w:val="00C4069C"/>
    <w:rsid w:val="00C423DB"/>
    <w:rsid w:val="00C45923"/>
    <w:rsid w:val="00C45A32"/>
    <w:rsid w:val="00C503BE"/>
    <w:rsid w:val="00C518EC"/>
    <w:rsid w:val="00C52CB6"/>
    <w:rsid w:val="00C53880"/>
    <w:rsid w:val="00C5673C"/>
    <w:rsid w:val="00C66495"/>
    <w:rsid w:val="00C71539"/>
    <w:rsid w:val="00C715E2"/>
    <w:rsid w:val="00C74379"/>
    <w:rsid w:val="00C77348"/>
    <w:rsid w:val="00C8009F"/>
    <w:rsid w:val="00C80636"/>
    <w:rsid w:val="00C80939"/>
    <w:rsid w:val="00C80C94"/>
    <w:rsid w:val="00C829EF"/>
    <w:rsid w:val="00C8625D"/>
    <w:rsid w:val="00C879E0"/>
    <w:rsid w:val="00C9129A"/>
    <w:rsid w:val="00C91DAB"/>
    <w:rsid w:val="00C9302C"/>
    <w:rsid w:val="00CA0CF3"/>
    <w:rsid w:val="00CA18AF"/>
    <w:rsid w:val="00CA5636"/>
    <w:rsid w:val="00CA6361"/>
    <w:rsid w:val="00CA7AA7"/>
    <w:rsid w:val="00CB039A"/>
    <w:rsid w:val="00CB2EBD"/>
    <w:rsid w:val="00CB3992"/>
    <w:rsid w:val="00CB52DF"/>
    <w:rsid w:val="00CB7CF5"/>
    <w:rsid w:val="00CC05DA"/>
    <w:rsid w:val="00CC11F0"/>
    <w:rsid w:val="00CC1375"/>
    <w:rsid w:val="00CC22F6"/>
    <w:rsid w:val="00CC3B9C"/>
    <w:rsid w:val="00CC6B8A"/>
    <w:rsid w:val="00CC7373"/>
    <w:rsid w:val="00CC7AFC"/>
    <w:rsid w:val="00CD05A4"/>
    <w:rsid w:val="00CD6B6E"/>
    <w:rsid w:val="00CD74E2"/>
    <w:rsid w:val="00CE3043"/>
    <w:rsid w:val="00CE45AD"/>
    <w:rsid w:val="00CE54C2"/>
    <w:rsid w:val="00CF2E1A"/>
    <w:rsid w:val="00CF5536"/>
    <w:rsid w:val="00CF70ED"/>
    <w:rsid w:val="00CF723B"/>
    <w:rsid w:val="00D00090"/>
    <w:rsid w:val="00D002D9"/>
    <w:rsid w:val="00D0047E"/>
    <w:rsid w:val="00D00EDD"/>
    <w:rsid w:val="00D04516"/>
    <w:rsid w:val="00D04DCE"/>
    <w:rsid w:val="00D12C5B"/>
    <w:rsid w:val="00D1535C"/>
    <w:rsid w:val="00D1656E"/>
    <w:rsid w:val="00D20B80"/>
    <w:rsid w:val="00D21E56"/>
    <w:rsid w:val="00D23FFF"/>
    <w:rsid w:val="00D279CF"/>
    <w:rsid w:val="00D27BCB"/>
    <w:rsid w:val="00D30F0C"/>
    <w:rsid w:val="00D3219B"/>
    <w:rsid w:val="00D379D9"/>
    <w:rsid w:val="00D40B33"/>
    <w:rsid w:val="00D424BA"/>
    <w:rsid w:val="00D45295"/>
    <w:rsid w:val="00D456F8"/>
    <w:rsid w:val="00D46991"/>
    <w:rsid w:val="00D50C0C"/>
    <w:rsid w:val="00D50D70"/>
    <w:rsid w:val="00D5162F"/>
    <w:rsid w:val="00D55201"/>
    <w:rsid w:val="00D55E36"/>
    <w:rsid w:val="00D616B5"/>
    <w:rsid w:val="00D7223D"/>
    <w:rsid w:val="00D72B84"/>
    <w:rsid w:val="00D745FD"/>
    <w:rsid w:val="00D74604"/>
    <w:rsid w:val="00D7653A"/>
    <w:rsid w:val="00D811BC"/>
    <w:rsid w:val="00D81590"/>
    <w:rsid w:val="00D90D18"/>
    <w:rsid w:val="00D94636"/>
    <w:rsid w:val="00D9684B"/>
    <w:rsid w:val="00D969B0"/>
    <w:rsid w:val="00D97B2D"/>
    <w:rsid w:val="00DA26F3"/>
    <w:rsid w:val="00DA413F"/>
    <w:rsid w:val="00DB0740"/>
    <w:rsid w:val="00DB086E"/>
    <w:rsid w:val="00DB3EB6"/>
    <w:rsid w:val="00DC0F20"/>
    <w:rsid w:val="00DC220F"/>
    <w:rsid w:val="00DC538B"/>
    <w:rsid w:val="00DC53B0"/>
    <w:rsid w:val="00DC5A46"/>
    <w:rsid w:val="00DC6902"/>
    <w:rsid w:val="00DD7626"/>
    <w:rsid w:val="00DE1529"/>
    <w:rsid w:val="00DE18F3"/>
    <w:rsid w:val="00DE3F08"/>
    <w:rsid w:val="00DE7392"/>
    <w:rsid w:val="00DF10DC"/>
    <w:rsid w:val="00DF2D02"/>
    <w:rsid w:val="00DF3E19"/>
    <w:rsid w:val="00DF77CC"/>
    <w:rsid w:val="00E005B9"/>
    <w:rsid w:val="00E025FC"/>
    <w:rsid w:val="00E02E40"/>
    <w:rsid w:val="00E03812"/>
    <w:rsid w:val="00E03BD9"/>
    <w:rsid w:val="00E04A62"/>
    <w:rsid w:val="00E056D6"/>
    <w:rsid w:val="00E05C45"/>
    <w:rsid w:val="00E06168"/>
    <w:rsid w:val="00E062D3"/>
    <w:rsid w:val="00E1138C"/>
    <w:rsid w:val="00E14C41"/>
    <w:rsid w:val="00E14C78"/>
    <w:rsid w:val="00E16A2E"/>
    <w:rsid w:val="00E17A42"/>
    <w:rsid w:val="00E2033D"/>
    <w:rsid w:val="00E20ADE"/>
    <w:rsid w:val="00E2363A"/>
    <w:rsid w:val="00E24E00"/>
    <w:rsid w:val="00E25A5F"/>
    <w:rsid w:val="00E27BF7"/>
    <w:rsid w:val="00E27E3A"/>
    <w:rsid w:val="00E33A26"/>
    <w:rsid w:val="00E376A4"/>
    <w:rsid w:val="00E436EA"/>
    <w:rsid w:val="00E455D7"/>
    <w:rsid w:val="00E46B7C"/>
    <w:rsid w:val="00E500F9"/>
    <w:rsid w:val="00E56C7B"/>
    <w:rsid w:val="00E57AFC"/>
    <w:rsid w:val="00E619D1"/>
    <w:rsid w:val="00E6368D"/>
    <w:rsid w:val="00E67802"/>
    <w:rsid w:val="00E716F6"/>
    <w:rsid w:val="00E71E66"/>
    <w:rsid w:val="00E72820"/>
    <w:rsid w:val="00E81EDF"/>
    <w:rsid w:val="00E824B4"/>
    <w:rsid w:val="00E87B28"/>
    <w:rsid w:val="00E87F88"/>
    <w:rsid w:val="00E9019A"/>
    <w:rsid w:val="00E90978"/>
    <w:rsid w:val="00E90DFB"/>
    <w:rsid w:val="00E91238"/>
    <w:rsid w:val="00E91A3D"/>
    <w:rsid w:val="00E92443"/>
    <w:rsid w:val="00E95B77"/>
    <w:rsid w:val="00E965B5"/>
    <w:rsid w:val="00E96A3C"/>
    <w:rsid w:val="00E976B0"/>
    <w:rsid w:val="00EA26A0"/>
    <w:rsid w:val="00EA272A"/>
    <w:rsid w:val="00EA2C9E"/>
    <w:rsid w:val="00EA5B07"/>
    <w:rsid w:val="00EB28A7"/>
    <w:rsid w:val="00EB30DA"/>
    <w:rsid w:val="00EB44FA"/>
    <w:rsid w:val="00EB4E6D"/>
    <w:rsid w:val="00EB6225"/>
    <w:rsid w:val="00EB67E9"/>
    <w:rsid w:val="00EB7A77"/>
    <w:rsid w:val="00EC22ED"/>
    <w:rsid w:val="00EC2371"/>
    <w:rsid w:val="00EC2520"/>
    <w:rsid w:val="00EC4104"/>
    <w:rsid w:val="00EC443C"/>
    <w:rsid w:val="00EC79BB"/>
    <w:rsid w:val="00EC7BC1"/>
    <w:rsid w:val="00ED240A"/>
    <w:rsid w:val="00ED3FBE"/>
    <w:rsid w:val="00EE1720"/>
    <w:rsid w:val="00EE23CC"/>
    <w:rsid w:val="00EE27A4"/>
    <w:rsid w:val="00EE2ABC"/>
    <w:rsid w:val="00EE335B"/>
    <w:rsid w:val="00EE4201"/>
    <w:rsid w:val="00EE5890"/>
    <w:rsid w:val="00EE6A0A"/>
    <w:rsid w:val="00EF01D6"/>
    <w:rsid w:val="00EF2975"/>
    <w:rsid w:val="00EF54FC"/>
    <w:rsid w:val="00EF7683"/>
    <w:rsid w:val="00EF7A79"/>
    <w:rsid w:val="00F0545D"/>
    <w:rsid w:val="00F05F9F"/>
    <w:rsid w:val="00F06BBD"/>
    <w:rsid w:val="00F11196"/>
    <w:rsid w:val="00F1138C"/>
    <w:rsid w:val="00F22529"/>
    <w:rsid w:val="00F22EFD"/>
    <w:rsid w:val="00F25A28"/>
    <w:rsid w:val="00F25F63"/>
    <w:rsid w:val="00F279EF"/>
    <w:rsid w:val="00F30C07"/>
    <w:rsid w:val="00F30F63"/>
    <w:rsid w:val="00F30F73"/>
    <w:rsid w:val="00F32AEE"/>
    <w:rsid w:val="00F353A2"/>
    <w:rsid w:val="00F357D3"/>
    <w:rsid w:val="00F40CFA"/>
    <w:rsid w:val="00F43EC7"/>
    <w:rsid w:val="00F445C5"/>
    <w:rsid w:val="00F51BAE"/>
    <w:rsid w:val="00F52434"/>
    <w:rsid w:val="00F52DEE"/>
    <w:rsid w:val="00F538FA"/>
    <w:rsid w:val="00F55B14"/>
    <w:rsid w:val="00F620A1"/>
    <w:rsid w:val="00F62332"/>
    <w:rsid w:val="00F63161"/>
    <w:rsid w:val="00F635FA"/>
    <w:rsid w:val="00F64143"/>
    <w:rsid w:val="00F649CE"/>
    <w:rsid w:val="00F65F44"/>
    <w:rsid w:val="00F6679E"/>
    <w:rsid w:val="00F70B86"/>
    <w:rsid w:val="00F751DD"/>
    <w:rsid w:val="00F75AC7"/>
    <w:rsid w:val="00F81C94"/>
    <w:rsid w:val="00F836B9"/>
    <w:rsid w:val="00F85517"/>
    <w:rsid w:val="00F9011F"/>
    <w:rsid w:val="00F92AE6"/>
    <w:rsid w:val="00F934E2"/>
    <w:rsid w:val="00F93F8B"/>
    <w:rsid w:val="00F9448B"/>
    <w:rsid w:val="00F95D76"/>
    <w:rsid w:val="00FA61B7"/>
    <w:rsid w:val="00FA7152"/>
    <w:rsid w:val="00FB12FD"/>
    <w:rsid w:val="00FB2390"/>
    <w:rsid w:val="00FB5434"/>
    <w:rsid w:val="00FC1BFF"/>
    <w:rsid w:val="00FC2A65"/>
    <w:rsid w:val="00FC319F"/>
    <w:rsid w:val="00FC6AF5"/>
    <w:rsid w:val="00FD69B8"/>
    <w:rsid w:val="00FE6216"/>
    <w:rsid w:val="00FF0992"/>
    <w:rsid w:val="00FF265A"/>
    <w:rsid w:val="00FF3C42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71F5F"/>
    <w:pPr>
      <w:widowControl w:val="0"/>
      <w:jc w:val="both"/>
    </w:pPr>
    <w:rPr>
      <w:rFonts w:ascii="Times New Roman" w:hAnsi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02B5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2B5"/>
    <w:rPr>
      <w:rFonts w:cs="Times New Roman"/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99"/>
    <w:qFormat/>
    <w:rsid w:val="009F02B5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NormalWeb">
    <w:name w:val="Normal (Web)"/>
    <w:aliases w:val="普通 (Web)"/>
    <w:basedOn w:val="Normal"/>
    <w:uiPriority w:val="99"/>
    <w:rsid w:val="00471F5F"/>
    <w:pPr>
      <w:widowControl/>
      <w:jc w:val="left"/>
    </w:pPr>
    <w:rPr>
      <w:rFonts w:ascii="宋体" w:hAnsi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71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71F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customStyle="1" w:styleId="p0">
    <w:name w:val="p0"/>
    <w:basedOn w:val="Normal"/>
    <w:uiPriority w:val="99"/>
    <w:rsid w:val="00471F5F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70</Words>
  <Characters>402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3</cp:revision>
  <dcterms:created xsi:type="dcterms:W3CDTF">2010-05-07T08:39:00Z</dcterms:created>
  <dcterms:modified xsi:type="dcterms:W3CDTF">2010-05-14T02:27:00Z</dcterms:modified>
</cp:coreProperties>
</file>