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6268" w:rsidRPr="00152D67" w:rsidRDefault="00D46268" w:rsidP="00152D67">
      <w:pPr>
        <w:jc w:val="center"/>
        <w:rPr>
          <w:b/>
        </w:rPr>
      </w:pPr>
      <w:r w:rsidRPr="00152D67">
        <w:rPr>
          <w:rFonts w:hint="eastAsia"/>
          <w:b/>
        </w:rPr>
        <w:t>蜀山区一模语文试卷</w:t>
      </w:r>
    </w:p>
    <w:p w:rsidR="00D46268" w:rsidRDefault="00D46268">
      <w:r w:rsidRPr="00041A54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619.5pt;height:525pt;rotation:90;visibility:visible">
            <v:imagedata r:id="rId4" o:title=""/>
          </v:shape>
        </w:pict>
      </w:r>
    </w:p>
    <w:p w:rsidR="00D46268" w:rsidRDefault="00D46268">
      <w:r w:rsidRPr="00041A54">
        <w:rPr>
          <w:noProof/>
        </w:rPr>
        <w:pict>
          <v:shape id="图片 2" o:spid="_x0000_i1026" type="#_x0000_t75" style="width:763.5pt;height:447.75pt;rotation:90;visibility:visible">
            <v:imagedata r:id="rId5" o:title=""/>
          </v:shape>
        </w:pict>
      </w:r>
    </w:p>
    <w:p w:rsidR="00D46268" w:rsidRDefault="00D46268"/>
    <w:p w:rsidR="00D46268" w:rsidRDefault="00D46268">
      <w:r w:rsidRPr="00041A54">
        <w:rPr>
          <w:noProof/>
        </w:rPr>
        <w:pict>
          <v:shape id="图片 3" o:spid="_x0000_i1027" type="#_x0000_t75" style="width:777.75pt;height:409.5pt;rotation:90;visibility:visible">
            <v:imagedata r:id="rId6" o:title=""/>
          </v:shape>
        </w:pict>
      </w:r>
      <w:r w:rsidRPr="00041A54">
        <w:rPr>
          <w:noProof/>
        </w:rPr>
        <w:pict>
          <v:shape id="图片 4" o:spid="_x0000_i1028" type="#_x0000_t75" style="width:734.25pt;height:422.25pt;rotation:-90;visibility:visible">
            <v:imagedata r:id="rId7" o:title=""/>
          </v:shape>
        </w:pict>
      </w:r>
    </w:p>
    <w:p w:rsidR="00D46268" w:rsidRDefault="00D46268"/>
    <w:p w:rsidR="00D46268" w:rsidRDefault="00D46268">
      <w:r w:rsidRPr="00041A54">
        <w:rPr>
          <w:noProof/>
        </w:rPr>
        <w:pict>
          <v:shape id="图片 5" o:spid="_x0000_i1029" type="#_x0000_t75" style="width:669.75pt;height:409.5pt;rotation:-90;visibility:visible">
            <v:imagedata r:id="rId8" o:title=""/>
          </v:shape>
        </w:pict>
      </w:r>
    </w:p>
    <w:p w:rsidR="00D46268" w:rsidRDefault="00D46268"/>
    <w:p w:rsidR="00D46268" w:rsidRDefault="00D46268">
      <w:r w:rsidRPr="00041A54">
        <w:rPr>
          <w:noProof/>
        </w:rPr>
        <w:pict>
          <v:shape id="图片 6" o:spid="_x0000_i1030" type="#_x0000_t75" style="width:640.5pt;height:320.25pt;rotation:-90;visibility:visible">
            <v:imagedata r:id="rId9" o:title=""/>
          </v:shape>
        </w:pict>
      </w:r>
    </w:p>
    <w:sectPr w:rsidR="00D46268" w:rsidSect="008670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52D67"/>
    <w:rsid w:val="00041A54"/>
    <w:rsid w:val="00152D67"/>
    <w:rsid w:val="00764815"/>
    <w:rsid w:val="007E62E1"/>
    <w:rsid w:val="00867026"/>
    <w:rsid w:val="00AE7694"/>
    <w:rsid w:val="00D46268"/>
    <w:rsid w:val="00F712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7026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152D6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52D67"/>
    <w:rPr>
      <w:rFonts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11</TotalTime>
  <Pages>7</Pages>
  <Words>3</Words>
  <Characters>21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thinkpad</dc:creator>
  <cp:keywords/>
  <dc:description/>
  <cp:lastModifiedBy>Administrator</cp:lastModifiedBy>
  <cp:revision>2</cp:revision>
  <dcterms:created xsi:type="dcterms:W3CDTF">2016-03-31T03:02:00Z</dcterms:created>
  <dcterms:modified xsi:type="dcterms:W3CDTF">2016-03-31T12:45:00Z</dcterms:modified>
</cp:coreProperties>
</file>