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2778" w:rsidRDefault="00DB2778">
      <w:r w:rsidRPr="00CB57B0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409.5pt;height:681pt;visibility:visible">
            <v:imagedata r:id="rId6" o:title="" croptop="2780f" cropbottom="778f" cropleft="7684f" cropright="4055f"/>
          </v:shape>
        </w:pict>
      </w:r>
    </w:p>
    <w:p w:rsidR="00DB2778" w:rsidRDefault="00DB2778">
      <w:r w:rsidRPr="00CB57B0">
        <w:rPr>
          <w:noProof/>
        </w:rPr>
        <w:pict>
          <v:shape id="图片 2" o:spid="_x0000_i1026" type="#_x0000_t75" style="width:408pt;height:692.25pt;visibility:visible">
            <v:imagedata r:id="rId7" o:title="" croptop="6241f" cropbottom="538f" cropleft="5751f" cropright="3712f"/>
          </v:shape>
        </w:pict>
      </w:r>
      <w:r w:rsidRPr="00CB57B0">
        <w:rPr>
          <w:noProof/>
        </w:rPr>
        <w:pict>
          <v:shape id="图片 3" o:spid="_x0000_i1027" type="#_x0000_t75" style="width:414pt;height:699.75pt;visibility:visible">
            <v:imagedata r:id="rId8" o:title="" croptop="6023f" cropbottom="175f" cropleft="5254f" cropright="6454f"/>
          </v:shape>
        </w:pict>
      </w:r>
      <w:r w:rsidRPr="00CB57B0">
        <w:rPr>
          <w:noProof/>
        </w:rPr>
        <w:pict>
          <v:shape id="图片 4" o:spid="_x0000_i1028" type="#_x0000_t75" style="width:423.75pt;height:692.25pt;visibility:visible">
            <v:imagedata r:id="rId9" o:title="" croptop="8321f" cropbottom="1184f" cropleft="7418f" cropright="3712f"/>
          </v:shape>
        </w:pict>
      </w:r>
      <w:r w:rsidRPr="00CB57B0">
        <w:rPr>
          <w:noProof/>
        </w:rPr>
        <w:pict>
          <v:shape id="图片 5" o:spid="_x0000_i1029" type="#_x0000_t75" style="width:414.75pt;height:689.25pt;visibility:visible">
            <v:imagedata r:id="rId10" o:title="" croptop="7578f" cropbottom="1652f" cropleft="7601f" cropright="3481f"/>
          </v:shape>
        </w:pict>
      </w:r>
      <w:r w:rsidRPr="00CB57B0">
        <w:rPr>
          <w:noProof/>
        </w:rPr>
        <w:pict>
          <v:shape id="图片 6" o:spid="_x0000_i1030" type="#_x0000_t75" style="width:425.25pt;height:657.75pt;visibility:visible">
            <v:imagedata r:id="rId11" o:title="" croptop="6193f" cropbottom="721f" cropleft="8210f" cropright="6058f"/>
          </v:shape>
        </w:pict>
      </w:r>
    </w:p>
    <w:sectPr w:rsidR="00DB2778" w:rsidSect="00FF1F9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2778" w:rsidRDefault="00DB2778">
      <w:r>
        <w:separator/>
      </w:r>
    </w:p>
  </w:endnote>
  <w:endnote w:type="continuationSeparator" w:id="0">
    <w:p w:rsidR="00DB2778" w:rsidRDefault="00DB277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2778" w:rsidRDefault="00DB2778">
      <w:r>
        <w:separator/>
      </w:r>
    </w:p>
  </w:footnote>
  <w:footnote w:type="continuationSeparator" w:id="0">
    <w:p w:rsidR="00DB2778" w:rsidRDefault="00DB277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0039"/>
    <w:rsid w:val="00170039"/>
    <w:rsid w:val="00241183"/>
    <w:rsid w:val="00276930"/>
    <w:rsid w:val="003679FE"/>
    <w:rsid w:val="009233A3"/>
    <w:rsid w:val="00CB57B0"/>
    <w:rsid w:val="00D51E3B"/>
    <w:rsid w:val="00DB2778"/>
    <w:rsid w:val="00F822DC"/>
    <w:rsid w:val="00FF1F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1F9C"/>
    <w:pPr>
      <w:widowControl w:val="0"/>
      <w:jc w:val="both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17003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70039"/>
    <w:rPr>
      <w:rFonts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rsid w:val="0024118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E61377"/>
    <w:rPr>
      <w:sz w:val="18"/>
      <w:szCs w:val="18"/>
    </w:rPr>
  </w:style>
  <w:style w:type="paragraph" w:styleId="Footer">
    <w:name w:val="footer"/>
    <w:basedOn w:val="Normal"/>
    <w:link w:val="FooterChar"/>
    <w:uiPriority w:val="99"/>
    <w:rsid w:val="0024118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E6137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30</TotalTime>
  <Pages>6</Pages>
  <Words>1</Words>
  <Characters>7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微软用户</cp:lastModifiedBy>
  <cp:revision>3</cp:revision>
  <dcterms:created xsi:type="dcterms:W3CDTF">2017-06-28T02:28:00Z</dcterms:created>
  <dcterms:modified xsi:type="dcterms:W3CDTF">2017-06-28T05:40:00Z</dcterms:modified>
</cp:coreProperties>
</file>