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EAD" w:rsidRPr="00CB0335" w:rsidRDefault="00623EAD" w:rsidP="00623EAD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bookmarkStart w:id="0" w:name="OLE_LINK1"/>
      <w:bookmarkStart w:id="1" w:name="_GoBack"/>
      <w:bookmarkEnd w:id="1"/>
      <w:r w:rsidRPr="00CB0335">
        <w:rPr>
          <w:rFonts w:ascii="黑体" w:eastAsia="黑体" w:hAnsi="黑体" w:cs="黑体" w:hint="eastAsia"/>
          <w:b/>
          <w:bCs/>
          <w:sz w:val="36"/>
          <w:szCs w:val="36"/>
        </w:rPr>
        <w:t>2016--2017学年</w:t>
      </w:r>
      <w:r w:rsidRPr="00CB0335">
        <w:rPr>
          <w:rFonts w:ascii="黑体" w:eastAsia="黑体" w:hAnsi="黑体" w:cs="黑体" w:hint="eastAsia"/>
          <w:sz w:val="36"/>
          <w:szCs w:val="36"/>
        </w:rPr>
        <w:t>四</w:t>
      </w:r>
      <w:r w:rsidRPr="00CB0335">
        <w:rPr>
          <w:rFonts w:ascii="黑体" w:eastAsia="黑体" w:hAnsi="黑体" w:cs="黑体" w:hint="eastAsia"/>
          <w:b/>
          <w:bCs/>
          <w:sz w:val="36"/>
          <w:szCs w:val="36"/>
        </w:rPr>
        <w:t>年级数学</w:t>
      </w:r>
    </w:p>
    <w:p w:rsidR="00623EAD" w:rsidRPr="00CB0335" w:rsidRDefault="00623EAD" w:rsidP="00623EAD">
      <w:pPr>
        <w:jc w:val="center"/>
        <w:rPr>
          <w:rFonts w:ascii="黑体" w:eastAsia="黑体" w:hAnsi="黑体" w:cs="黑体"/>
          <w:b/>
          <w:bCs/>
          <w:sz w:val="28"/>
          <w:szCs w:val="28"/>
        </w:rPr>
      </w:pPr>
      <w:r w:rsidRPr="00CB0335">
        <w:rPr>
          <w:rFonts w:ascii="黑体" w:eastAsia="黑体" w:hAnsi="黑体" w:cs="黑体" w:hint="eastAsia"/>
          <w:b/>
          <w:bCs/>
          <w:sz w:val="36"/>
          <w:szCs w:val="36"/>
        </w:rPr>
        <w:t xml:space="preserve">第一学期期中质量检测卷   </w:t>
      </w:r>
      <w:r w:rsidRPr="00CB0335">
        <w:rPr>
          <w:rFonts w:ascii="黑体" w:eastAsia="黑体" w:hAnsi="黑体" w:cs="黑体" w:hint="eastAsia"/>
          <w:b/>
          <w:bCs/>
          <w:sz w:val="28"/>
          <w:szCs w:val="28"/>
        </w:rPr>
        <w:t xml:space="preserve"> 姓名</w:t>
      </w:r>
      <w:r w:rsidRPr="00CB0335">
        <w:rPr>
          <w:rFonts w:ascii="黑体" w:eastAsia="黑体" w:hAnsi="黑体" w:cs="黑体" w:hint="eastAsia"/>
          <w:b/>
          <w:bCs/>
          <w:sz w:val="28"/>
          <w:szCs w:val="28"/>
          <w:u w:val="single"/>
        </w:rPr>
        <w:t xml:space="preserve">：            </w:t>
      </w:r>
      <w:r w:rsidRPr="00CB0335">
        <w:rPr>
          <w:rFonts w:ascii="黑体" w:eastAsia="黑体" w:hAnsi="黑体" w:cs="黑体" w:hint="eastAsia"/>
          <w:b/>
          <w:bCs/>
          <w:sz w:val="28"/>
          <w:szCs w:val="28"/>
        </w:rPr>
        <w:t xml:space="preserve"> </w:t>
      </w:r>
    </w:p>
    <w:p w:rsidR="00623EAD" w:rsidRPr="00CB0335" w:rsidRDefault="00623EAD" w:rsidP="00623EAD">
      <w:pPr>
        <w:spacing w:line="400" w:lineRule="exact"/>
        <w:rPr>
          <w:rFonts w:ascii="黑体" w:eastAsia="黑体" w:hAnsi="黑体" w:cs="黑体"/>
          <w:b/>
          <w:bCs/>
          <w:sz w:val="28"/>
          <w:szCs w:val="28"/>
        </w:rPr>
      </w:pPr>
      <w:r w:rsidRPr="00CB0335">
        <w:rPr>
          <w:rFonts w:ascii="黑体" w:eastAsia="黑体" w:hAnsi="黑体" w:cs="黑体" w:hint="eastAsia"/>
          <w:b/>
          <w:bCs/>
          <w:sz w:val="28"/>
          <w:szCs w:val="28"/>
        </w:rPr>
        <w:t>（满分120分，其中卷面占2分）</w:t>
      </w:r>
    </w:p>
    <w:p w:rsidR="00623EAD" w:rsidRPr="00CB0335" w:rsidRDefault="00623EAD" w:rsidP="00623EAD">
      <w:pPr>
        <w:ind w:firstLineChars="200" w:firstLine="420"/>
        <w:rPr>
          <w:rFonts w:ascii="宋体" w:hAnsi="宋体" w:cs="宋体"/>
          <w:sz w:val="24"/>
        </w:rPr>
      </w:pPr>
      <w:r w:rsidRPr="00CB0335">
        <w:t xml:space="preserve"> </w:t>
      </w:r>
      <w:r w:rsidRPr="00CB0335">
        <w:rPr>
          <w:rFonts w:ascii="宋体" w:hAnsi="宋体" w:cs="宋体" w:hint="eastAsia"/>
          <w:sz w:val="24"/>
        </w:rPr>
        <w:t>一、填空（11小题3分，其余每空1分，总共25分）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1、40700000读作（           ），它是由（   ）个千万和（   ）个十万组成的。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2、五千万零九百七十六  写作(　             　)。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3、6010000=(           )万  我国领土面积约为960万（     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7000000平方米=（   ）平方千米=（   ）公顷   2859090000≈(   )亿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4、40993657中，4在（      ）位，表示（      ），6在（      ）位，表示（      ）。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5、 两个数相乘，一个因数乘上5倍，另一个因数除以5倍，积（          ）。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6、一个八位数,最高位上是7,百万位上是6,千位上是2,其余各位上都是0,这个数是(            )。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7、线段有（      ）个端点，射线只有（    ）个端点。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8、（      ）时整，时针和分针成平角，（     ）时整，时针和分针成直角。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9、1周角﹦（    ）平角﹦（   ）直角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10、125×80积末尾有（    ）个0。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11、把4646000、464万、4466000、6464000、4664000按照从小到大的顺序排列。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二、判断下面各题，对的打“ √ ”，错 的打“ × ”。（共5分）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1、整数的最高位是千亿位。    （    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2、个位、十位、百位、千位、万位、十万位……都是计数单位 。（    ）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3、小红画了一条5厘米长的直线。  （    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4、角的两条边越长，角就越大。  （    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5、佳佳的卧室面积约为30平方米 （    ）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  <w:lang w:val="pt-BR"/>
        </w:rPr>
      </w:pPr>
      <w:r w:rsidRPr="00CB0335">
        <w:rPr>
          <w:rFonts w:ascii="宋体" w:hAnsi="宋体" w:cs="宋体" w:hint="eastAsia"/>
          <w:sz w:val="24"/>
        </w:rPr>
        <w:t>三、选择正确的答案的序号填在括号里。</w:t>
      </w:r>
      <w:r w:rsidRPr="00CB0335">
        <w:rPr>
          <w:rFonts w:ascii="宋体" w:hAnsi="宋体" w:cs="宋体" w:hint="eastAsia"/>
          <w:sz w:val="24"/>
          <w:lang w:val="pt-BR"/>
        </w:rPr>
        <w:t>（</w:t>
      </w:r>
      <w:r w:rsidRPr="00CB0335">
        <w:rPr>
          <w:rFonts w:ascii="宋体" w:hAnsi="宋体" w:cs="宋体" w:hint="eastAsia"/>
          <w:sz w:val="24"/>
        </w:rPr>
        <w:t>每题共</w:t>
      </w:r>
      <w:r w:rsidRPr="00CB0335">
        <w:rPr>
          <w:rFonts w:ascii="宋体" w:hAnsi="宋体" w:cs="宋体" w:hint="eastAsia"/>
          <w:sz w:val="24"/>
          <w:lang w:val="pt-BR"/>
        </w:rPr>
        <w:t>5</w:t>
      </w:r>
      <w:r w:rsidRPr="00CB0335">
        <w:rPr>
          <w:rFonts w:ascii="宋体" w:hAnsi="宋体" w:cs="宋体" w:hint="eastAsia"/>
          <w:sz w:val="24"/>
        </w:rPr>
        <w:t>分</w:t>
      </w:r>
      <w:r w:rsidRPr="00CB0335">
        <w:rPr>
          <w:rFonts w:ascii="宋体" w:hAnsi="宋体" w:cs="宋体" w:hint="eastAsia"/>
          <w:sz w:val="24"/>
          <w:lang w:val="pt-BR"/>
        </w:rPr>
        <w:t>）</w:t>
      </w:r>
      <w:r w:rsidRPr="00CB0335">
        <w:rPr>
          <w:sz w:val="11"/>
          <w:szCs w:val="11"/>
          <w:lang w:val="pt-BR"/>
        </w:rPr>
        <w:t xml:space="preserve">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1、下面各数中，读出两个零的数是 （        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A 6010040      B 6104000     C 6001004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2、与千万相邻的两个计数单位是（    ）。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 A．万位与百位    B.亿位与百万位    C.亿与百万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3、两位数乘三位数，积(      )是五位数。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A．一定    B.不可能     C.不一定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4、从一点出发可以画（     ）条直线。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A.1      B.2      C.3      D.无数条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5、24×6=144，当因数6乘上100倍，另一个因数不变，积是（     ）。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A．1440     B.14400     C.144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四、计算：（共43分）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1、直接写得数。（10分）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lastRenderedPageBreak/>
        <w:t>3×60=    690×2=       18×3=       26×8=     25×4=</w:t>
      </w:r>
    </w:p>
    <w:p w:rsidR="00623EAD" w:rsidRPr="00CB0335" w:rsidRDefault="00623EAD" w:rsidP="00623EAD">
      <w:pPr>
        <w:ind w:firstLineChars="200" w:firstLine="480"/>
        <w:jc w:val="left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280×6=   390÷13=    520-78=    98÷7=   40÷4=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2、估算（4分）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396×41≈   92×49≈   107×39≈   69×407≈  </w:t>
      </w:r>
    </w:p>
    <w:p w:rsidR="00623EAD" w:rsidRPr="00CB0335" w:rsidRDefault="00623EAD" w:rsidP="00623EAD">
      <w:pPr>
        <w:pStyle w:val="a6"/>
        <w:spacing w:before="0" w:beforeAutospacing="0" w:after="0" w:afterAutospacing="0" w:line="390" w:lineRule="atLeast"/>
        <w:ind w:firstLineChars="200" w:firstLine="480"/>
        <w:rPr>
          <w:spacing w:val="15"/>
        </w:rPr>
      </w:pPr>
      <w:r w:rsidRPr="00CB0335">
        <w:rPr>
          <w:rFonts w:hint="eastAsia"/>
        </w:rPr>
        <w:t>3、</w:t>
      </w:r>
      <w:r w:rsidRPr="00CB0335">
        <w:rPr>
          <w:rFonts w:hint="eastAsia"/>
          <w:spacing w:val="15"/>
          <w:shd w:val="clear" w:color="auto" w:fill="FFFFFF"/>
        </w:rPr>
        <w:t>在下面〇里填上“&gt;”、“&lt;”或“=”。</w:t>
      </w:r>
    </w:p>
    <w:p w:rsidR="00623EAD" w:rsidRPr="00CB0335" w:rsidRDefault="00623EAD" w:rsidP="00623EAD">
      <w:pPr>
        <w:pStyle w:val="a6"/>
        <w:spacing w:before="0" w:beforeAutospacing="0" w:after="0" w:afterAutospacing="0" w:line="390" w:lineRule="atLeast"/>
        <w:ind w:firstLineChars="200" w:firstLine="540"/>
        <w:rPr>
          <w:spacing w:val="15"/>
          <w:shd w:val="clear" w:color="auto" w:fill="FFFFFF"/>
        </w:rPr>
      </w:pPr>
      <w:r w:rsidRPr="00CB0335">
        <w:rPr>
          <w:rFonts w:hint="eastAsia"/>
          <w:spacing w:val="15"/>
          <w:shd w:val="clear" w:color="auto" w:fill="FFFFFF"/>
        </w:rPr>
        <w:t>7平方千米〇700公顷　　　　　30×170〇130×70</w:t>
      </w:r>
    </w:p>
    <w:p w:rsidR="00623EAD" w:rsidRPr="00CB0335" w:rsidRDefault="00623EAD" w:rsidP="00623EAD">
      <w:pPr>
        <w:pStyle w:val="a6"/>
        <w:spacing w:before="0" w:beforeAutospacing="0" w:after="0" w:afterAutospacing="0" w:line="390" w:lineRule="atLeast"/>
        <w:ind w:firstLineChars="200" w:firstLine="540"/>
      </w:pPr>
      <w:r w:rsidRPr="00CB0335">
        <w:rPr>
          <w:rFonts w:hint="eastAsia"/>
          <w:spacing w:val="15"/>
          <w:shd w:val="clear" w:color="auto" w:fill="FFFFFF"/>
        </w:rPr>
        <w:t>77806〇77086               820×10〇82×100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4、竖式计算（16分）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154×23=    525×36=        382×59=    654×44=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5、列式计算。(9分)</w:t>
      </w:r>
      <w:r w:rsidRPr="00CB0335">
        <w:rPr>
          <w:sz w:val="15"/>
          <w:szCs w:val="15"/>
        </w:rPr>
        <w:t xml:space="preserve">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（1）28的131倍是多少?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（2）195乘25的积减去512,差是多少?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（3） 201的23倍比369多多少?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五、量一量、画一画。（10分）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1.量出下面角的度数，并说说它们各是什么角。（4分）</w:t>
      </w:r>
    </w:p>
    <w:p w:rsidR="00623EAD" w:rsidRPr="00CB0335" w:rsidRDefault="00C55CB3" w:rsidP="00623EAD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group id="Group 234" o:spid="_x0000_s1026" alt="" style="position:absolute;left:0;text-align:left;margin-left:36pt;margin-top:7.8pt;width:1in;height:62.4pt;z-index:1" coordsize="1440,1248">
            <v:line id="Line 235" o:spid="_x0000_s1027" alt="" style="position:absolute;flip:x" from="0,0" to="1080,1248"/>
            <v:line id="Line 236" o:spid="_x0000_s1028" alt="" style="position:absolute" from="0,1248" to="1440,1248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Arc 237" o:spid="_x0000_s1029" type="#_x0000_t19" alt="" style="position:absolute;left:180;top:1092;width:180;height:156"/>
          </v:group>
        </w:pict>
      </w:r>
      <w:r>
        <w:rPr>
          <w:rFonts w:ascii="宋体" w:hAnsi="宋体" w:cs="宋体"/>
          <w:sz w:val="24"/>
        </w:rPr>
        <w:pict>
          <v:group id="Group 238" o:spid="_x0000_s1030" alt="" style="position:absolute;left:0;text-align:left;margin-left:198pt;margin-top:0;width:171pt;height:62.4pt;z-index:2" coordsize="3420,1248">
            <v:group id="Group 239" o:spid="_x0000_s1031" style="position:absolute;width:3420;height:1248" coordsize="3420,1248">
              <v:line id="Line 240" o:spid="_x0000_s1032" alt="" style="position:absolute" from="1080,1248" to="3420,1248"/>
              <v:line id="Line 241" o:spid="_x0000_s1033" alt="" style="position:absolute" from="0,0" to="1080,1248"/>
            </v:group>
            <v:shape id="Arc 242" o:spid="_x0000_s1034" type="#_x0000_t19" alt="" style="position:absolute;left:900;top:1092;width:360;height:156"/>
          </v:group>
        </w:pic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2.用合适的方法画135°的角。（3分）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3、过A点画一条射线，并在上面截取一条2厘米长的线段。（3分）  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     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      A .   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六、解决问题。（每题5分，共30分）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1、一架飞机每小时飞行721千米，从甲地飞往乙地用了14小时，甲乙两地相距多少千米？ </w:t>
      </w:r>
    </w:p>
    <w:p w:rsidR="00623EAD" w:rsidRPr="00CB0335" w:rsidRDefault="00623EAD" w:rsidP="00623EAD">
      <w:pPr>
        <w:spacing w:line="480" w:lineRule="exact"/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spacing w:line="480" w:lineRule="exact"/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2、华硕电脑公司三月份每天售出电脑205台。三月份大约要卖出电脑多少台?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 xml:space="preserve">3、一台饮水机价格是116元，一台微波炉的价钱是饮水机的3倍，王叔叔买一台饮水机和一台微波炉一共要多少钱？ 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4、求下面角的度数。（5分）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（1）∠1=30</w:t>
      </w:r>
      <w:r w:rsidRPr="00CB0335">
        <w:rPr>
          <w:rFonts w:ascii="宋体" w:hAnsi="宋体" w:cs="宋体" w:hint="eastAsia"/>
          <w:sz w:val="24"/>
          <w:vertAlign w:val="superscript"/>
        </w:rPr>
        <w:t>0</w:t>
      </w:r>
      <w:r w:rsidRPr="00CB0335">
        <w:rPr>
          <w:rFonts w:ascii="宋体" w:hAnsi="宋体" w:cs="宋体" w:hint="eastAsia"/>
          <w:sz w:val="24"/>
        </w:rPr>
        <w:t>，求∠2=（    ）（2）求∠1、∠2、∠3各是多少度。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lastRenderedPageBreak/>
        <w:t xml:space="preserve"> </w:t>
      </w:r>
      <w:r w:rsidR="00C55CB3">
        <w:rPr>
          <w:rFonts w:ascii="宋体" w:hAnsi="宋体" w:cs="宋体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 " style="width:108pt;height:47.4pt;mso-position-horizontal-relative:page;mso-position-vertical-relative:page">
            <v:imagedata r:id="rId7" o:title=""/>
          </v:shape>
        </w:pict>
      </w:r>
      <w:r w:rsidRPr="00CB0335">
        <w:rPr>
          <w:rFonts w:ascii="宋体" w:hAnsi="宋体" w:cs="宋体" w:hint="eastAsia"/>
          <w:sz w:val="24"/>
        </w:rPr>
        <w:t xml:space="preserve">          </w:t>
      </w:r>
      <w:r w:rsidR="00C55CB3">
        <w:rPr>
          <w:rFonts w:ascii="宋体" w:hAnsi="宋体" w:cs="宋体"/>
          <w:sz w:val="24"/>
        </w:rPr>
        <w:pict>
          <v:shape id="图片 4" o:spid="_x0000_i1026" type="#_x0000_t75" alt=" " style="width:102pt;height:57pt;mso-position-horizontal-relative:page;mso-position-vertical-relative:page">
            <v:imagedata r:id="rId8" o:title=""/>
          </v:shape>
        </w:pic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  <w:r w:rsidRPr="00CB0335">
        <w:rPr>
          <w:rFonts w:ascii="宋体" w:hAnsi="宋体" w:cs="宋体" w:hint="eastAsia"/>
          <w:sz w:val="24"/>
        </w:rPr>
        <w:t>5、一个长方形菜园，长500米，宽300米。这块菜地的面积是多少公顷？如果每公顷收菜3吨，可以收多少吨？</w:t>
      </w:r>
    </w:p>
    <w:p w:rsidR="00623EAD" w:rsidRPr="00CB0335" w:rsidRDefault="00623EAD" w:rsidP="00623EAD">
      <w:pPr>
        <w:ind w:firstLineChars="200" w:firstLine="480"/>
        <w:rPr>
          <w:rFonts w:ascii="宋体" w:hAnsi="宋体" w:cs="宋体"/>
          <w:sz w:val="24"/>
        </w:rPr>
      </w:pPr>
    </w:p>
    <w:p w:rsidR="00623EAD" w:rsidRPr="00CB0335" w:rsidRDefault="00C55CB3" w:rsidP="00623EAD">
      <w:pPr>
        <w:ind w:firstLineChars="200" w:firstLine="480"/>
      </w:pPr>
      <w:r>
        <w:rPr>
          <w:rFonts w:ascii="宋体" w:hAnsi="宋体" w:cs="宋体"/>
          <w:sz w:val="24"/>
        </w:rPr>
        <w:pict>
          <v:line id="直线 22" o:spid="_x0000_s1036" alt="" style="position:absolute;left:0;text-align:left;flip:y;z-index:4" from="200.45pt,96.35pt" to="287.45pt,97.1pt">
            <v:fill o:detectmouseclick="t"/>
          </v:line>
        </w:pict>
      </w:r>
      <w:r>
        <w:rPr>
          <w:rFonts w:ascii="宋体" w:hAnsi="宋体" w:cs="宋体"/>
          <w:sz w:val="24"/>
        </w:rPr>
        <w:pict>
          <v:rect id="矩形 21" o:spid="_x0000_s1035" alt="" style="position:absolute;left:0;text-align:left;margin-left:201.2pt;margin-top:44.6pt;width:87pt;height:80.9pt;z-index:3"/>
        </w:pict>
      </w:r>
      <w:r w:rsidR="00623EAD" w:rsidRPr="00CB0335">
        <w:rPr>
          <w:rFonts w:ascii="宋体" w:hAnsi="宋体" w:cs="宋体" w:hint="eastAsia"/>
          <w:sz w:val="24"/>
        </w:rPr>
        <w:t xml:space="preserve"> 6、一块长方形菜地，长800米，宽500米。如果延长它的宽，使它成为一块正方形的菜地，现在菜地的面积比原来的面积增加多少公顷？ </w:t>
      </w:r>
      <w:r w:rsidR="00623EAD" w:rsidRPr="00CB0335">
        <w:br/>
      </w:r>
      <w:r w:rsidR="00623EAD" w:rsidRPr="00CB0335">
        <w:rPr>
          <w:rFonts w:hint="eastAsia"/>
        </w:rPr>
        <w:t xml:space="preserve">                                           800</w:t>
      </w:r>
      <w:r w:rsidR="00623EAD" w:rsidRPr="00CB0335">
        <w:rPr>
          <w:rFonts w:hint="eastAsia"/>
        </w:rPr>
        <w:t>米</w:t>
      </w:r>
    </w:p>
    <w:p w:rsidR="00623EAD" w:rsidRPr="00CB0335" w:rsidRDefault="00623EAD" w:rsidP="00623EAD">
      <w:pPr>
        <w:ind w:firstLineChars="200" w:firstLine="420"/>
      </w:pPr>
    </w:p>
    <w:p w:rsidR="00623EAD" w:rsidRPr="00CB0335" w:rsidRDefault="00623EAD" w:rsidP="00623EAD">
      <w:pPr>
        <w:ind w:firstLineChars="200" w:firstLine="420"/>
      </w:pPr>
      <w:r w:rsidRPr="00CB0335">
        <w:rPr>
          <w:rFonts w:hint="eastAsia"/>
        </w:rPr>
        <w:t xml:space="preserve">                             500</w:t>
      </w:r>
      <w:r w:rsidRPr="00CB0335">
        <w:rPr>
          <w:rFonts w:hint="eastAsia"/>
        </w:rPr>
        <w:t>米</w:t>
      </w:r>
      <w:bookmarkEnd w:id="0"/>
    </w:p>
    <w:p w:rsidR="00623EAD" w:rsidRPr="00CB0335" w:rsidRDefault="00623EAD" w:rsidP="00623EAD">
      <w:pPr>
        <w:ind w:firstLineChars="200" w:firstLine="420"/>
      </w:pPr>
    </w:p>
    <w:p w:rsidR="00623EAD" w:rsidRPr="00CB0335" w:rsidRDefault="00623EAD" w:rsidP="00623EAD">
      <w:pPr>
        <w:ind w:firstLineChars="200" w:firstLine="420"/>
      </w:pPr>
    </w:p>
    <w:p w:rsidR="00623EAD" w:rsidRPr="00CB0335" w:rsidRDefault="00623EAD" w:rsidP="00623EAD">
      <w:pPr>
        <w:ind w:firstLineChars="200" w:firstLine="420"/>
      </w:pPr>
    </w:p>
    <w:sectPr w:rsidR="00623EAD" w:rsidRPr="00CB0335" w:rsidSect="000305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B3" w:rsidRDefault="00C55CB3">
      <w:r>
        <w:separator/>
      </w:r>
    </w:p>
  </w:endnote>
  <w:endnote w:type="continuationSeparator" w:id="0">
    <w:p w:rsidR="00C55CB3" w:rsidRDefault="00C5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6E2" w:rsidRDefault="009866E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6E2" w:rsidRDefault="009866E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6E2" w:rsidRDefault="009866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B3" w:rsidRDefault="00C55CB3">
      <w:r>
        <w:separator/>
      </w:r>
    </w:p>
  </w:footnote>
  <w:footnote w:type="continuationSeparator" w:id="0">
    <w:p w:rsidR="00C55CB3" w:rsidRDefault="00C55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3A" w:rsidRDefault="00C55CB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216.75pt;height:24.75pt;rotation:315;z-index:-1;mso-position-horizontal:center;mso-position-horizontal-relative:margin;mso-position-vertical:center;mso-position-vertical-relative:margin" o:allowincell="f" fillcolor="green" stroked="f">
          <v:fill opacity=".5"/>
          <v:textpath style="font-family:&quot;宋体&quot;;font-size:25pt" string="www.365fangan.co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6E2" w:rsidRDefault="009866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3A" w:rsidRDefault="00C55CB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216.75pt;height:24.75pt;rotation:315;z-index:-2;mso-position-horizontal:center;mso-position-horizontal-relative:margin;mso-position-vertical:center;mso-position-vertical-relative:margin" o:allowincell="f" fillcolor="green" stroked="f">
          <v:fill opacity=".5"/>
          <v:textpath style="font-family:&quot;宋体&quot;;font-size:25pt" string="www.365fangan.com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564"/>
    <w:rsid w:val="00030564"/>
    <w:rsid w:val="00067A54"/>
    <w:rsid w:val="000D7A03"/>
    <w:rsid w:val="001463EE"/>
    <w:rsid w:val="00203B49"/>
    <w:rsid w:val="002E551B"/>
    <w:rsid w:val="003C5F59"/>
    <w:rsid w:val="00453A8F"/>
    <w:rsid w:val="004D0AB6"/>
    <w:rsid w:val="00623EAD"/>
    <w:rsid w:val="00780F3A"/>
    <w:rsid w:val="007E6D84"/>
    <w:rsid w:val="0084776D"/>
    <w:rsid w:val="00872C30"/>
    <w:rsid w:val="008B120B"/>
    <w:rsid w:val="008E68D1"/>
    <w:rsid w:val="009866E2"/>
    <w:rsid w:val="00A523DD"/>
    <w:rsid w:val="00B62B4D"/>
    <w:rsid w:val="00BA4355"/>
    <w:rsid w:val="00C1003A"/>
    <w:rsid w:val="00C55CB3"/>
    <w:rsid w:val="00C61FBE"/>
    <w:rsid w:val="00CB0335"/>
    <w:rsid w:val="00D26D9A"/>
    <w:rsid w:val="00DE3BDE"/>
    <w:rsid w:val="00DF4A3A"/>
    <w:rsid w:val="00DF4F0E"/>
    <w:rsid w:val="00EC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  <o:rules v:ext="edit">
        <o:r id="V:Rule1" type="arc" idref="#Arc 237"/>
        <o:r id="V:Rule2" type="arc" idref="#Arc 24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5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7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D7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623EAD"/>
    <w:rPr>
      <w:color w:val="1D569C"/>
      <w:u w:val="none"/>
    </w:rPr>
  </w:style>
  <w:style w:type="paragraph" w:styleId="a6">
    <w:name w:val="Normal (Web)"/>
    <w:basedOn w:val="a"/>
    <w:rsid w:val="00623E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</Template>
  <TotalTime>1</TotalTime>
  <Pages>3</Pages>
  <Words>308</Words>
  <Characters>1758</Characters>
  <Application>Microsoft Office Word</Application>
  <DocSecurity>0</DocSecurity>
  <Lines>14</Lines>
  <Paragraphs>4</Paragraphs>
  <ScaleCrop>false</ScaleCrop>
  <Manager/>
  <Company/>
  <LinksUpToDate>false</LinksUpToDate>
  <CharactersWithSpaces>2062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haibian</cp:lastModifiedBy>
  <cp:revision>6</cp:revision>
  <dcterms:created xsi:type="dcterms:W3CDTF">2016-11-03T00:55:00Z</dcterms:created>
  <dcterms:modified xsi:type="dcterms:W3CDTF">2017-09-07T09:44:00Z</dcterms:modified>
  <cp:category/>
</cp:coreProperties>
</file>