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80" w:firstLineChars="8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5" o:spid="_x0000_s1025" o:spt="75" type="#_x0000_t75" style="position:absolute;left:0pt;margin-left:967pt;margin-top:867pt;height:26pt;width:3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</w:rPr>
        <w:t>2017</w:t>
      </w:r>
      <w:r>
        <w:rPr>
          <w:rFonts w:hint="eastAsia" w:asciiTheme="minorEastAsia" w:hAnsi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2018学年第二学期八年级阶段性测评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360" w:firstLineChars="16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数学试卷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80" w:firstLineChars="8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(考试时间:上午8:00—9:30)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说明:本试卷为闭卷笔答,答题时不允许使用科学计算器.答题时间90分钟,满分100分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</w:rPr>
        <w:t>选择题(本大题含10个小题,每小题3分,共30分)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在下列每小题给出的四个选项中,只有一个符合要求,请选出并填入下表相应位置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1.已知a,b均为实数,且a-1</w:t>
      </w:r>
      <w:r>
        <w:rPr>
          <w:rFonts w:hint="eastAsia" w:asciiTheme="minorEastAsia" w:hAnsiTheme="minorEastAsia" w:cstheme="minorEastAsia"/>
          <w:lang w:val="en-US"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b-1,下列不等式中一定成立的是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3a</w: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cstheme="minorEastAsia"/>
          <w:lang w:val="en-US" w:eastAsia="zh-CN"/>
        </w:rPr>
        <w:t xml:space="preserve">b     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.-a＞</w:t>
      </w:r>
      <w:r>
        <w:rPr>
          <w:rFonts w:hint="eastAsia" w:asciiTheme="minorEastAsia" w:hAnsiTheme="minorEastAsia" w:eastAsiaTheme="minorEastAsia" w:cstheme="minorEastAsia"/>
        </w:rPr>
        <w:t>-b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D.a-2</w:t>
      </w:r>
      <w:r>
        <w:rPr>
          <w:rFonts w:hint="eastAsia" w:asciiTheme="minorEastAsia" w:hAnsiTheme="minorEastAsia" w:cstheme="minorEastAsia"/>
          <w:lang w:val="en-US"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b-2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2.山西剪纸是最古老的汉族民间艺术之一.剪纸作为一种镂空艺术,在视觉上给人以透空的感觉和艺术享受.下列四幅剪纸图案中,是中心对称图形的是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drawing>
          <wp:inline distT="0" distB="0" distL="114300" distR="114300">
            <wp:extent cx="5274310" cy="904875"/>
            <wp:effectExtent l="0" t="0" r="2540" b="952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A                       B                    C                   D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3.如图是两个关于x的一元一次不等式的解集在同一数轴上的表示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由它们组成的不等式组的解集是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2381250" cy="457200"/>
            <wp:effectExtent l="0" t="0" r="0" b="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A.x</w:t>
      </w:r>
      <w:r>
        <w:rPr>
          <w:rFonts w:hint="eastAsia" w:asciiTheme="minorEastAsia" w:hAnsiTheme="minorEastAsia" w:cstheme="minorEastAsia"/>
          <w:lang w:val="en-US"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-1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B.x</w:t>
      </w:r>
      <w:r>
        <w:rPr>
          <w:rFonts w:hint="eastAsia" w:asciiTheme="minorEastAsia" w:hAnsiTheme="minorEastAsia" w:cstheme="minorEastAsia"/>
          <w:lang w:val="en-US"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C.x≥2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D.-1</w: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x≤2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4.在平面直角坐标系中,△ABC的三个顶点坐标分别为A(1,-2),B(2,-4),C(4,-1).将△ABC平移得到△A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,若点A的对应点A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的坐标为(-2,3),则△ABC平移的方式可以为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A.向左3个单位,向上5个单位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B.向左5个单位,向上3个单位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C.向右3个单位,向下5个单位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D.向右5个单位,向下3个单位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5.解不等式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25" o:spt="75" type="#_x0000_t75" style="height:29pt;width:69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时,去分母后结果正确的为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A.2(x+2)</w:t>
      </w:r>
      <w:r>
        <w:rPr>
          <w:rFonts w:hint="eastAsia" w:asciiTheme="minorEastAsia" w:hAnsiTheme="minorEastAsia" w:cstheme="minorEastAsia"/>
          <w:lang w:val="en-US"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1-3(x-3)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B.2x+4</w:t>
      </w:r>
      <w:r>
        <w:rPr>
          <w:rFonts w:hint="eastAsia" w:asciiTheme="minorEastAsia" w:hAnsiTheme="minorEastAsia" w:cstheme="minorEastAsia"/>
          <w:lang w:val="en-US"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6-3x-9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C.2x+4</w:t>
      </w:r>
      <w:r>
        <w:rPr>
          <w:rFonts w:hint="eastAsia" w:asciiTheme="minorEastAsia" w:hAnsiTheme="minorEastAsia" w:cstheme="minorEastAsia"/>
          <w:lang w:val="en-US"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6-3x+3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</w:rPr>
        <w:t>D.2(x+2)</w:t>
      </w:r>
      <w:r>
        <w:rPr>
          <w:rFonts w:hint="eastAsia" w:asciiTheme="minorEastAsia" w:hAnsiTheme="minorEastAsia" w:cstheme="minorEastAsia"/>
          <w:lang w:val="en-US"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6-3(x-3)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6.如图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在△ABC中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AB=AC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∠A=36°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E两点分别在边AC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BC上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BD平分∠ABC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DE∥AB.图中的等腰三角形共有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095375" cy="1200150"/>
            <wp:effectExtent l="0" t="0" r="9525" b="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A.3个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B.4个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C.5个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D.6个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7.如图,在△ABC中,AB=AC,BC=9,点D在边AB上,且BD=5将线段BD沿着BC的方向平移得到线段EF,若平移的距离为6时点F恰好落在AC边上,则△CEF的周长为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A.26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B.20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C.15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D.13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8.小明要从甲地到乙地,两地相距1.8千米.已知他步行的平均速度为90米/分,跑步的平均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速度为210米/分,若他要在不超过15分钟的时间内从甲地到达乙地,至少需要跑步多少分钟?设他需要跑步x分钟,则列出的不等式为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A.210x+90(15-x)≥1800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B.90x+210(15-x)≤1800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C.210x+90(15-x)≥1.8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D.90x+210(15-x)≤1.8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9.如图,直线y=ax+b与x轴交于点A(7,0),与直线y=kx交于点B(2,4),则不等式kx≤ax+b的解集为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A.x≤2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B.x≥2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C.0</w: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x≤2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D.2≤x≤6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10.如图,将△ABC绕点A顺时针旋转60°得到△ADE,点C的对应点E恰好落在BA的延长线上,DE与BC交于点F,连接BD.下列结论不一定正确的是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drawing>
          <wp:inline distT="0" distB="0" distL="114300" distR="114300">
            <wp:extent cx="5272405" cy="1155065"/>
            <wp:effectExtent l="0" t="0" r="4445" b="6985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1550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第7题                     第9题                       第10题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A.AD= BD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B.AC∥BD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DF= EF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D.∠CBD=∠E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二、填空题(本大题含5个小题,每小题2分,共10分)把答案写在题中横线上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11.太原某座桥桥头的限重标志如图,其中的“55”表示该桥梁限制载重后总质量超过55t的车辆通过桥梁.设一辆自重10t的卡车,其载重的质量为xt,若它要通过此座桥,则x应满足的关系为</w:t>
      </w:r>
      <w:r>
        <w:rPr>
          <w:rFonts w:hint="eastAsia" w:asciiTheme="minorEastAsia" w:hAnsiTheme="minorEastAsia" w:cstheme="minorEastAsia"/>
          <w:lang w:val="en-US" w:eastAsia="zh-CN"/>
        </w:rPr>
        <w:t>________</w:t>
      </w:r>
      <w:r>
        <w:rPr>
          <w:rFonts w:hint="eastAsia" w:asciiTheme="minorEastAsia" w:hAnsiTheme="minorEastAsia" w:eastAsiaTheme="minorEastAsia" w:cstheme="minorEastAsia"/>
        </w:rPr>
        <w:t>(用含x的不等式表示)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066800" cy="933450"/>
            <wp:effectExtent l="0" t="0" r="0" b="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12.如图,将△ABC绕点A顺时针旋转60°得到△AED,若∠EAD=30°,则∠CAE的度数为</w:t>
      </w:r>
      <w:r>
        <w:rPr>
          <w:rFonts w:hint="eastAsia" w:asciiTheme="minorEastAsia" w:hAnsiTheme="minorEastAsia" w:cstheme="minorEastAsia"/>
          <w:lang w:val="en-US" w:eastAsia="zh-CN"/>
        </w:rPr>
        <w:t>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drawing>
          <wp:inline distT="0" distB="0" distL="114300" distR="114300">
            <wp:extent cx="5076190" cy="1295400"/>
            <wp:effectExtent l="0" t="0" r="10160" b="0"/>
            <wp:docPr id="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7619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第12题                  第14题                   第15题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13.不等式组</w:t>
      </w:r>
      <w:r>
        <w:rPr>
          <w:rFonts w:hint="eastAsia" w:asciiTheme="minorEastAsia" w:hAnsiTheme="minorEastAsia" w:eastAsiaTheme="minorEastAsia" w:cstheme="minorEastAsia"/>
          <w:position w:val="-42"/>
        </w:rPr>
        <w:object>
          <v:shape id="_x0000_i1026" o:spt="75" type="#_x0000_t75" style="height:47pt;width:52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的整数解为</w:t>
      </w:r>
      <w:r>
        <w:rPr>
          <w:rFonts w:hint="eastAsia" w:asciiTheme="minorEastAsia" w:hAnsiTheme="minorEastAsia" w:cstheme="minorEastAsia"/>
          <w:lang w:val="en-US" w:eastAsia="zh-CN"/>
        </w:rPr>
        <w:t>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14.如图,在Rt△ABC中,∠C=90°,∠A=30°,点D,点E分别在边AC,AB上,且DE垂直平分AB.若AD=2,则CD的长为</w:t>
      </w:r>
      <w:r>
        <w:rPr>
          <w:rFonts w:hint="eastAsia" w:asciiTheme="minorEastAsia" w:hAnsiTheme="minorEastAsia" w:cstheme="minorEastAsia"/>
          <w:lang w:val="en-US" w:eastAsia="zh-CN"/>
        </w:rPr>
        <w:t>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15.如图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△ABC是边长为24的等边三角形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△CDE是等腰三角形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其中DC=DE=10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∠CDE=120</w:t>
      </w:r>
      <w:r>
        <w:rPr>
          <w:rFonts w:hint="eastAsia" w:asciiTheme="minorEastAsia" w:hAnsiTheme="minorEastAsia" w:cstheme="minorEastAsia"/>
          <w:lang w:val="en-US" w:eastAsia="zh-CN"/>
        </w:rPr>
        <w:t>°，</w:t>
      </w:r>
      <w:r>
        <w:rPr>
          <w:rFonts w:hint="eastAsia" w:asciiTheme="minorEastAsia" w:hAnsiTheme="minorEastAsia" w:eastAsiaTheme="minorEastAsia" w:cstheme="minorEastAsia"/>
        </w:rPr>
        <w:t>点E在BC边上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点F是BE的中点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连接AD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DF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AF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则AF的长为</w:t>
      </w:r>
      <w:r>
        <w:rPr>
          <w:rFonts w:hint="eastAsia" w:asciiTheme="minorEastAsia" w:hAnsiTheme="minorEastAsia" w:cstheme="minorEastAsia"/>
          <w:lang w:val="en-US" w:eastAsia="zh-CN"/>
        </w:rPr>
        <w:t>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三、解答题(本大题含8个小题,共60分)解答应写出必要的文字说明、演算步骤或推理过程</w:t>
      </w:r>
      <w:r>
        <w:rPr>
          <w:rFonts w:hint="eastAsia" w:asciiTheme="minorEastAsia" w:hAnsiTheme="minorEastAsia" w:cstheme="minorEastAsia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16.(本题5分)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解不等式:2x+1≤3(3-x)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17.(本题6分)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解不等式组</w:t>
      </w:r>
      <w:r>
        <w:rPr>
          <w:rFonts w:hint="eastAsia" w:asciiTheme="minorEastAsia" w:hAnsiTheme="minorEastAsia" w:eastAsiaTheme="minorEastAsia" w:cstheme="minorEastAsia"/>
          <w:position w:val="-42"/>
        </w:rPr>
        <w:object>
          <v:shape id="_x0000_i1027" o:spt="75" type="#_x0000_t75" style="height:48pt;width:78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,并将其解集表示在如图所示的数轴上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4780915" cy="466725"/>
            <wp:effectExtent l="0" t="0" r="635" b="9525"/>
            <wp:docPr id="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78091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18.(本题6分)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如图,在平面直角坐标系中,△ABC三个顶点的坐标分别为:A(1,-4),B(5,-4),C(4,-1).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(1)将△ABC经过平移得到△A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,若点C的应点C1的坐标为(2,5),则点A,B的对应点A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的坐标分别为</w:t>
      </w:r>
      <w:r>
        <w:rPr>
          <w:rFonts w:hint="eastAsia" w:asciiTheme="minorEastAsia" w:hAnsiTheme="minorEastAsia" w:cstheme="minorEastAsia"/>
          <w:lang w:val="en-US" w:eastAsia="zh-CN"/>
        </w:rPr>
        <w:t>______________________；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(2)在如图的坐标系中画出△A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,并画出与△A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关于原点O成中心对称的△A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2874010" cy="2533015"/>
            <wp:effectExtent l="0" t="0" r="2540" b="635"/>
            <wp:docPr id="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74010" cy="25330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19.(本题6分)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近年来,随着我国国民经济的飞速发展,我国物流业的市场需求持续扩大,某物流公司承接A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B两种货物的运输业务,已知A种货物运费单价为80元/吨,B种货物运费单价为50元/吨</w:t>
      </w:r>
      <w:r>
        <w:rPr>
          <w:rFonts w:hint="eastAsia" w:asciiTheme="minorEastAsia" w:hAnsi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>该物流公司预计4月份运输这两种货物共300吨,且当月运送这两种货物收入的运费总额不低于19800元,求该物流公司4月份至少要承接运输A种货物多少吨?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20.(本题6分)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如图,在△ABC中,AB=AC,AD是BC边上的中线,延长CB至点E,延长BC至点F,使BE=CF,连接AE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AF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求证:AD平分∠EAF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2133600" cy="962025"/>
            <wp:effectExtent l="0" t="0" r="0" b="9525"/>
            <wp:docPr id="9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21.(本题9分)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某超市店庆期间开展了促销活动,出售A,B两种商品,A种商品的标价为60元/件,B种商品的标价为40元/件,活动方案有如下两种,顾客购买商品时只能选择其中的一种方案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5270500" cy="798830"/>
            <wp:effectExtent l="0" t="0" r="6350" b="1270"/>
            <wp:docPr id="10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98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若某单位购买A种商品x件(x</w:t>
      </w:r>
      <w:r>
        <w:rPr>
          <w:rFonts w:hint="eastAsia" w:asciiTheme="minorEastAsia" w:hAnsiTheme="minorEastAsia" w:cstheme="minorEastAsia"/>
          <w:lang w:val="en-US"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15),购买B种商品的件数比A种商品件数多10件,求该单位选择哪种方案才能获得更多优惠</w:t>
      </w:r>
      <w:r>
        <w:rPr>
          <w:rFonts w:hint="eastAsia" w:asciiTheme="minorEastAsia" w:hAnsiTheme="minorEastAsia" w:cstheme="minorEastAsia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22.(本题10分)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如图1,已知射线AP是∠MAN的角平分线,点B为射线AP上的一点且AB=10,过点B分别作BC⊥AM于点C,作BD⊥AN于点D,BC=6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(1)在图1中连接CD交AB于点O.求证:AB垂直平分CD;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(2)从A,B两题中任选一题作答,我选择</w: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____</w:t>
      </w:r>
      <w:r>
        <w:rPr>
          <w:rFonts w:hint="eastAsia" w:asciiTheme="minorEastAsia" w:hAnsiTheme="minorEastAsia" w:eastAsiaTheme="minorEastAsia" w:cstheme="minorEastAsia"/>
          <w:b/>
          <w:bCs/>
        </w:rPr>
        <w:t>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A.将图1中的△ABC沿射线AP的方向平移得到△ABC,点A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C的对应点分别为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8" o:spt="75" type="#_x0000_t75" style="height:13pt;width:54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.若平移后点B的对应点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29" o:spt="75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的位置如图2,连接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30" o:spt="75" type="#_x0000_t75" style="height:12pt;width:21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①请在图2中画出此时的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1" o:spt="75" type="#_x0000_t75" style="height:13.95pt;width:44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,并在图中标注相应的字母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②若图2中的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2" o:spt="75" type="#_x0000_t75" style="height:13pt;width:54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,则平移的距离为</w:t>
      </w:r>
      <w:r>
        <w:rPr>
          <w:rFonts w:hint="eastAsia" w:asciiTheme="minorEastAsia" w:hAnsiTheme="minorEastAsia" w:cstheme="minorEastAsia"/>
          <w:lang w:val="en-US" w:eastAsia="zh-CN"/>
        </w:rPr>
        <w:t>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将图1中的△ABC沿射线AP的方向平移得到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3" o:spt="75" type="#_x0000_t75" style="height:13.95pt;width:44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,点A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C的对应点分别为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4" o:spt="75" type="#_x0000_t75" style="height:13pt;width:54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①在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5" o:spt="75" type="#_x0000_t75" style="height:13.95pt;width:44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平移的过程中,若点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6" o:spt="75" type="#_x0000_t75" style="height:13pt;width:13.9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与点D的连线恰好经过点B,请在图3中画出此时的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7" o:spt="75" type="#_x0000_t75" style="height:13.95pt;width:44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,并在图中标注相应的字母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②如图3,点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8" o:spt="75" type="#_x0000_t75" style="height:13pt;width:13.9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与点D的连线恰好经过点B,此时平移的距离为</w:t>
      </w:r>
      <w:r>
        <w:rPr>
          <w:rFonts w:hint="eastAsia" w:asciiTheme="minorEastAsia" w:hAnsiTheme="minorEastAsia" w:cstheme="minorEastAsia"/>
          <w:lang w:val="en-US" w:eastAsia="zh-CN"/>
        </w:rPr>
        <w:t>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5273675" cy="1318895"/>
            <wp:effectExtent l="0" t="0" r="3175" b="14605"/>
            <wp:docPr id="11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5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318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</w:rPr>
        <w:t>23.(本题12分)</w:t>
      </w:r>
      <w:r>
        <w:rPr>
          <w:rFonts w:hint="eastAsia" w:asciiTheme="minorEastAsia" w:hAnsiTheme="minorEastAsia" w:eastAsiaTheme="minorEastAsia" w:cstheme="minorEastAsia"/>
          <w:b/>
          <w:bCs/>
        </w:rPr>
        <w:t>综合与探究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问题情境:如图1,在△ABC中,AB=AC,点D,E分别是边AB,AC上的点,且AD=AE,连接DE,易知BD=CE.将△ADE绕点A顺时针旋转角度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9" o:spt="75" type="#_x0000_t75" style="height:11pt;width:11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(0°</w: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0" o:spt="75" type="#_x0000_t75" style="height:11pt;width:11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360°),连接BD,CE,得到图2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(1)变式探究:如图2,若0°</w: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1" o:spt="75" type="#_x0000_t75" style="height:11pt;width:11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90°,则BD=CE的结论还成立吗?若成立,请证明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若不成立,请说明理由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(2)拓展延伸:若图1中的∠BAC=120°,其余条件不变,请解答下列问题</w:t>
      </w:r>
      <w:r>
        <w:rPr>
          <w:rFonts w:hint="eastAsia" w:asciiTheme="minorEastAsia" w:hAnsiTheme="minorEastAsia" w:cstheme="minorEastAsia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从A,B两题中任选一题作答我选择</w: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  <w:b/>
          <w:bCs/>
        </w:rPr>
        <w:t>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A.①在图1中,若AB=10,求BC的长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②如图3,在△ADE绕点A顺时针旋转的过程中,当DE的延长线经过点C时,请直接写出线段AD,BD,CD之间的等量关系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B.①在图1中,试探究BC与AB的数量关系,并说明理由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②在△ADE绕点A顺时针旋转的过程中,当点D,E,C三点在同一条直线上时,请借助备用图探究线段AD,BD,CD之间的等量关系,并直接写出结果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4618990" cy="2095500"/>
            <wp:effectExtent l="0" t="0" r="10160" b="0"/>
            <wp:docPr id="12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9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461899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627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wmf"/><Relationship Id="rId7" Type="http://schemas.openxmlformats.org/officeDocument/2006/relationships/oleObject" Target="embeddings/oleObject1.bin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8" Type="http://schemas.openxmlformats.org/officeDocument/2006/relationships/fontTable" Target="fontTable.xml"/><Relationship Id="rId47" Type="http://schemas.openxmlformats.org/officeDocument/2006/relationships/customXml" Target="../customXml/item1.xml"/><Relationship Id="rId46" Type="http://schemas.openxmlformats.org/officeDocument/2006/relationships/image" Target="media/image26.png"/><Relationship Id="rId45" Type="http://schemas.openxmlformats.org/officeDocument/2006/relationships/image" Target="media/image25.wmf"/><Relationship Id="rId44" Type="http://schemas.openxmlformats.org/officeDocument/2006/relationships/oleObject" Target="embeddings/oleObject17.bin"/><Relationship Id="rId43" Type="http://schemas.openxmlformats.org/officeDocument/2006/relationships/image" Target="media/image24.wmf"/><Relationship Id="rId42" Type="http://schemas.openxmlformats.org/officeDocument/2006/relationships/oleObject" Target="embeddings/oleObject16.bin"/><Relationship Id="rId41" Type="http://schemas.openxmlformats.org/officeDocument/2006/relationships/image" Target="media/image23.wmf"/><Relationship Id="rId40" Type="http://schemas.openxmlformats.org/officeDocument/2006/relationships/oleObject" Target="embeddings/oleObject15.bin"/><Relationship Id="rId4" Type="http://schemas.openxmlformats.org/officeDocument/2006/relationships/image" Target="media/image1.png"/><Relationship Id="rId39" Type="http://schemas.openxmlformats.org/officeDocument/2006/relationships/image" Target="media/image22.png"/><Relationship Id="rId38" Type="http://schemas.openxmlformats.org/officeDocument/2006/relationships/image" Target="media/image21.wmf"/><Relationship Id="rId37" Type="http://schemas.openxmlformats.org/officeDocument/2006/relationships/oleObject" Target="embeddings/oleObject14.bin"/><Relationship Id="rId36" Type="http://schemas.openxmlformats.org/officeDocument/2006/relationships/oleObject" Target="embeddings/oleObject13.bin"/><Relationship Id="rId35" Type="http://schemas.openxmlformats.org/officeDocument/2006/relationships/image" Target="media/image20.wmf"/><Relationship Id="rId34" Type="http://schemas.openxmlformats.org/officeDocument/2006/relationships/oleObject" Target="embeddings/oleObject12.bin"/><Relationship Id="rId33" Type="http://schemas.openxmlformats.org/officeDocument/2006/relationships/oleObject" Target="embeddings/oleObject11.bin"/><Relationship Id="rId32" Type="http://schemas.openxmlformats.org/officeDocument/2006/relationships/oleObject" Target="embeddings/oleObject10.bin"/><Relationship Id="rId31" Type="http://schemas.openxmlformats.org/officeDocument/2006/relationships/oleObject" Target="embeddings/oleObject9.bin"/><Relationship Id="rId30" Type="http://schemas.openxmlformats.org/officeDocument/2006/relationships/image" Target="media/image19.wmf"/><Relationship Id="rId3" Type="http://schemas.openxmlformats.org/officeDocument/2006/relationships/theme" Target="theme/theme1.xml"/><Relationship Id="rId29" Type="http://schemas.openxmlformats.org/officeDocument/2006/relationships/oleObject" Target="embeddings/oleObject8.bin"/><Relationship Id="rId28" Type="http://schemas.openxmlformats.org/officeDocument/2006/relationships/image" Target="media/image18.wmf"/><Relationship Id="rId27" Type="http://schemas.openxmlformats.org/officeDocument/2006/relationships/oleObject" Target="embeddings/oleObject7.bin"/><Relationship Id="rId26" Type="http://schemas.openxmlformats.org/officeDocument/2006/relationships/image" Target="media/image17.wmf"/><Relationship Id="rId25" Type="http://schemas.openxmlformats.org/officeDocument/2006/relationships/oleObject" Target="embeddings/oleObject6.bin"/><Relationship Id="rId24" Type="http://schemas.openxmlformats.org/officeDocument/2006/relationships/image" Target="media/image16.wmf"/><Relationship Id="rId23" Type="http://schemas.openxmlformats.org/officeDocument/2006/relationships/oleObject" Target="embeddings/oleObject5.bin"/><Relationship Id="rId22" Type="http://schemas.openxmlformats.org/officeDocument/2006/relationships/image" Target="media/image15.wmf"/><Relationship Id="rId21" Type="http://schemas.openxmlformats.org/officeDocument/2006/relationships/oleObject" Target="embeddings/oleObject4.bin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wmf"/><Relationship Id="rId15" Type="http://schemas.openxmlformats.org/officeDocument/2006/relationships/oleObject" Target="embeddings/oleObject3.bin"/><Relationship Id="rId14" Type="http://schemas.openxmlformats.org/officeDocument/2006/relationships/image" Target="media/image9.wmf"/><Relationship Id="rId13" Type="http://schemas.openxmlformats.org/officeDocument/2006/relationships/oleObject" Target="embeddings/oleObject2.bin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sl302545834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2018-04-26T11:01:00Z</dcterms:created>
  <dc:creator>早晨的一切从养生开始</dc:creator>
  <cp:lastModifiedBy>Administrator</cp:lastModifiedBy>
  <dcterms:modified xsi:type="dcterms:W3CDTF">2018-05-09T05:01:39Z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