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91pt;margin-top:868pt;height:26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038340"/>
            <wp:effectExtent l="0" t="0" r="2540" b="1016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222490"/>
            <wp:effectExtent l="0" t="0" r="6985" b="1651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2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81825"/>
            <wp:effectExtent l="0" t="0" r="381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993255"/>
            <wp:effectExtent l="0" t="0" r="8890" b="1714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A6D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2018-05-04T09:38:00Z</dcterms:created>
  <dc:creator>Administrator</dc:creator>
  <cp:lastModifiedBy>Administrator</cp:lastModifiedBy>
  <dcterms:modified xsi:type="dcterms:W3CDTF">2018-05-13T06:17:34Z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