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95" w:firstLineChars="9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50pt;margin-top:887pt;height:2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七年级数学教学质量检测题(2018.5)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95" w:firstLineChars="9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考试时间:120分钟</w:t>
      </w:r>
      <w:r>
        <w:rPr>
          <w:rFonts w:hint="default" w:asciiTheme="minorEastAsia" w:hAnsiTheme="minorEastAsia" w:cstheme="minorEastAsia"/>
          <w:lang w:val="en-US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满分:150分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第Ⅰ卷(选择题共48分)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选择题(本大题共12个小题,每小题4题,共48分.在每小题给出的四个选项中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只有一项是符合题目要求的.)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1.下面有四个图案,其中不是轴对称图形的是(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085715" cy="704850"/>
            <wp:effectExtent l="0" t="0" r="63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下面四个图形中,∠1与∠2是对顶角的图形是(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5152390" cy="838200"/>
            <wp:effectExtent l="0" t="0" r="1016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239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3.如图,△ABC与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25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关于直线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对称,且∠A=105°,∠C=30°,则∠B=(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4457065" cy="1514475"/>
            <wp:effectExtent l="0" t="0" r="635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第3题                          第4题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B.45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</w:t>
      </w:r>
      <w:r>
        <w:rPr>
          <w:rFonts w:hint="eastAsia" w:asciiTheme="minorEastAsia" w:hAnsiTheme="minorEastAsia" w:eastAsiaTheme="minorEastAsia" w:cstheme="minorEastAsia"/>
        </w:rPr>
        <w:t>C.30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</w:t>
      </w:r>
      <w:r>
        <w:rPr>
          <w:rFonts w:hint="eastAsia" w:asciiTheme="minorEastAsia" w:hAnsiTheme="minorEastAsia" w:eastAsiaTheme="minorEastAsia" w:cstheme="minorEastAsia"/>
        </w:rPr>
        <w:t>D.20°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4.如图,a∥b,点B在直线b上,且AB⊥BC,若∠1=34°,则∠2的大小为(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A.34°       </w:t>
      </w:r>
      <w:r>
        <w:rPr>
          <w:rFonts w:hint="eastAsia" w:asciiTheme="minorEastAsia" w:hAnsiTheme="minorEastAsia" w:eastAsiaTheme="minorEastAsia" w:cstheme="minorEastAsia"/>
        </w:rPr>
        <w:t>B.54°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C.56°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D.66°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5.在△ABC中,若∠B与∠C互余,则△ABC是(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锐角三角形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B.直角三角形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C.钝角三角形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D.等边三角形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6.下列长度的三条线段能组成三角形的是(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3,3,4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B.7,4,2        C.3,4,8     D.2,3,5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下列说法正确的是(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A.同位角相等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B.相等的角是对顶角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C.同角的补角相等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D.两直线平行,同旁内角相等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8.小明到单位附近的加油站加油,如图是小明所用的加油机上的数据显示牌,则数据中的变量是(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69230" cy="1155065"/>
            <wp:effectExtent l="0" t="0" r="7620" b="6985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第8题                            第9题                 第11题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A.金额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B.数量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C.单价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D.金额和数量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9.如图,要量湖两岸相对两点A、B的距离,可以在AB的垂线BF上取两点C、D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CD=BC,再作出BF的垂线DE,使A、C、E在一条直线上,这时可得△ABC≌△EDC,用于判定这两个三角形全等的依据是(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A.SSS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B.SAS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C.ASA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D.AAS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10.下列图形中,线段AD的长表示点A到直线BC距离的是(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152390" cy="790575"/>
            <wp:effectExtent l="0" t="0" r="10160" b="952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239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A                  B                C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1.如图所示,在△ABC中,已知点D、E、F分别为边BC、AD、CE的中点,且△ABC的面积是8cm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,则阴影部分面积等于(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12.小苏和小林在如图所示的跑道上进行4×50米折返跑.在整个过程中,跑步者距起跑线的距离y(单位:m)与跑步时间t(单位:s)的对应关系如下图所示.下列叙述正确的是(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4310" cy="1438910"/>
            <wp:effectExtent l="0" t="0" r="2540" b="8890"/>
            <wp:docPr id="6" name="图片 6" descr="a58fdc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58fdcf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A.两人从起跑线同时出发,同时到达终点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B.小苏跑全程的平均速度大于小林跑全程的平均速度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C.小苏前15s跑过的路程大于小林前15s跑过的路程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D.小苏在跑前100m的过程中,与小林相遇2次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第Ⅱ卷(非选择题共102分)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二、填空题(本大题共6个小题,每小题4分,共24分.)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13.如图,计划把河水引到水池A中,先作AB⊥CD,垂足为B,然后沿AB开渠,能使所开的渠道最短,这样设计的依据是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04950" cy="923925"/>
            <wp:effectExtent l="0" t="0" r="0" b="9525"/>
            <wp:docPr id="7" name="图片 7" descr="4f18f1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f18f1c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23975" cy="895350"/>
            <wp:effectExtent l="0" t="0" r="9525" b="0"/>
            <wp:docPr id="8" name="图片 8" descr="fab403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ab403f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第13题                 第17题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14.△ABC中,∠A:∠B:∠C=1:2:3,则△ABC为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三角形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15.如果一个等腰三角形的两已知边长分别为4cm和9cm,则此等腰三角形的周为</w:t>
      </w:r>
      <w:r>
        <w:rPr>
          <w:rFonts w:hint="eastAsia" w:asciiTheme="minorEastAsia" w:hAnsiTheme="minorEastAsia" w:cstheme="minorEastAsia"/>
          <w:lang w:val="en-US" w:eastAsia="zh-CN"/>
        </w:rPr>
        <w:t>_____cm.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16.某长方形的周长为24cm,其中一边长为xcm(x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0),面积为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,则y与x的关系式为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7.已知:如图,把长方形纸片ABCD沿EF折叠,使D、C分别落在D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、C的位置,若∠EFB=65°,则∠AED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的度数为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</w:rPr>
        <w:t>地铁一号线的列车匀速通过某隧道时,列车在隧道内的长度y(米)与列车行驶时间x(秒)之间的关系用图象描述如图所示,有下列结论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drawing>
          <wp:inline distT="0" distB="0" distL="114300" distR="114300">
            <wp:extent cx="1314450" cy="638175"/>
            <wp:effectExtent l="0" t="0" r="0" b="9525"/>
            <wp:docPr id="9" name="图片 9" descr="bcdc7f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bcdc7f4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列</w:t>
      </w:r>
      <w:r>
        <w:rPr>
          <w:rFonts w:hint="eastAsia" w:asciiTheme="minorEastAsia" w:hAnsiTheme="minorEastAsia" w:eastAsiaTheme="minorEastAsia" w:cstheme="minorEastAsia"/>
        </w:rPr>
        <w:t>车的长度为120米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②列车的速度为30米/秒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③列车整体在隧道内的时间为25秒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④隧道长度为750米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其中正确的结论是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(填正确结论的序号)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三、解答题(本大题共9个小题,共78分,请写出文字说明、证明过程或演算步骤)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个角的补角是这个角的余角的3倍,求这个角的度数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如图.O是直线AB上的一点,∠BOD=∠COE=90</w:t>
      </w:r>
      <w:r>
        <w:rPr>
          <w:rFonts w:hint="eastAsia" w:asciiTheme="minorEastAsia" w:hAnsiTheme="minorEastAsia" w:cstheme="minorEastAsia"/>
          <w:lang w:val="en-US" w:eastAsia="zh-CN"/>
        </w:rPr>
        <w:t>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(1)图中与∠1互余的角有</w:t>
      </w:r>
      <w:r>
        <w:rPr>
          <w:rFonts w:hint="eastAsia" w:asciiTheme="minorEastAsia" w:hAnsiTheme="minorEastAsia" w:cstheme="minorEastAsia"/>
          <w:lang w:val="en-US" w:eastAsia="zh-CN"/>
        </w:rPr>
        <w:t>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(2)写出图中相等的角</w:t>
      </w:r>
      <w:r>
        <w:rPr>
          <w:rFonts w:hint="eastAsia" w:asciiTheme="minorEastAsia" w:hAnsiTheme="minorEastAsia" w:cstheme="minorEastAsia"/>
          <w:lang w:val="en-US" w:eastAsia="zh-CN"/>
        </w:rPr>
        <w:t>_____________；</w:t>
      </w:r>
      <w:r>
        <w:rPr>
          <w:rFonts w:hint="eastAsia" w:asciiTheme="minorEastAsia" w:hAnsiTheme="minorEastAsia" w:eastAsiaTheme="minorEastAsia" w:cstheme="minorEastAsia"/>
        </w:rPr>
        <w:t>(直角除外)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(3)∠3的补角是</w:t>
      </w:r>
      <w:r>
        <w:rPr>
          <w:rFonts w:hint="eastAsia" w:asciiTheme="minorEastAsia" w:hAnsiTheme="minorEastAsia" w:cstheme="minorEastAsia"/>
          <w:lang w:val="en-US" w:eastAsia="zh-CN"/>
        </w:rPr>
        <w:t>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781175" cy="1181100"/>
            <wp:effectExtent l="0" t="0" r="9525" b="0"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21.(满分6分)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如图所示的方格纸中,每个方格均为边长为1的正方形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我们把每个小正方形的顶点称为格点,已知A、B、C都是格点。请按以下要求作图(注:下列求作的点均是格点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(1)过点C作一条线段CD,使CD平行行且等于AB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(2)过点B作线段AB的垂线段BE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(3)过点C作线段AB的垂线段CF,并判断CF与BE的位置关系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(4)求△ABC的面积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90675" cy="1485900"/>
            <wp:effectExtent l="0" t="0" r="9525" b="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</w:rPr>
        <w:t>(满分8分)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填</w:t>
      </w:r>
      <w:r>
        <w:rPr>
          <w:rFonts w:hint="eastAsia" w:asciiTheme="minorEastAsia" w:hAnsiTheme="minorEastAsia" w:eastAsiaTheme="minorEastAsia" w:cstheme="minorEastAsia"/>
        </w:rPr>
        <w:t>空(请补全下列证明过程及括号内的依据)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已知:如图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∠1=∠2，∠B=∠C.</w:t>
      </w:r>
      <w:r>
        <w:rPr>
          <w:rFonts w:hint="eastAsia" w:asciiTheme="minorEastAsia" w:hAnsiTheme="minorEastAsia" w:eastAsiaTheme="minorEastAsia" w:cstheme="minorEastAsia"/>
        </w:rPr>
        <w:t>求证:∠B+∠BFC=180°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514475" cy="1133475"/>
            <wp:effectExtent l="0" t="0" r="9525" b="9525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证明:∵∠1=∠2(已知)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且∠l=∠CGD(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∴∠2=∠CGD(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∴CE∥BF(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∴∠_____=∠C（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∴∠_____=</w:t>
      </w:r>
      <w:r>
        <w:rPr>
          <w:rFonts w:hint="eastAsia" w:asciiTheme="minorEastAsia" w:hAnsiTheme="minorEastAsia" w:eastAsiaTheme="minorEastAsia" w:cstheme="minorEastAsia"/>
        </w:rPr>
        <w:t>∠B(等量代换)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∴∠B+∠BFC=180°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∴AB∥CD（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∴∠B+∠BFC=180°（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23.(满分8分)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如图,已知AB=DC,AC=DB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(1)求证:△ABC≌△DCB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(2)求证:∠1=∠2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28725" cy="809625"/>
            <wp:effectExtent l="0" t="0" r="9525" b="9525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24.(满分10分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如图是小李骑自行车离家的距离s(km)与时间t(h)之间的关系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600960" cy="1638300"/>
            <wp:effectExtent l="0" t="0" r="8890" b="0"/>
            <wp:docPr id="14" name="图片 14" descr="c831f2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831f23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0096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(1)在这个变化过程中自变量是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,因变量是</w:t>
      </w:r>
      <w:r>
        <w:rPr>
          <w:rFonts w:hint="eastAsia" w:asciiTheme="minorEastAsia" w:hAnsiTheme="minorEastAsia" w:cstheme="minorEastAsia"/>
          <w:lang w:val="en-US" w:eastAsia="zh-CN"/>
        </w:rPr>
        <w:t>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(2)小李何时到达离家最远的地方?此时离家多远?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(3)分别求出在1≤t≤2时和2≤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≤4时小李骑自行车的速度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(4)请直接写出小</w:t>
      </w:r>
      <w:r>
        <w:rPr>
          <w:rFonts w:hint="eastAsia" w:asciiTheme="minorEastAsia" w:hAnsiTheme="minorEastAsia" w:cstheme="minorEastAsia"/>
          <w:lang w:val="en-US" w:eastAsia="zh-CN"/>
        </w:rPr>
        <w:t>李</w:t>
      </w:r>
      <w:r>
        <w:rPr>
          <w:rFonts w:hint="eastAsia" w:asciiTheme="minorEastAsia" w:hAnsiTheme="minorEastAsia" w:eastAsiaTheme="minorEastAsia" w:cstheme="minorEastAsia"/>
        </w:rPr>
        <w:t>何时与家相</w:t>
      </w:r>
      <w:r>
        <w:rPr>
          <w:rFonts w:hint="eastAsia" w:asciiTheme="minorEastAsia" w:hAnsiTheme="minorEastAsia" w:cstheme="minorEastAsia"/>
          <w:lang w:val="en-US" w:eastAsia="zh-CN"/>
        </w:rPr>
        <w:t>距20</w:t>
      </w:r>
      <w:r>
        <w:rPr>
          <w:rFonts w:hint="eastAsia" w:asciiTheme="minorEastAsia" w:hAnsiTheme="minorEastAsia" w:eastAsiaTheme="minorEastAsia" w:cstheme="minorEastAsia"/>
        </w:rPr>
        <w:t>km?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25.(满分10分)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某剧院的观众席的座位为扇形,已知座位数与排数之间的关系如下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tbl>
      <w:tblPr>
        <w:tblStyle w:val="4"/>
        <w:tblpPr w:leftFromText="180" w:rightFromText="180" w:vertAnchor="text" w:tblpX="242" w:tblpY="100"/>
        <w:tblOverlap w:val="never"/>
        <w:tblW w:w="5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945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</w:rPr>
              <w:t>排数(x)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</w:rPr>
              <w:t>座位数(y)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53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56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59</w:t>
            </w:r>
          </w:p>
        </w:tc>
        <w:tc>
          <w:tcPr>
            <w:tcW w:w="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……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(1)此剧院第3排有多少个座位?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(2)按照上表所示的规律,当x每增加1时,y如何变化?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(3)写出座位数y与排数x之间的关系式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(4)按照上表所示的规律,某一排可能有90个座位吗?说说你的理由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26.(满分12分)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如图,直线AB∥CD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</w:t>
      </w:r>
      <w:r>
        <w:rPr>
          <w:rFonts w:hint="eastAsia" w:asciiTheme="minorEastAsia" w:hAnsiTheme="minorEastAsia" w:eastAsiaTheme="minorEastAsia" w:cstheme="minorEastAsia"/>
        </w:rPr>
        <w:t>)如图1,若∠ABE=40°,∠BEC=140°,∠ECD=</w:t>
      </w:r>
      <w:r>
        <w:rPr>
          <w:rFonts w:hint="eastAsia" w:asciiTheme="minorEastAsia" w:hAnsiTheme="minorEastAsia" w:cstheme="minorEastAsia"/>
          <w:lang w:val="en-US" w:eastAsia="zh-CN"/>
        </w:rPr>
        <w:t>____°；</w:t>
      </w:r>
      <w:r>
        <w:rPr>
          <w:rFonts w:hint="eastAsia" w:asciiTheme="minorEastAsia" w:hAnsiTheme="minorEastAsia" w:eastAsiaTheme="minorEastAsia" w:cstheme="minorEastAsia"/>
        </w:rPr>
        <w:t>(填空)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(2)如图1,试探究∠ABE,∠BEC,∠ECD的关系,并说明理由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(3)如图2,若CF平分∠ECD,且满足CF∥BE,试探究∠EC</w:t>
      </w:r>
      <w:r>
        <w:rPr>
          <w:rFonts w:hint="eastAsia" w:asciiTheme="minorEastAsia" w:hAnsiTheme="minorEastAsia" w:cstheme="minorEastAsia"/>
          <w:lang w:val="en-US" w:eastAsia="zh-CN"/>
        </w:rPr>
        <w:t>D、∠ABE的</w:t>
      </w:r>
      <w:r>
        <w:rPr>
          <w:rFonts w:hint="eastAsia" w:asciiTheme="minorEastAsia" w:hAnsiTheme="minorEastAsia" w:eastAsiaTheme="minorEastAsia" w:cstheme="minorEastAsia"/>
        </w:rPr>
        <w:t>数量关</w:t>
      </w:r>
      <w:r>
        <w:rPr>
          <w:rFonts w:hint="eastAsia" w:asciiTheme="minorEastAsia" w:hAnsiTheme="minorEastAsia" w:cstheme="minorEastAsia"/>
          <w:lang w:val="en-US" w:eastAsia="zh-CN"/>
        </w:rPr>
        <w:t>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3152140" cy="895350"/>
            <wp:effectExtent l="0" t="0" r="10160" b="0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图1   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27.(满分12分)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如图,已知△ABC中,AB=AC=12cm,∠B=∠C,BC=8cm,点D为AB的中</w:t>
      </w:r>
      <w:r>
        <w:rPr>
          <w:rFonts w:hint="eastAsia" w:asciiTheme="minorEastAsia" w:hAnsiTheme="minorEastAsia" w:cstheme="minorEastAsia"/>
          <w:lang w:val="en-US" w:eastAsia="zh-CN"/>
        </w:rPr>
        <w:t>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(1)如果点P在线段BC上以2cms的速度由点B向点C运动,同时,点Q在线段CA上由点C向点A运动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①若点Q的运动速度与点P的运动速度相等,经过1秒后,△BPD与△CQP</w:t>
      </w:r>
      <w:r>
        <w:rPr>
          <w:rFonts w:hint="eastAsia" w:asciiTheme="minorEastAsia" w:hAnsi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lang w:eastAsia="zh-CN"/>
        </w:rPr>
        <w:t>否全等?请说明理由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②若点Q的运动速度与点P的运动速度不相等,当点Q的运动速度为多少时,能够使△BPD与△CQP全等?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(2)若点Q以②中的运动速度从点C出发,点P以原来的运动速度从点B同时出发,都逆时</w:t>
      </w:r>
      <w:r>
        <w:rPr>
          <w:rFonts w:hint="eastAsia" w:asciiTheme="minorEastAsia" w:hAnsiTheme="minorEastAsia" w:cstheme="minorEastAsia"/>
          <w:lang w:val="en-US" w:eastAsia="zh-CN"/>
        </w:rPr>
        <w:t>针</w:t>
      </w:r>
      <w:r>
        <w:rPr>
          <w:rFonts w:hint="eastAsia" w:asciiTheme="minorEastAsia" w:hAnsiTheme="minorEastAsia" w:eastAsiaTheme="minorEastAsia" w:cstheme="minorEastAsia"/>
          <w:lang w:eastAsia="zh-CN"/>
        </w:rPr>
        <w:t>沿△ABC三边运动,则经过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eastAsia="zh-CN"/>
        </w:rPr>
        <w:t>秒后,点P与点Q第一次在△ABC的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eastAsia="zh-CN"/>
        </w:rPr>
        <w:t>边上相遇?(在横线上直接写出答案,不必书写解题过程)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228725" cy="1419225"/>
            <wp:effectExtent l="0" t="0" r="9525" b="9525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附加题(填空每个5分,解答10分)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eastAsia="zh-CN"/>
        </w:rPr>
        <w:t>1.如图,两棵大树间相距13m,小华从点B沿BC走向点C,行走一段时间后他到达点E,此时他仰望两棵大树的顶点A和D,两条视线的夹角正好为90°,且EA=ED.已知大树AB的高为5m,小华行走的速度为lm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lang w:eastAsia="zh-CN"/>
        </w:rPr>
        <w:t>s,则小华走的时间是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6350" cy="914400"/>
            <wp:effectExtent l="0" t="0" r="0" b="0"/>
            <wp:docPr id="17" name="图片 17" descr="a0b89a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a0b89ae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2.济南某储运部紧急调拨了一批物资,调进物资共用4小时,调进物资2小时后开始调出物资(调进物资与调出物资的速度均保持不变).储运部库存物资S(吨)与时间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lang w:eastAsia="zh-CN"/>
        </w:rPr>
        <w:t>(小时)之间的函数关系如图所示,这批物资从开始调进到全部调出需要的时间是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eastAsia="zh-CN"/>
        </w:rPr>
        <w:t>小时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47825" cy="1371600"/>
            <wp:effectExtent l="0" t="0" r="9525" b="0"/>
            <wp:docPr id="18" name="图片 18" descr="e6540b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e6540b7c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3.如图,在△ABC和△BCD中,∠BAC=∠BCD=90°,AB=AC,CB=CD.延长CA至点E,使AE=AC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延长CB至点F,使BF=BC.连接AD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AF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DF、</w:t>
      </w:r>
      <w:r>
        <w:rPr>
          <w:rFonts w:hint="eastAsia" w:asciiTheme="minorEastAsia" w:hAnsiTheme="minorEastAsia" w:eastAsiaTheme="minorEastAsia" w:cstheme="minorEastAsia"/>
          <w:lang w:eastAsia="zh-CN"/>
        </w:rPr>
        <w:t>EF.延长DB交EF于点N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(1)求证:AD=AF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(2)求证:BD=EF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401060" cy="1343025"/>
            <wp:effectExtent l="0" t="0" r="8890" b="9525"/>
            <wp:docPr id="19" name="图片 19" descr="d418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418131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EC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theme" Target="theme/theme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2018-05-04T07:09:00Z</dcterms:created>
  <dc:creator>早晨的一切从养生开始</dc:creator>
  <cp:lastModifiedBy>Administrator</cp:lastModifiedBy>
  <dcterms:modified xsi:type="dcterms:W3CDTF">2018-05-26T06:44:37Z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