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524240"/>
            <wp:effectExtent l="0" t="0" r="5080" b="1016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52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675370"/>
            <wp:effectExtent l="0" t="0" r="2540" b="1143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7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642350"/>
            <wp:effectExtent l="0" t="0" r="3810" b="635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64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621395"/>
            <wp:effectExtent l="0" t="0" r="8255" b="825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62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829675"/>
            <wp:effectExtent l="0" t="0" r="6985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82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682990"/>
            <wp:effectExtent l="0" t="0" r="2540" b="381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8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8E6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2018-05-31T23:09:00Z</dcterms:created>
  <dc:creator>清风1387234927</dc:creator>
  <cp:lastModifiedBy>Administrator</cp:lastModifiedBy>
  <dcterms:modified xsi:type="dcterms:W3CDTF">2018-06-14T02:15:25Z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