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63pt;margin-top:948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91225" cy="8882380"/>
            <wp:effectExtent l="0" t="0" r="9525" b="13970"/>
            <wp:docPr id="5" name="图片 5" descr="新文档 2018-07-10 15.51.01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8-07-10 15.51.01_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8776" t="4859" r="5512" b="3014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888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76315" cy="9034145"/>
            <wp:effectExtent l="0" t="0" r="635" b="14605"/>
            <wp:docPr id="6" name="图片 6" descr="新文档 2018-07-10 15.51.0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8-07-10 15.51.01_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11108" t="4531" r="4045" b="1257"/>
                    <a:stretch>
                      <a:fillRect/>
                    </a:stretch>
                  </pic:blipFill>
                  <pic:spPr>
                    <a:xfrm>
                      <a:off x="0" y="0"/>
                      <a:ext cx="6076315" cy="903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10275" cy="9058910"/>
            <wp:effectExtent l="0" t="0" r="9525" b="8890"/>
            <wp:docPr id="7" name="图片 7" descr="新文档 2018-07-10 15.51.01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8-07-10 15.51.01_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6272" t="3184" r="9813" b="2264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905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7915" cy="8825865"/>
            <wp:effectExtent l="0" t="0" r="13335" b="13335"/>
            <wp:docPr id="8" name="图片 8" descr="新文档 2018-07-10 15.51.01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18-07-10 15.51.01_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882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52820" cy="8879840"/>
            <wp:effectExtent l="0" t="0" r="5080" b="16510"/>
            <wp:docPr id="1" name="图片 1" descr="新文档 2018-07-10 15.51.01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8-07-10 15.51.01_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2577" t="3730" r="14016" b="3277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887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49645" cy="9081135"/>
            <wp:effectExtent l="0" t="0" r="8255" b="5715"/>
            <wp:docPr id="2" name="图片 2" descr="新文档 2018-07-10 15.51.01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8-07-10 15.51.01_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6004" t="4280" r="7144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908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98210" cy="8961755"/>
            <wp:effectExtent l="0" t="0" r="2540" b="10795"/>
            <wp:docPr id="3" name="图片 3" descr="新文档 2018-07-10 15.51.01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8-07-10 15.51.01_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6887" t="5312" r="9710" b="2023"/>
                    <a:stretch>
                      <a:fillRect/>
                    </a:stretch>
                  </pic:blipFill>
                  <pic:spPr>
                    <a:xfrm>
                      <a:off x="0" y="0"/>
                      <a:ext cx="5998210" cy="896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78220" cy="8749030"/>
            <wp:effectExtent l="0" t="0" r="17780" b="13970"/>
            <wp:docPr id="4" name="图片 4" descr="新文档 2018-07-10 15.51.01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8-07-10 15.51.01_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11880" t="3707" b="3602"/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874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恃amp霓</dc:creator>
  <cp:lastModifiedBy>恃amp霓</cp:lastModifiedBy>
  <cp:revision>1</cp:revision>
  <dcterms:created xsi:type="dcterms:W3CDTF">2018-07-10T10:10:00Z</dcterms:created>
  <dcterms:modified xsi:type="dcterms:W3CDTF">2018-07-10T10:18:39Z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