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8pt;margin-left:934pt;margin-top:984pt;mso-position-horizontal-relative:page;mso-position-vertical-relative:top-margin-area;position:absolute;width:33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0500" cy="7108190"/>
            <wp:effectExtent l="0" t="0" r="6350" b="16510"/>
            <wp:docPr id="6" name="图片 6" descr="2018年期末卷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018年期末卷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10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223125"/>
            <wp:effectExtent l="0" t="0" r="7620" b="15875"/>
            <wp:docPr id="5" name="图片 5" descr="2018年期末卷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18年期末卷0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2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223125"/>
            <wp:effectExtent l="0" t="0" r="7620" b="15875"/>
            <wp:docPr id="4" name="图片 4" descr="2018年期末卷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18年期末卷0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2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223125"/>
            <wp:effectExtent l="0" t="0" r="7620" b="15875"/>
            <wp:docPr id="3" name="图片 3" descr="2018年期末卷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18年期末卷0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2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141845"/>
            <wp:effectExtent l="0" t="0" r="9525" b="1905"/>
            <wp:docPr id="2" name="图片 2" descr="2018年期末卷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18年期末卷0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14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865" cy="7248525"/>
            <wp:effectExtent l="0" t="0" r="6985" b="9525"/>
            <wp:docPr id="1" name="图片 1" descr="2018年期末卷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18年期末卷0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Lucida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Lucida Sans">
    <w:panose1 w:val="020B0602030504020204"/>
    <w:charset w:val="00"/>
    <w:family w:val="auto"/>
    <w:pitch w:val="default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Documents%20and%20Settings\Administrator\Application%20Data\Kingsoft\wps\addons\pool\win-i386\knewfileruby_1.0.0.10\template\wps\0.docx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2018-07-04T02:15:00Z</dcterms:created>
  <dcterms:modified xsi:type="dcterms:W3CDTF">2018-07-04T02:17:00Z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