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 id="_x0000_s1025" o:spid="_x0000_s1025" o:spt="75" type="#_x0000_t75" style="position:absolute;left:0pt;margin-left:820pt;margin-top:915pt;height:31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spacing w:before="9" w:after="0" w:line="280" w:lineRule="exact"/>
        <w:rPr>
          <w:sz w:val="28"/>
          <w:szCs w:val="28"/>
        </w:rPr>
      </w:pPr>
    </w:p>
    <w:p>
      <w:pPr>
        <w:spacing w:after="0" w:line="392" w:lineRule="exact"/>
        <w:ind w:left="1515" w:right="152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017</w:t>
      </w:r>
      <w:r>
        <w:rPr>
          <w:rFonts w:ascii="Estrangelo Edessa" w:hAnsi="Estrangelo Edessa" w:eastAsia="Times New Roman" w:cs="Estrangelo Edessa"/>
          <w:spacing w:val="1"/>
          <w:position w:val="2"/>
          <w:sz w:val="31"/>
          <w:szCs w:val="31"/>
          <w:lang w:eastAsia="zh-CN"/>
        </w:rPr>
        <w:t>-</w:t>
      </w: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</w:t>
      </w:r>
      <w:r>
        <w:rPr>
          <w:rFonts w:ascii="Estrangelo Edessa" w:hAnsi="Estrangelo Edessa" w:eastAsia="Times New Roman" w:cs="Estrangelo Edessa"/>
          <w:position w:val="2"/>
          <w:sz w:val="31"/>
          <w:szCs w:val="3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期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期末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调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研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测试</w:t>
      </w:r>
    </w:p>
    <w:p>
      <w:pPr>
        <w:spacing w:after="0" w:line="698" w:lineRule="exact"/>
        <w:ind w:left="2837" w:right="2842"/>
        <w:jc w:val="center"/>
        <w:rPr>
          <w:rFonts w:ascii="Microsoft JhengHei" w:hAnsi="Microsoft JhengHei" w:eastAsia="Microsoft JhengHei" w:cs="Microsoft JhengHei"/>
          <w:sz w:val="41"/>
          <w:szCs w:val="41"/>
          <w:lang w:eastAsia="zh-CN"/>
        </w:rPr>
      </w:pP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九年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级</w:t>
      </w: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英语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试卷</w:t>
      </w:r>
    </w:p>
    <w:p>
      <w:pPr>
        <w:tabs>
          <w:tab w:val="left" w:pos="4460"/>
        </w:tabs>
        <w:spacing w:before="56" w:after="0" w:line="542" w:lineRule="exact"/>
        <w:ind w:left="1913" w:right="196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38"/>
          <w:position w:val="-1"/>
          <w:sz w:val="31"/>
          <w:szCs w:val="3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31"/>
          <w:szCs w:val="31"/>
          <w:lang w:eastAsia="zh-CN"/>
        </w:rPr>
        <w:t>满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54"/>
          <w:position w:val="-1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2"/>
          <w:position w:val="-1"/>
          <w:sz w:val="31"/>
          <w:szCs w:val="31"/>
          <w:lang w:eastAsia="zh-CN"/>
        </w:rPr>
        <w:t>15</w:t>
      </w:r>
      <w:r>
        <w:rPr>
          <w:rFonts w:ascii="Estrangelo Edessa" w:hAnsi="Estrangelo Edessa" w:eastAsia="Times New Roman" w:cs="Estrangelo Edessa"/>
          <w:position w:val="-1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0"/>
          <w:position w:val="-1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分</w:t>
      </w:r>
      <w:r>
        <w:rPr>
          <w:rFonts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31"/>
          <w:szCs w:val="3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间</w:t>
      </w:r>
      <w:r>
        <w:rPr>
          <w:rFonts w:hint="eastAsia" w:ascii="Microsoft JhengHei" w:hAnsi="Microsoft JhengHei" w:eastAsia="Microsoft JhengHei" w:cs="Microsoft JhengHei"/>
          <w:spacing w:val="-154"/>
          <w:position w:val="-1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2"/>
          <w:position w:val="-1"/>
          <w:sz w:val="31"/>
          <w:szCs w:val="3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2"/>
          <w:position w:val="-1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-1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0"/>
          <w:position w:val="-1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38"/>
          <w:position w:val="-1"/>
          <w:sz w:val="31"/>
          <w:szCs w:val="31"/>
          <w:lang w:eastAsia="zh-CN"/>
        </w:rPr>
        <w:t>钟）</w:t>
      </w: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560"/>
        </w:tabs>
        <w:spacing w:after="0" w:line="384" w:lineRule="exact"/>
        <w:ind w:left="2303" w:right="-20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第</w:t>
      </w:r>
      <w:r>
        <w:rPr>
          <w:rFonts w:hint="eastAsia" w:ascii="宋体" w:hAnsi="宋体" w:cs="宋体"/>
          <w:sz w:val="31"/>
          <w:szCs w:val="31"/>
          <w:lang w:eastAsia="zh-CN"/>
        </w:rPr>
        <w:t>Ⅰ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卷</w:t>
      </w:r>
      <w:r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力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口语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部</w:t>
      </w:r>
      <w:r>
        <w:rPr>
          <w:rFonts w:hint="eastAsia" w:ascii="Microsoft JhengHei" w:hAnsi="Microsoft JhengHei" w:eastAsia="Microsoft JhengHei" w:cs="Microsoft JhengHei"/>
          <w:spacing w:val="-115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4"/>
          <w:sz w:val="31"/>
          <w:szCs w:val="3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z w:val="31"/>
          <w:szCs w:val="31"/>
          <w:lang w:eastAsia="zh-CN"/>
        </w:rPr>
        <w:t>7</w:t>
      </w:r>
      <w:r>
        <w:rPr>
          <w:rFonts w:ascii="Estrangelo Edessa" w:hAnsi="Estrangelo Edessa" w:eastAsia="Times New Roman" w:cs="Estrangelo Edessa"/>
          <w:spacing w:val="10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分）</w:t>
      </w:r>
    </w:p>
    <w:p>
      <w:pPr>
        <w:spacing w:before="7" w:after="0" w:line="220" w:lineRule="exact"/>
        <w:rPr>
          <w:lang w:eastAsia="zh-CN"/>
        </w:rPr>
      </w:pPr>
    </w:p>
    <w:p>
      <w:pPr>
        <w:spacing w:after="0" w:line="295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一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听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</w:rPr>
        <w:t>力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</w:rPr>
        <w:t>分）</w:t>
      </w:r>
    </w:p>
    <w:p>
      <w:pPr>
        <w:spacing w:before="76" w:after="0" w:line="240" w:lineRule="auto"/>
        <w:ind w:left="455" w:right="-20"/>
        <w:rPr>
          <w:rFonts w:ascii="Times New Roman" w:hAnsi="Times New Roman"/>
          <w:sz w:val="20"/>
          <w:szCs w:val="20"/>
        </w:rPr>
      </w:pP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9.75pt;width:81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before="33" w:after="0" w:line="201" w:lineRule="auto"/>
        <w:ind w:left="460" w:right="30" w:firstLine="422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本部分共有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道小题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小题你将听到一段对话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遍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对话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前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你将有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秒钟的时间阅读题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目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听完后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你将有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秒钟的时间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择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确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案。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</w:rPr>
        <w:t>在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听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</w:rPr>
        <w:t>到嘀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的信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号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后</w:t>
      </w:r>
      <w:r>
        <w:rPr>
          <w:rFonts w:ascii="Estrangelo Edessa" w:hAnsi="Estrangelo Edessa" w:eastAsia="Times New Roman" w:cs="Estrangelo Edessa"/>
          <w:spacing w:val="1"/>
          <w:w w:val="108"/>
          <w:sz w:val="21"/>
          <w:szCs w:val="21"/>
        </w:rPr>
        <w:t>,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入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下一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小题。</w:t>
      </w:r>
    </w:p>
    <w:p>
      <w:pPr>
        <w:spacing w:before="87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89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4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Sund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8" w:after="0" w:line="190" w:lineRule="exact"/>
        <w:rPr>
          <w:sz w:val="19"/>
          <w:szCs w:val="19"/>
        </w:rPr>
      </w:pPr>
    </w:p>
    <w:p>
      <w:pPr>
        <w:spacing w:after="0" w:line="240" w:lineRule="auto"/>
        <w:ind w:left="753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27" o:spid="_x0000_s1027" o:spt="75" alt="学科网(www.zxxk.com)--教育资源门户，提供试卷、教案、课件、论文、素材及各类教学资源下载，还有大量而丰富的教学相关资讯！" type="#_x0000_t75" style="position:absolute;left:0pt;margin-left:225.85pt;margin-top:-1.9pt;height:54.75pt;width:85.6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lang w:eastAsia="zh-CN"/>
        </w:rPr>
        <w:pict>
          <v:shape id="_x0000_s1028" o:spid="_x0000_s1028" o:spt="75" alt="学科网(www.zxxk.com)--教育资源门户，提供试卷、教案、课件、论文、素材及各类教学资源下载，还有大量而丰富的教学相关资讯！" type="#_x0000_t75" style="position:absolute;left:0pt;margin-left:344.9pt;margin-top:-4.8pt;height:48.25pt;width:72.7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50.25pt;width:7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tabs>
          <w:tab w:val="left" w:pos="3660"/>
          <w:tab w:val="left" w:pos="6020"/>
        </w:tabs>
        <w:spacing w:after="0" w:line="240" w:lineRule="auto"/>
        <w:ind w:left="1439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</w:p>
    <w:p>
      <w:pPr>
        <w:spacing w:before="77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k?</w:t>
      </w:r>
    </w:p>
    <w:p>
      <w:pPr>
        <w:spacing w:before="12" w:after="0" w:line="200" w:lineRule="exact"/>
        <w:rPr>
          <w:sz w:val="20"/>
          <w:szCs w:val="20"/>
        </w:rPr>
      </w:pPr>
    </w:p>
    <w:p>
      <w:pPr>
        <w:spacing w:after="0" w:line="240" w:lineRule="auto"/>
        <w:ind w:left="801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30" o:spid="_x0000_s1030" o:spt="75" alt="学科网(www.zxxk.com)--教育资源门户，提供试卷、教案、课件、论文、素材及各类教学资源下载，还有大量而丰富的教学相关资讯！" type="#_x0000_t75" style="position:absolute;left:0pt;margin-left:229.2pt;margin-top:-5.05pt;height:56.45pt;width:76.9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lang w:eastAsia="zh-CN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347.75pt;margin-top:-3.6pt;height:55.7pt;width:69.6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48pt;width:71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before="2" w:after="0" w:line="160" w:lineRule="exact"/>
        <w:rPr>
          <w:sz w:val="16"/>
          <w:szCs w:val="16"/>
        </w:rPr>
      </w:pPr>
    </w:p>
    <w:p>
      <w:pPr>
        <w:tabs>
          <w:tab w:val="left" w:pos="3660"/>
          <w:tab w:val="left" w:pos="6020"/>
        </w:tabs>
        <w:spacing w:after="0" w:line="240" w:lineRule="auto"/>
        <w:ind w:left="1439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</w:p>
    <w:p>
      <w:pPr>
        <w:spacing w:before="77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3.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1" w:after="0" w:line="240" w:lineRule="auto"/>
        <w:ind w:left="1031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33" o:spid="_x0000_s1033" o:spt="75" alt="学科网(www.zxxk.com)--教育资源门户，提供试卷、教案、课件、论文、素材及各类教学资源下载，还有大量而丰富的教学相关资讯！" type="#_x0000_t75" style="position:absolute;left:0pt;margin-left:231.6pt;margin-top:5.35pt;height:55.7pt;width:71.7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lang w:eastAsia="zh-CN"/>
        </w:rPr>
        <w:pict>
          <v:shape id="_x0000_s1034" o:spid="_x0000_s1034" o:spt="75" alt="学科网(www.zxxk.com)--教育资源门户，提供试卷、教案、课件、论文、素材及各类教学资源下载，还有大量而丰富的教学相关资讯！" type="#_x0000_t75" style="position:absolute;left:0pt;margin-left:345.6pt;margin-top:4.15pt;height:57.95pt;width:73.8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pict>
          <v:shape id="_x0000_i1028" o:spt="75" alt="学科网(www.zxxk.com)--教育资源门户，提供试卷、教案、课件、论文、素材及各类教学资源下载，还有大量而丰富的教学相关资讯！" type="#_x0000_t75" style="height:63.75pt;width:48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tabs>
          <w:tab w:val="left" w:pos="3660"/>
          <w:tab w:val="left" w:pos="6020"/>
        </w:tabs>
        <w:spacing w:before="46" w:after="0" w:line="240" w:lineRule="auto"/>
        <w:ind w:left="1439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</w:p>
    <w:p>
      <w:pPr>
        <w:spacing w:before="82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247.2pt;margin-top:18.3pt;height:57.9pt;width:40.6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sz w:val="21"/>
          <w:szCs w:val="21"/>
        </w:rPr>
        <w:t>4.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 Su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10" w:after="0" w:line="150" w:lineRule="exact"/>
        <w:rPr>
          <w:sz w:val="15"/>
          <w:szCs w:val="15"/>
        </w:rPr>
      </w:pPr>
    </w:p>
    <w:p>
      <w:pPr>
        <w:spacing w:after="0" w:line="240" w:lineRule="auto"/>
        <w:ind w:left="978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37" o:spid="_x0000_s1037" o:spt="75" alt="学科网(www.zxxk.com)--教育资源门户，提供试卷、教案、课件、论文、素材及各类教学资源下载，还有大量而丰富的教学相关资讯！" type="#_x0000_t75" style="position:absolute;left:0pt;margin-left:352.55pt;margin-top:2.65pt;height:46.8pt;width:59.7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53.25pt;width:68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before="6" w:after="0" w:line="100" w:lineRule="exact"/>
        <w:rPr>
          <w:sz w:val="10"/>
          <w:szCs w:val="10"/>
        </w:rPr>
      </w:pPr>
    </w:p>
    <w:p>
      <w:pPr>
        <w:tabs>
          <w:tab w:val="left" w:pos="3660"/>
          <w:tab w:val="left" w:pos="6020"/>
        </w:tabs>
        <w:spacing w:after="0" w:line="240" w:lineRule="auto"/>
        <w:ind w:left="1439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</w:p>
    <w:p>
      <w:pPr>
        <w:spacing w:before="82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2700"/>
          <w:tab w:val="left" w:pos="4880"/>
        </w:tabs>
        <w:spacing w:before="86" w:after="0" w:line="240" w:lineRule="auto"/>
        <w:ind w:left="69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7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4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00" w:h="16840"/>
          <w:pgMar w:top="1580" w:right="1580" w:bottom="1980" w:left="1580" w:header="720" w:footer="1790" w:gutter="0"/>
          <w:pgNumType w:start="1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8" w:after="0" w:line="260" w:lineRule="exact"/>
        <w:rPr>
          <w:sz w:val="26"/>
          <w:szCs w:val="26"/>
        </w:rPr>
      </w:pPr>
    </w:p>
    <w:p>
      <w:pPr>
        <w:spacing w:after="0" w:line="285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6.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?</w:t>
      </w:r>
    </w:p>
    <w:p>
      <w:pPr>
        <w:tabs>
          <w:tab w:val="left" w:pos="3360"/>
          <w:tab w:val="left" w:pos="5720"/>
        </w:tabs>
        <w:spacing w:before="91" w:after="0" w:line="240" w:lineRule="auto"/>
        <w:ind w:left="586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6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7.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7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p </w:t>
      </w:r>
      <w:r>
        <w:rPr>
          <w:rFonts w:ascii="Estrangelo Edessa" w:hAnsi="Estrangelo Edessa" w:eastAsia="Times New Roman" w:cs="Estrangelo Edessa"/>
          <w:spacing w:val="8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s?</w:t>
      </w:r>
    </w:p>
    <w:p>
      <w:pPr>
        <w:tabs>
          <w:tab w:val="left" w:pos="3360"/>
          <w:tab w:val="left" w:pos="5720"/>
        </w:tabs>
        <w:spacing w:before="91" w:after="0" w:line="240" w:lineRule="auto"/>
        <w:ind w:left="586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3360"/>
          <w:tab w:val="left" w:pos="5700"/>
        </w:tabs>
        <w:spacing w:before="96" w:after="0" w:line="240" w:lineRule="auto"/>
        <w:ind w:left="586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val="pt-BR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A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lang w:val="pt-BR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val="pt-BR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lang w:val="pt-BR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val="pt-BR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val="pt-BR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val="pt-BR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val="pt-BR"/>
        </w:rPr>
        <w:t>l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lang w:val="pt-BR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val="pt-BR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val="pt-BR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pu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val="pt-BR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val="pt-BR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r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  <w:lang w:val="pt-BR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lang w:val="pt-BR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val="pt-BR"/>
        </w:rPr>
        <w:t>ve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lang w:val="pt-BR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  <w:lang w:val="pt-BR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9.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 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n?</w:t>
      </w:r>
    </w:p>
    <w:p>
      <w:pPr>
        <w:tabs>
          <w:tab w:val="left" w:pos="3360"/>
          <w:tab w:val="left" w:pos="5700"/>
        </w:tabs>
        <w:spacing w:before="96" w:after="0" w:line="240" w:lineRule="auto"/>
        <w:ind w:left="586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8</w:t>
      </w:r>
      <w:r>
        <w:rPr>
          <w:rFonts w:ascii="Estrangelo Edessa" w:hAnsi="Estrangelo Edessa" w:eastAsia="Times New Roman" w:cs="Estrangelo Edessa"/>
          <w:sz w:val="21"/>
          <w:szCs w:val="21"/>
        </w:rPr>
        <w:t>:10.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7: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5.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7:30.</w:t>
      </w:r>
    </w:p>
    <w:p>
      <w:pPr>
        <w:spacing w:before="96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ANN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91" w:after="0" w:line="333" w:lineRule="auto"/>
        <w:ind w:left="701" w:right="4851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s.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5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0" w:after="0" w:line="240" w:lineRule="auto"/>
        <w:ind w:left="355" w:right="-20"/>
        <w:rPr>
          <w:rFonts w:ascii="Times New Roman" w:hAnsi="Times New Roman"/>
          <w:sz w:val="20"/>
          <w:szCs w:val="20"/>
        </w:rPr>
      </w:pPr>
      <w:r>
        <w:pict>
          <v:shape id="_x0000_i1033" o:spt="75" alt="学科网(www.zxxk.com)--教育资源门户，提供试卷、教案、课件、论文、素材及各类教学资源下载，还有大量而丰富的教学相关资讯！" type="#_x0000_t75" style="height:9.75pt;width:111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46" w:after="0" w:line="326" w:lineRule="exact"/>
        <w:ind w:left="360" w:right="44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到一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对话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两篇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听两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遍</w:t>
      </w:r>
      <w:r>
        <w:rPr>
          <w:rFonts w:hint="eastAsia"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听每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对话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前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有时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相关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秒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钟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后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你仍有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秒钟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间选择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确答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案。</w:t>
      </w:r>
    </w:p>
    <w:p>
      <w:pPr>
        <w:spacing w:after="0" w:line="332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一段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话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8"/>
          <w:sz w:val="21"/>
          <w:szCs w:val="21"/>
          <w:lang w:eastAsia="zh-CN"/>
        </w:rPr>
        <w:t>11</w:t>
      </w:r>
      <w:r>
        <w:rPr>
          <w:rFonts w:ascii="Estrangelo Edessa" w:hAnsi="Estrangelo Edessa" w:eastAsia="Times New Roman" w:cs="Estrangelo Edessa"/>
          <w:w w:val="153"/>
          <w:sz w:val="21"/>
          <w:szCs w:val="21"/>
          <w:lang w:eastAsia="zh-CN"/>
        </w:rPr>
        <w:t>-</w:t>
      </w:r>
      <w:r>
        <w:rPr>
          <w:rFonts w:ascii="Estrangelo Edessa" w:hAnsi="Estrangelo Edessa" w:eastAsia="Times New Roman" w:cs="Estrangelo Edessa"/>
          <w:spacing w:val="-4"/>
          <w:w w:val="98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w w:val="98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。答题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毕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等待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号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短文。</w:t>
      </w:r>
    </w:p>
    <w:p>
      <w:pPr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d?</w:t>
      </w:r>
    </w:p>
    <w:p>
      <w:pPr>
        <w:tabs>
          <w:tab w:val="left" w:pos="3360"/>
          <w:tab w:val="left" w:pos="570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3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TV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nd.</w:t>
      </w:r>
    </w:p>
    <w:p>
      <w:pPr>
        <w:spacing w:after="0" w:line="326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96" w:after="0" w:line="333" w:lineRule="auto"/>
        <w:ind w:left="701" w:right="449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w w:val="9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7"/>
          <w:w w:val="9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u.</w:t>
      </w:r>
    </w:p>
    <w:p>
      <w:pPr>
        <w:spacing w:before="4" w:after="0" w:line="326" w:lineRule="exact"/>
        <w:ind w:left="360" w:right="3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回答第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8"/>
          <w:sz w:val="21"/>
          <w:szCs w:val="21"/>
          <w:lang w:eastAsia="zh-CN"/>
        </w:rPr>
        <w:t>13</w:t>
      </w:r>
      <w:r>
        <w:rPr>
          <w:rFonts w:ascii="Estrangelo Edessa" w:hAnsi="Estrangelo Edessa" w:eastAsia="Times New Roman" w:cs="Estrangelo Edessa"/>
          <w:w w:val="153"/>
          <w:sz w:val="21"/>
          <w:szCs w:val="21"/>
          <w:lang w:eastAsia="zh-CN"/>
        </w:rPr>
        <w:t>-</w:t>
      </w:r>
      <w:r>
        <w:rPr>
          <w:rFonts w:ascii="Estrangelo Edessa" w:hAnsi="Estrangelo Edessa" w:eastAsia="Times New Roman" w:cs="Estrangelo Edessa"/>
          <w:spacing w:val="1"/>
          <w:w w:val="98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w w:val="98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根据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容从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A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B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三个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项中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择正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答案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成信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记录表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答题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完毕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嘀的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号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文。</w:t>
      </w:r>
    </w:p>
    <w:p>
      <w:pPr>
        <w:spacing w:before="3" w:after="0" w:line="90" w:lineRule="exact"/>
        <w:rPr>
          <w:sz w:val="9"/>
          <w:szCs w:val="9"/>
          <w:lang w:eastAsia="zh-CN"/>
        </w:rPr>
      </w:pPr>
    </w:p>
    <w:tbl>
      <w:tblPr>
        <w:tblStyle w:val="5"/>
        <w:tblW w:w="4502" w:type="dxa"/>
        <w:tblInd w:w="12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9"/>
        <w:gridCol w:w="34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4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0" w:after="0" w:line="240" w:lineRule="auto"/>
              <w:ind w:left="1659" w:right="1643"/>
              <w:jc w:val="center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4"/>
                <w:w w:val="9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w w:val="9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w w:val="9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93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w w:val="93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w w:val="93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spacing w:val="30"/>
                <w:w w:val="9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5"/>
                <w:w w:val="98"/>
                <w:sz w:val="21"/>
                <w:szCs w:val="21"/>
              </w:rPr>
              <w:t>ub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:</w:t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840"/>
                <w:tab w:val="left" w:pos="1320"/>
              </w:tabs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w w:val="90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w w:val="90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w w:val="99"/>
                <w:sz w:val="21"/>
                <w:szCs w:val="21"/>
                <w:u w:val="single" w:color="000000"/>
              </w:rPr>
              <w:t>13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  <w:r>
              <w:rPr>
                <w:color w:val="FFFFFF"/>
                <w:sz w:val="4"/>
                <w:szCs w:val="20"/>
                <w:lang w:eastAsia="zh-CN"/>
              </w:rPr>
              <w:t>[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来源</w:t>
            </w:r>
            <w:r>
              <w:rPr>
                <w:color w:val="FFFFFF"/>
                <w:sz w:val="4"/>
                <w:szCs w:val="20"/>
                <w:lang w:eastAsia="zh-CN"/>
              </w:rPr>
              <w:t>: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学</w:t>
            </w:r>
            <w:r>
              <w:rPr>
                <w:color w:val="FFFFFF"/>
                <w:sz w:val="4"/>
                <w:szCs w:val="20"/>
                <w:lang w:eastAsia="zh-CN"/>
              </w:rPr>
              <w:t>|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科</w:t>
            </w:r>
            <w:r>
              <w:rPr>
                <w:color w:val="FFFFFF"/>
                <w:sz w:val="4"/>
                <w:szCs w:val="20"/>
                <w:lang w:eastAsia="zh-CN"/>
              </w:rPr>
              <w:t>|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网</w:t>
            </w:r>
            <w:r>
              <w:rPr>
                <w:color w:val="FFFFFF"/>
                <w:sz w:val="4"/>
                <w:szCs w:val="20"/>
                <w:lang w:eastAsia="zh-CN"/>
              </w:rPr>
              <w:t>]</w:t>
            </w: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  <w:r>
              <w:rPr>
                <w:color w:val="FFFFFF"/>
                <w:sz w:val="4"/>
                <w:szCs w:val="20"/>
                <w:lang w:eastAsia="zh-CN"/>
              </w:rPr>
              <w:t>[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来源</w:t>
            </w:r>
            <w:r>
              <w:rPr>
                <w:color w:val="FFFFFF"/>
                <w:sz w:val="4"/>
                <w:szCs w:val="20"/>
                <w:lang w:eastAsia="zh-CN"/>
              </w:rPr>
              <w:t>:</w:t>
            </w:r>
            <w:r>
              <w:rPr>
                <w:rFonts w:hint="eastAsia"/>
                <w:color w:val="FFFFFF"/>
                <w:sz w:val="4"/>
                <w:szCs w:val="20"/>
                <w:lang w:eastAsia="zh-CN"/>
              </w:rPr>
              <w:t>学科网</w:t>
            </w:r>
            <w:r>
              <w:rPr>
                <w:color w:val="FFFFFF"/>
                <w:sz w:val="4"/>
                <w:szCs w:val="20"/>
                <w:lang w:eastAsia="zh-CN"/>
              </w:rPr>
              <w:t>ZXXK]</w:t>
            </w:r>
          </w:p>
          <w:p>
            <w:pPr>
              <w:spacing w:before="18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iti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s: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[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来源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: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学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,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科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,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网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Z,X,X,K][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来源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:</w:t>
            </w:r>
            <w:r>
              <w:rPr>
                <w:rFonts w:hint="eastAsia" w:ascii="宋体" w:hAnsi="宋体" w:cs="宋体"/>
                <w:color w:val="FFFFFF"/>
                <w:spacing w:val="1"/>
                <w:sz w:val="4"/>
                <w:szCs w:val="21"/>
              </w:rPr>
              <w:t>学科网</w:t>
            </w:r>
            <w:r>
              <w:rPr>
                <w:rFonts w:ascii="Estrangelo Edessa" w:hAnsi="Estrangelo Edessa" w:eastAsia="Times New Roman" w:cs="Estrangelo Edessa"/>
                <w:color w:val="FFFFFF"/>
                <w:spacing w:val="1"/>
                <w:sz w:val="4"/>
                <w:szCs w:val="21"/>
              </w:rPr>
              <w:t>]</w:t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0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ks</w:t>
            </w:r>
            <w:r>
              <w:rPr>
                <w:rFonts w:ascii="Estrangelo Edessa" w:hAnsi="Estrangelo Edessa" w:eastAsia="Times New Roman" w:cs="Estrangelo Edessa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color w:val="FFFFFF"/>
                <w:sz w:val="4"/>
                <w:szCs w:val="21"/>
              </w:rPr>
              <w:t>[</w:t>
            </w:r>
            <w:r>
              <w:rPr>
                <w:rFonts w:hint="eastAsia" w:ascii="宋体" w:hAnsi="宋体" w:cs="宋体"/>
                <w:color w:val="FFFFFF"/>
                <w:sz w:val="4"/>
                <w:szCs w:val="21"/>
              </w:rPr>
              <w:t>来源</w:t>
            </w:r>
            <w:r>
              <w:rPr>
                <w:rFonts w:ascii="Estrangelo Edessa" w:hAnsi="Estrangelo Edessa" w:eastAsia="Times New Roman" w:cs="Estrangelo Edessa"/>
                <w:color w:val="FFFFFF"/>
                <w:sz w:val="4"/>
                <w:szCs w:val="21"/>
              </w:rPr>
              <w:t>:Zxxk.Com]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w w:val="9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w w:val="9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w w:val="9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5"/>
                <w:w w:val="92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w w:val="92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w w:val="92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spacing w:val="35"/>
                <w:w w:val="9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x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26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ut</w:t>
            </w:r>
            <w:r>
              <w:rPr>
                <w:rFonts w:ascii="Estrangelo Edessa" w:hAnsi="Estrangelo Edessa" w:eastAsia="Times New Roman" w:cs="Estrangelo Edessa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880"/>
                <w:tab w:val="left" w:pos="2360"/>
              </w:tabs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w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spacing w:val="5"/>
                <w:sz w:val="21"/>
                <w:szCs w:val="21"/>
                <w:u w:val="single" w:color="000000"/>
              </w:rPr>
              <w:t>14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ood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s:</w:t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6" w:after="0" w:line="240" w:lineRule="auto"/>
              <w:ind w:left="5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Pr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:</w:t>
            </w:r>
          </w:p>
        </w:tc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400"/>
                <w:tab w:val="left" w:pos="880"/>
              </w:tabs>
              <w:spacing w:before="76" w:after="0" w:line="240" w:lineRule="auto"/>
              <w:ind w:left="62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15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5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>ss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</w:tr>
    </w:tbl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tbl>
      <w:tblPr>
        <w:tblStyle w:val="5"/>
        <w:tblW w:w="7672" w:type="dxa"/>
        <w:tblInd w:w="3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9"/>
        <w:gridCol w:w="2530"/>
        <w:gridCol w:w="245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9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1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3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1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oo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90" w:after="0" w:line="240" w:lineRule="auto"/>
              <w:ind w:left="36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Sund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 xml:space="preserve"> m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g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90" w:after="0" w:line="240" w:lineRule="auto"/>
              <w:ind w:left="192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nd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oon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7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1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4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J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7" w:after="0" w:line="240" w:lineRule="auto"/>
              <w:ind w:left="36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Ch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7" w:after="0" w:line="240" w:lineRule="auto"/>
              <w:ind w:left="193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w w:val="131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w w:val="99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2"/>
                <w:w w:val="10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2"/>
                <w:w w:val="85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w w:val="94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2"/>
                <w:w w:val="92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w w:val="99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can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exact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1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5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1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,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20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0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0" w:after="0" w:line="240" w:lineRule="auto"/>
              <w:ind w:left="36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2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,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00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0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50" w:after="0" w:line="240" w:lineRule="auto"/>
              <w:ind w:left="192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2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,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200</w:t>
            </w:r>
          </w:p>
        </w:tc>
      </w:tr>
    </w:tbl>
    <w:p>
      <w:pPr>
        <w:spacing w:after="0" w:line="240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听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第二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篇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回答第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  <w:lang w:eastAsia="zh-CN"/>
        </w:rPr>
        <w:t>-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20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题。</w:t>
      </w:r>
    </w:p>
    <w:p>
      <w:pPr>
        <w:spacing w:after="0" w:line="24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580" w:bottom="1980" w:left="1680" w:header="0" w:footer="179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80" w:lineRule="exact"/>
        <w:rPr>
          <w:sz w:val="28"/>
          <w:szCs w:val="28"/>
          <w:lang w:eastAsia="zh-CN"/>
        </w:rPr>
      </w:pPr>
    </w:p>
    <w:p>
      <w:pPr>
        <w:spacing w:before="43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16.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s?</w:t>
      </w:r>
    </w:p>
    <w:p>
      <w:pPr>
        <w:tabs>
          <w:tab w:val="left" w:pos="3460"/>
          <w:tab w:val="left" w:pos="5780"/>
        </w:tabs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17.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k?</w:t>
      </w:r>
    </w:p>
    <w:p>
      <w:pPr>
        <w:tabs>
          <w:tab w:val="left" w:pos="3460"/>
          <w:tab w:val="left" w:pos="5980"/>
        </w:tabs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k.</w:t>
      </w:r>
    </w:p>
    <w:p>
      <w:pPr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18.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ho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9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n?</w:t>
      </w:r>
    </w:p>
    <w:p>
      <w:pPr>
        <w:tabs>
          <w:tab w:val="left" w:pos="3460"/>
          <w:tab w:val="left" w:pos="5980"/>
        </w:tabs>
        <w:spacing w:before="9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spacing w:after="0" w:line="32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19.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h?</w:t>
      </w:r>
    </w:p>
    <w:p>
      <w:pPr>
        <w:tabs>
          <w:tab w:val="left" w:pos="3460"/>
          <w:tab w:val="left" w:pos="5980"/>
        </w:tabs>
        <w:spacing w:before="9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2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6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20.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w w:val="92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9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after="0" w:line="326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ud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y.</w:t>
      </w:r>
    </w:p>
    <w:p>
      <w:pPr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l.</w:t>
      </w:r>
    </w:p>
    <w:p>
      <w:pPr>
        <w:spacing w:after="0" w:line="331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spacing w:after="0" w:line="326" w:lineRule="exact"/>
        <w:ind w:left="119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53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问答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after="0" w:line="319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我最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来自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长化学。</w:t>
      </w:r>
    </w:p>
    <w:p>
      <w:pPr>
        <w:spacing w:before="4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8560"/>
        </w:tabs>
        <w:spacing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.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8500"/>
        </w:tabs>
        <w:spacing w:before="96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.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  <w:lang w:eastAsia="zh-CN"/>
        </w:rPr>
        <w:tab/>
      </w:r>
    </w:p>
    <w:p>
      <w:pPr>
        <w:spacing w:after="0" w:line="326" w:lineRule="exact"/>
        <w:ind w:left="119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题简述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after="0" w:line="331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(1)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谭盾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当今世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最伟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家之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一。</w:t>
      </w:r>
    </w:p>
    <w:p>
      <w:pPr>
        <w:spacing w:after="0" w:line="326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年轻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时候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石头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纸张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常见的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物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品来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作音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4" w:after="0" w:line="326" w:lineRule="exact"/>
        <w:ind w:left="801" w:right="36" w:hanging="34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41" o:spid="_x0000_s1041" o:spt="203" alt="学科网(www.zxxk.com)--教育资源门户，提供试卷、教案、课件、论文、素材及各类教学资源下载，还有大量而丰富的教学相关资讯！" style="position:absolute;left:0pt;margin-left:102.5pt;margin-top:64.1pt;height:0.1pt;width:400.8pt;mso-position-horizontal-relative:page;z-index:-251649024;mso-width-relative:page;mso-height-relative:page;" coordorigin="2050,1282" coordsize="8016,2">
            <o:lock v:ext="edit"/>
            <v:shape id="_x0000_s1042" o:spid="_x0000_s1042" style="position:absolute;left:2050;top:1282;height:2;width:8016;" filled="f" coordorigin="2050,1282" coordsize="8016,21600" path="m2050,1282l10066,128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43" o:spid="_x0000_s1043" o:spt="203" alt="学科网(www.zxxk.com)--教育资源门户，提供试卷、教案、课件、论文、素材及各类教学资源下载，还有大量而丰富的教学相关资讯！" style="position:absolute;left:0pt;margin-left:102.5pt;margin-top:80.45pt;height:0.1pt;width:400.8pt;mso-position-horizontal-relative:page;z-index:-251648000;mso-width-relative:page;mso-height-relative:page;" coordorigin="2050,1609" coordsize="8016,2">
            <o:lock v:ext="edit"/>
            <v:shape id="_x0000_s1044" o:spid="_x0000_s1044" style="position:absolute;left:2050;top:1609;height:2;width:8016;" filled="f" coordorigin="2050,1609" coordsize="8016,21600" path="m2050,1609l10066,1609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3)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欢来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大自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音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常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里使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它们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比如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他的一部作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品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《水</w:t>
      </w:r>
      <w:r>
        <w:rPr>
          <w:rFonts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乐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有使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任何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器</w:t>
      </w:r>
      <w:r>
        <w:rPr>
          <w:rFonts w:hint="eastAsia"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通过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制水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水制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五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十多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声音</w:t>
      </w:r>
      <w:r>
        <w:rPr>
          <w:rFonts w:hint="eastAsia"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那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太神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了！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3560"/>
        </w:tabs>
        <w:spacing w:after="0" w:line="542" w:lineRule="exact"/>
        <w:ind w:left="2263" w:right="2157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lang w:eastAsia="zh-CN"/>
        </w:rPr>
        <w:pict>
          <v:group id="_x0000_s1045" o:spid="_x0000_s1045" o:spt="203" alt="学科网(www.zxxk.com)--教育资源门户，提供试卷、教案、课件、论文、素材及各类教学资源下载，还有大量而丰富的教学相关资讯！" style="position:absolute;left:0pt;margin-left:102.5pt;margin-top:-15.45pt;height:0.1pt;width:400.8pt;mso-position-horizontal-relative:page;z-index:-251646976;mso-width-relative:page;mso-height-relative:page;" coordorigin="2050,-309" coordsize="8016,2">
            <o:lock v:ext="edit"/>
            <v:shape id="_x0000_s1046" o:spid="_x0000_s1046" style="position:absolute;left:2050;top:-309;height:2;width:8016;" filled="f" coordorigin="2050,-309" coordsize="8016,21600" path="m2050,-309l10066,-309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第</w:t>
      </w:r>
      <w:r>
        <w:rPr>
          <w:rFonts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21"/>
          <w:position w:val="-1"/>
          <w:sz w:val="31"/>
          <w:szCs w:val="31"/>
          <w:lang w:eastAsia="zh-CN"/>
        </w:rPr>
        <w:t>I</w:t>
      </w:r>
      <w:r>
        <w:rPr>
          <w:rFonts w:ascii="Estrangelo Edessa" w:hAnsi="Estrangelo Edessa" w:eastAsia="Times New Roman" w:cs="Estrangelo Edessa"/>
          <w:position w:val="-1"/>
          <w:sz w:val="31"/>
          <w:szCs w:val="31"/>
          <w:lang w:eastAsia="zh-CN"/>
        </w:rPr>
        <w:t>I</w:t>
      </w:r>
      <w:r>
        <w:rPr>
          <w:rFonts w:ascii="Estrangelo Edessa" w:hAnsi="Estrangelo Edessa" w:eastAsia="Times New Roman" w:cs="Estrangelo Edessa"/>
          <w:spacing w:val="34"/>
          <w:position w:val="-1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卷</w:t>
      </w:r>
      <w:r>
        <w:rPr>
          <w:rFonts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31"/>
          <w:szCs w:val="31"/>
          <w:lang w:eastAsia="zh-CN"/>
        </w:rPr>
        <w:t>笔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31"/>
          <w:szCs w:val="31"/>
          <w:lang w:eastAsia="zh-CN"/>
        </w:rPr>
        <w:t>部</w:t>
      </w:r>
      <w:r>
        <w:rPr>
          <w:rFonts w:hint="eastAsia" w:ascii="Microsoft JhengHei" w:hAnsi="Microsoft JhengHei" w:eastAsia="Microsoft JhengHei" w:cs="Microsoft JhengHei"/>
          <w:spacing w:val="-115"/>
          <w:position w:val="-1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38"/>
          <w:position w:val="-1"/>
          <w:sz w:val="31"/>
          <w:szCs w:val="3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-1"/>
          <w:sz w:val="31"/>
          <w:szCs w:val="3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4"/>
          <w:position w:val="-1"/>
          <w:sz w:val="31"/>
          <w:szCs w:val="3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-1"/>
          <w:sz w:val="31"/>
          <w:szCs w:val="3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2"/>
          <w:position w:val="-1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-1"/>
          <w:sz w:val="31"/>
          <w:szCs w:val="3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10"/>
          <w:position w:val="-1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38"/>
          <w:position w:val="-1"/>
          <w:sz w:val="31"/>
          <w:szCs w:val="31"/>
          <w:lang w:eastAsia="zh-CN"/>
        </w:rPr>
        <w:t>分）</w:t>
      </w:r>
    </w:p>
    <w:p>
      <w:pPr>
        <w:spacing w:before="18" w:after="0" w:line="280" w:lineRule="exact"/>
        <w:rPr>
          <w:sz w:val="28"/>
          <w:szCs w:val="28"/>
          <w:lang w:eastAsia="zh-CN"/>
        </w:rPr>
      </w:pPr>
    </w:p>
    <w:p>
      <w:pPr>
        <w:spacing w:after="0" w:line="280" w:lineRule="exact"/>
        <w:rPr>
          <w:sz w:val="28"/>
          <w:szCs w:val="28"/>
          <w:lang w:eastAsia="zh-CN"/>
        </w:rPr>
        <w:sectPr>
          <w:pgSz w:w="11900" w:h="16840"/>
          <w:pgMar w:top="1580" w:right="1580" w:bottom="1980" w:left="1580" w:header="0" w:footer="1790" w:gutter="0"/>
          <w:cols w:space="720" w:num="1"/>
        </w:sectPr>
      </w:pPr>
    </w:p>
    <w:p>
      <w:pPr>
        <w:spacing w:after="0" w:line="288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项选择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从下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给的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择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佳答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spacing w:val="-187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</w:p>
    <w:p>
      <w:pPr>
        <w:spacing w:after="0" w:line="288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lang w:eastAsia="zh-CN"/>
        </w:rPr>
        <w:br w:type="column"/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5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每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小题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</w:rPr>
        <w:t>分）</w:t>
      </w:r>
    </w:p>
    <w:p>
      <w:pPr>
        <w:spacing w:after="0" w:line="288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5486" w:space="105"/>
            <w:col w:w="3149"/>
          </w:cols>
        </w:sectPr>
      </w:pPr>
    </w:p>
    <w:p>
      <w:pPr>
        <w:tabs>
          <w:tab w:val="left" w:pos="5780"/>
        </w:tabs>
        <w:spacing w:after="0" w:line="333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21.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de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5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tabs>
          <w:tab w:val="left" w:pos="2220"/>
        </w:tabs>
        <w:spacing w:after="0" w:line="331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>un.</w:t>
      </w:r>
    </w:p>
    <w:p>
      <w:pPr>
        <w:tabs>
          <w:tab w:val="left" w:pos="2700"/>
          <w:tab w:val="left" w:pos="4860"/>
          <w:tab w:val="left" w:pos="6960"/>
        </w:tabs>
        <w:spacing w:after="0" w:line="326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</w:rPr>
        <w:t>；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不填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n;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不填</w:t>
      </w:r>
    </w:p>
    <w:p>
      <w:pPr>
        <w:tabs>
          <w:tab w:val="left" w:pos="4300"/>
        </w:tabs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22.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3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326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OK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700"/>
          <w:tab w:val="left" w:pos="4860"/>
          <w:tab w:val="left" w:pos="6960"/>
        </w:tabs>
        <w:spacing w:before="9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</w:p>
    <w:p>
      <w:pPr>
        <w:tabs>
          <w:tab w:val="left" w:pos="8540"/>
        </w:tabs>
        <w:spacing w:after="0" w:line="32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23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9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马德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里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iji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8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</w:p>
    <w:p>
      <w:pPr>
        <w:spacing w:after="0" w:line="331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tabs>
          <w:tab w:val="left" w:pos="2700"/>
          <w:tab w:val="left" w:pos="4860"/>
          <w:tab w:val="left" w:pos="6960"/>
        </w:tabs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fl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ex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ed</w:t>
      </w:r>
    </w:p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8" w:after="0" w:line="260" w:lineRule="exact"/>
        <w:rPr>
          <w:sz w:val="26"/>
          <w:szCs w:val="26"/>
        </w:rPr>
      </w:pPr>
    </w:p>
    <w:p>
      <w:pPr>
        <w:spacing w:after="0" w:line="285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24.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ds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</w:p>
    <w:p>
      <w:pPr>
        <w:tabs>
          <w:tab w:val="left" w:pos="4360"/>
        </w:tabs>
        <w:spacing w:after="0" w:line="326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h,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6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w w:val="9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5"/>
          <w:w w:val="96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1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580"/>
          <w:tab w:val="left" w:pos="4760"/>
          <w:tab w:val="left" w:pos="688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on</w:t>
      </w:r>
    </w:p>
    <w:p>
      <w:pPr>
        <w:spacing w:after="0" w:line="326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25.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k,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d?</w:t>
      </w:r>
    </w:p>
    <w:p>
      <w:pPr>
        <w:tabs>
          <w:tab w:val="left" w:pos="1860"/>
        </w:tabs>
        <w:spacing w:after="0" w:line="326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3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y.</w:t>
      </w:r>
    </w:p>
    <w:p>
      <w:pPr>
        <w:tabs>
          <w:tab w:val="left" w:pos="2600"/>
          <w:tab w:val="left" w:pos="4760"/>
          <w:tab w:val="left" w:pos="686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</w:p>
    <w:p>
      <w:pPr>
        <w:tabs>
          <w:tab w:val="left" w:pos="1720"/>
        </w:tabs>
        <w:spacing w:after="0" w:line="326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26.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4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4020"/>
        </w:tabs>
        <w:spacing w:after="0" w:line="331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2600"/>
          <w:tab w:val="left" w:pos="4760"/>
          <w:tab w:val="left" w:pos="686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d;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d;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</w:p>
    <w:p>
      <w:pPr>
        <w:tabs>
          <w:tab w:val="left" w:pos="7840"/>
        </w:tabs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27.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.</w:t>
      </w:r>
    </w:p>
    <w:p>
      <w:pPr>
        <w:tabs>
          <w:tab w:val="left" w:pos="2600"/>
          <w:tab w:val="left" w:pos="4760"/>
          <w:tab w:val="left" w:pos="6860"/>
        </w:tabs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to</w:t>
      </w:r>
    </w:p>
    <w:p>
      <w:pPr>
        <w:tabs>
          <w:tab w:val="left" w:pos="7920"/>
        </w:tabs>
        <w:spacing w:before="4" w:after="0" w:line="326" w:lineRule="exact"/>
        <w:ind w:left="701" w:right="406" w:hanging="341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28.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: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di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后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的绝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地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武士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y.</w:t>
      </w:r>
    </w:p>
    <w:p>
      <w:pPr>
        <w:tabs>
          <w:tab w:val="left" w:pos="2600"/>
          <w:tab w:val="left" w:pos="4760"/>
          <w:tab w:val="left" w:pos="6860"/>
        </w:tabs>
        <w:spacing w:before="97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</w:p>
    <w:p>
      <w:pPr>
        <w:spacing w:after="0" w:line="326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29.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5080"/>
        </w:tabs>
        <w:spacing w:after="0" w:line="331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600"/>
          <w:tab w:val="left" w:pos="4740"/>
          <w:tab w:val="left" w:pos="6860"/>
        </w:tabs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en</w:t>
      </w:r>
    </w:p>
    <w:p>
      <w:pPr>
        <w:spacing w:after="0" w:line="331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30.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xa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820"/>
        </w:tabs>
        <w:spacing w:after="0" w:line="326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nd.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,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xa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iffi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600"/>
          <w:tab w:val="left" w:pos="4760"/>
          <w:tab w:val="left" w:pos="686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</w:p>
    <w:p>
      <w:pPr>
        <w:tabs>
          <w:tab w:val="left" w:pos="2200"/>
          <w:tab w:val="left" w:pos="6200"/>
        </w:tabs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31.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pu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476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8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3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8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3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</w:p>
    <w:p>
      <w:pPr>
        <w:tabs>
          <w:tab w:val="left" w:pos="4760"/>
        </w:tabs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9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3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5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</w:p>
    <w:p>
      <w:pPr>
        <w:tabs>
          <w:tab w:val="left" w:pos="4460"/>
        </w:tabs>
        <w:spacing w:before="91" w:after="0" w:line="338" w:lineRule="auto"/>
        <w:ind w:left="701" w:right="58" w:hanging="341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 xml:space="preserve">32.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k,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ho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ed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iff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33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600"/>
          <w:tab w:val="left" w:pos="4760"/>
          <w:tab w:val="left" w:pos="6860"/>
        </w:tabs>
        <w:spacing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</w:p>
    <w:p>
      <w:pPr>
        <w:tabs>
          <w:tab w:val="left" w:pos="3520"/>
          <w:tab w:val="left" w:pos="5800"/>
        </w:tabs>
        <w:spacing w:before="91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33.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qu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600"/>
          <w:tab w:val="left" w:pos="4760"/>
          <w:tab w:val="left" w:pos="6860"/>
        </w:tabs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of</w:t>
      </w:r>
    </w:p>
    <w:p>
      <w:pPr>
        <w:spacing w:after="0" w:line="326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34.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1720"/>
        </w:tabs>
        <w:spacing w:after="0" w:line="319" w:lineRule="exact"/>
        <w:ind w:left="701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w w:val="93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2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</w:p>
    <w:p>
      <w:pPr>
        <w:tabs>
          <w:tab w:val="left" w:pos="4760"/>
        </w:tabs>
        <w:spacing w:before="12" w:after="0" w:line="326" w:lineRule="exact"/>
        <w:ind w:left="701" w:right="1673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ll.</w:t>
      </w:r>
    </w:p>
    <w:p>
      <w:pPr>
        <w:tabs>
          <w:tab w:val="left" w:pos="8500"/>
        </w:tabs>
        <w:spacing w:after="0" w:line="332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35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8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8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w w:val="95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8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经济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学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人智库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</w:p>
    <w:p>
      <w:pPr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ff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33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s.</w:t>
      </w:r>
    </w:p>
    <w:p>
      <w:pPr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9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9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ed</w:t>
      </w:r>
    </w:p>
    <w:p>
      <w:pPr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ste</w:t>
      </w:r>
    </w:p>
    <w:p>
      <w:pPr>
        <w:spacing w:before="9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ood</w:t>
      </w:r>
    </w:p>
    <w:p>
      <w:pPr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od</w:t>
      </w:r>
    </w:p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footerReference r:id="rId7" w:type="default"/>
          <w:pgSz w:w="11900" w:h="16840"/>
          <w:pgMar w:top="1580" w:right="1580" w:bottom="1980" w:left="1680" w:header="0" w:footer="1790" w:gutter="0"/>
          <w:pgNumType w:start="4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60" w:lineRule="exact"/>
        <w:rPr>
          <w:sz w:val="26"/>
          <w:szCs w:val="26"/>
        </w:rPr>
        <w:sectPr>
          <w:pgSz w:w="11900" w:h="16840"/>
          <w:pgMar w:top="1580" w:right="1580" w:bottom="1980" w:left="1580" w:header="0" w:footer="1790" w:gutter="0"/>
          <w:cols w:space="720" w:num="1"/>
        </w:sectPr>
      </w:pPr>
    </w:p>
    <w:p>
      <w:pPr>
        <w:spacing w:after="0" w:line="295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完形填空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3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从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给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可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填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空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处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最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-19"/>
          <w:position w:val="1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after="0" w:line="305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</w:rPr>
        <w:t>分）</w:t>
      </w:r>
    </w:p>
    <w:p>
      <w:pPr>
        <w:spacing w:after="0" w:line="295" w:lineRule="exact"/>
        <w:ind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br w:type="column"/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15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每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</w:rPr>
        <w:t>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1</w:t>
      </w:r>
    </w:p>
    <w:p>
      <w:pPr>
        <w:spacing w:after="0" w:line="295" w:lineRule="exact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7137" w:space="105"/>
            <w:col w:w="1498"/>
          </w:cols>
        </w:sectPr>
      </w:pPr>
    </w:p>
    <w:p>
      <w:pPr>
        <w:spacing w:before="8" w:after="0" w:line="110" w:lineRule="exact"/>
        <w:rPr>
          <w:sz w:val="11"/>
          <w:szCs w:val="11"/>
        </w:rPr>
      </w:pPr>
    </w:p>
    <w:p>
      <w:pPr>
        <w:spacing w:after="0" w:line="240" w:lineRule="auto"/>
        <w:ind w:left="8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0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u w:val="single" w:color="000000"/>
        </w:rPr>
        <w:t>36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</w:p>
    <w:p>
      <w:pPr>
        <w:spacing w:after="0" w:line="326" w:lineRule="exact"/>
        <w:ind w:left="383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细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胞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w w:val="9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av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2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37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s.</w:t>
      </w:r>
    </w:p>
    <w:p>
      <w:pPr>
        <w:spacing w:after="0" w:line="326" w:lineRule="exact"/>
        <w:ind w:left="8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</w:rPr>
        <w:t>，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75"/>
          <w:sz w:val="21"/>
          <w:szCs w:val="21"/>
        </w:rPr>
        <w:t>y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陶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</w:rPr>
        <w:t>土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p.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be</w:t>
      </w:r>
    </w:p>
    <w:p>
      <w:pPr>
        <w:spacing w:before="4" w:after="0" w:line="326" w:lineRule="exact"/>
        <w:ind w:left="460" w:right="33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7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38   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  <w:u w:val="single" w:color="000000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qu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2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Microsoft JhengHei Western" w:hAnsi="Microsoft JhengHei Western" w:eastAsia="Microsoft JhengHei" w:cs="Microsoft JhengHei Western"/>
          <w:spacing w:val="-24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 xml:space="preserve">put 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77"/>
          <w:sz w:val="21"/>
          <w:szCs w:val="21"/>
        </w:rPr>
        <w:t>d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泥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39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332" w:lineRule="exact"/>
        <w:ind w:left="460" w:right="55" w:firstLine="427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</w:rPr>
        <w:t>水泥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40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ad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siz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o 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41   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220"/>
          <w:tab w:val="left" w:pos="2700"/>
        </w:tabs>
        <w:spacing w:after="0" w:line="32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nd,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42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 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x  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30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</w:rPr>
        <w:t>使</w:t>
      </w:r>
      <w:r>
        <w:rPr>
          <w:rFonts w:ascii="Microsoft JhengHei Western" w:hAnsi="Microsoft JhengHei Western" w:eastAsia="Microsoft JhengHei" w:cs="Microsoft JhengHei Western"/>
          <w:w w:val="129"/>
          <w:sz w:val="21"/>
          <w:szCs w:val="21"/>
        </w:rPr>
        <w:t>…</w:t>
      </w:r>
      <w:r>
        <w:rPr>
          <w:rFonts w:ascii="Microsoft JhengHei" w:hAnsi="Microsoft JhengHei" w:eastAsia="Microsoft JhengHei" w:cs="Microsoft JhengHei"/>
          <w:spacing w:val="-38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</w:rPr>
        <w:t>固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定</w:t>
      </w:r>
      <w:r>
        <w:rPr>
          <w:rFonts w:ascii="Microsoft JhengHei" w:hAnsi="Microsoft JhengHei" w:eastAsia="Microsoft JhengHei" w:cs="Microsoft JhengHei"/>
          <w:spacing w:val="-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</w:p>
    <w:p>
      <w:pPr>
        <w:spacing w:before="91" w:after="0" w:line="338" w:lineRule="auto"/>
        <w:ind w:left="460" w:right="55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d,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43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 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30" w:lineRule="exact"/>
        <w:ind w:left="88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3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u w:val="single" w:color="000000"/>
        </w:rPr>
        <w:t xml:space="preserve">44 </w:t>
      </w:r>
      <w:r>
        <w:rPr>
          <w:rFonts w:ascii="Estrangelo Edessa" w:hAnsi="Estrangelo Edessa" w:eastAsia="Times New Roman" w:cs="Estrangelo Edessa"/>
          <w:spacing w:val="42"/>
          <w:position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3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1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Fo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re</w:t>
      </w:r>
    </w:p>
    <w:p>
      <w:pPr>
        <w:spacing w:after="0" w:line="331" w:lineRule="exact"/>
        <w:ind w:left="383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pacing w:val="19"/>
          <w:sz w:val="21"/>
          <w:szCs w:val="21"/>
        </w:rPr>
        <w:t>金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属</w:t>
      </w:r>
      <w:r>
        <w:rPr>
          <w:rFonts w:ascii="Microsoft JhengHei" w:hAnsi="Microsoft JhengHei" w:eastAsia="Microsoft JhengHei" w:cs="Microsoft JhengHei"/>
          <w:spacing w:val="-33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丝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ue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,I</w:t>
      </w:r>
    </w:p>
    <w:p>
      <w:pPr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  <w:u w:val="single" w:color="000000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45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" w:after="0" w:line="326" w:lineRule="exact"/>
        <w:ind w:left="460" w:right="55" w:firstLine="42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46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5"/>
          <w:sz w:val="21"/>
          <w:szCs w:val="21"/>
        </w:rPr>
        <w:t>a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4"/>
          <w:sz w:val="21"/>
          <w:szCs w:val="21"/>
        </w:rPr>
        <w:t>n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47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ll.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d,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</w:p>
    <w:p>
      <w:pPr>
        <w:spacing w:before="97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u w:val="single" w:color="000000"/>
        </w:rPr>
        <w:t>48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780"/>
        </w:tabs>
        <w:spacing w:after="0" w:line="326" w:lineRule="exact"/>
        <w:ind w:left="91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49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dn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d,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er</w:t>
      </w:r>
    </w:p>
    <w:p>
      <w:pPr>
        <w:spacing w:before="4" w:after="0" w:line="326" w:lineRule="exact"/>
        <w:ind w:left="460" w:right="49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om</w:t>
      </w:r>
      <w:r>
        <w:rPr>
          <w:rFonts w:ascii="Estrangelo Edessa" w:hAnsi="Estrangelo Edessa" w:eastAsia="Times New Roman" w:cs="Estrangelo Edessa"/>
          <w:spacing w:val="6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50  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</w:p>
    <w:tbl>
      <w:tblPr>
        <w:tblStyle w:val="5"/>
        <w:tblW w:w="7715" w:type="dxa"/>
        <w:tblInd w:w="4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1"/>
        <w:gridCol w:w="2095"/>
        <w:gridCol w:w="2107"/>
        <w:gridCol w:w="15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8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36.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re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8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x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8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l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8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37.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38.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or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oor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ll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39.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et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ar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rd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40.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om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dy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41.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ll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ke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42.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g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43.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</w:p>
        </w:tc>
      </w:tr>
      <w:tr>
        <w:tblPrEx>
          <w:tblLayout w:type="fixed"/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44.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ng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ng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45.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of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st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of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nk</w:t>
            </w:r>
            <w:r>
              <w:rPr>
                <w:rFonts w:ascii="Estrangelo Edessa" w:hAnsi="Estrangelo Edessa" w:eastAsia="Times New Roman" w:cs="Estrangelo Edessa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of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of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46.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em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ke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>ss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ge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47.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unny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l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48.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rd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t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49.</w:t>
            </w:r>
            <w:r>
              <w:rPr>
                <w:rFonts w:ascii="Estrangelo Edessa" w:hAnsi="Estrangelo Edessa" w:eastAsia="Times New Roman" w:cs="Estrangelo Edessa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gh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f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>ss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3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w w:val="99"/>
                <w:sz w:val="21"/>
                <w:szCs w:val="21"/>
              </w:rPr>
              <w:t>50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. </w:t>
            </w:r>
            <w:r>
              <w:rPr>
                <w:rFonts w:ascii="Estrangelo Edessa" w:hAnsi="Estrangelo Edessa" w:eastAsia="Times New Roman" w:cs="Estrangelo Edessa"/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. </w:t>
            </w:r>
            <w:r>
              <w:rPr>
                <w:rFonts w:ascii="Estrangelo Edessa" w:hAnsi="Estrangelo Edessa" w:eastAsia="Times New Roman" w:cs="Estrangelo Edessa"/>
                <w:spacing w:val="-1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w w:val="90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l </w:t>
            </w:r>
            <w:r>
              <w:rPr>
                <w:rFonts w:ascii="Estrangelo Edessa" w:hAnsi="Estrangelo Edessa" w:eastAsia="Times New Roman" w:cs="Estrangelo Edessa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w w:val="95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w w:val="86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9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w w:val="90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1"/>
                <w:sz w:val="21"/>
                <w:szCs w:val="21"/>
              </w:rPr>
              <w:t xml:space="preserve"> 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34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1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w w:val="87"/>
                <w:sz w:val="21"/>
                <w:szCs w:val="21"/>
              </w:rPr>
              <w:t>go</w:t>
            </w:r>
            <w:r>
              <w:rPr>
                <w:rFonts w:ascii="Estrangelo Edessa" w:hAnsi="Estrangelo Edessa" w:eastAsia="Times New Roman" w:cs="Estrangelo Edessa"/>
                <w:spacing w:val="2"/>
                <w:w w:val="87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87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32"/>
                <w:w w:val="8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>ls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40" w:after="0" w:line="240" w:lineRule="auto"/>
              <w:ind w:left="406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</w:p>
        </w:tc>
      </w:tr>
    </w:tbl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60" w:lineRule="exact"/>
        <w:rPr>
          <w:sz w:val="26"/>
          <w:szCs w:val="26"/>
        </w:rPr>
        <w:sectPr>
          <w:pgSz w:w="11900" w:h="16840"/>
          <w:pgMar w:top="1580" w:right="1680" w:bottom="1980" w:left="1580" w:header="0" w:footer="1790" w:gutter="0"/>
          <w:cols w:space="720" w:num="1"/>
        </w:sectPr>
      </w:pPr>
    </w:p>
    <w:p>
      <w:pPr>
        <w:spacing w:after="0" w:line="295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理解</w:t>
      </w:r>
      <w:r>
        <w:rPr>
          <w:rFonts w:ascii="Microsoft JhengHei" w:hAnsi="Microsoft JhengHei" w:eastAsia="Microsoft JhengHei" w:cs="Microsoft JhengHei"/>
          <w:spacing w:val="1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列短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短文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内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容选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择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最佳答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before="62" w:after="0" w:line="228" w:lineRule="exact"/>
        <w:ind w:right="598"/>
        <w:jc w:val="right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</w:p>
    <w:p>
      <w:pPr>
        <w:spacing w:after="0" w:line="295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30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小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</w:rPr>
        <w:t>分）</w:t>
      </w:r>
    </w:p>
    <w:p>
      <w:pPr>
        <w:spacing w:after="0" w:line="295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1900" w:h="16840"/>
          <w:pgMar w:top="1580" w:right="1680" w:bottom="1980" w:left="1580" w:header="720" w:footer="720" w:gutter="0"/>
          <w:cols w:equalWidth="0" w:num="2">
            <w:col w:w="5275" w:space="105"/>
            <w:col w:w="3260"/>
          </w:cols>
        </w:sectPr>
      </w:pPr>
    </w:p>
    <w:p>
      <w:pPr>
        <w:spacing w:before="10" w:after="0" w:line="170" w:lineRule="exact"/>
        <w:rPr>
          <w:sz w:val="17"/>
          <w:szCs w:val="17"/>
        </w:rPr>
      </w:pPr>
    </w:p>
    <w:p>
      <w:pPr>
        <w:spacing w:before="96" w:after="0" w:line="164" w:lineRule="auto"/>
        <w:ind w:left="489" w:right="3371" w:firstLine="341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 xml:space="preserve"> 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8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3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iti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4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版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8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rs.</w:t>
      </w:r>
      <w:r>
        <w:rPr>
          <w:rFonts w:ascii="Estrangelo Edessa" w:hAnsi="Estrangelo Edessa" w:eastAsia="Times New Roman" w:cs="Estrangelo Edessa"/>
          <w:spacing w:val="12"/>
          <w:w w:val="88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pacing w:val="-5"/>
          <w:w w:val="88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1"/>
          <w:w w:val="95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T;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top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!  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”</w:t>
      </w:r>
    </w:p>
    <w:p>
      <w:pPr>
        <w:spacing w:after="0" w:line="304" w:lineRule="exact"/>
        <w:ind w:left="585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ub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w w:val="91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spacing w:val="4"/>
          <w:w w:val="91"/>
          <w:position w:val="1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2"/>
          <w:w w:val="9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大垃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圾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桶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).</w:t>
      </w:r>
    </w:p>
    <w:p>
      <w:pPr>
        <w:spacing w:after="0" w:line="283" w:lineRule="exact"/>
        <w:ind w:left="100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w w:val="90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u  </w:t>
      </w:r>
      <w:r>
        <w:rPr>
          <w:rFonts w:ascii="Estrangelo Edessa" w:hAnsi="Estrangelo Edessa" w:eastAsia="Times New Roman" w:cs="Estrangelo Edessa"/>
          <w:spacing w:val="-2"/>
          <w:w w:val="90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w w:val="90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90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4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4"/>
          <w:w w:val="90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8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3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3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4"/>
          <w:w w:val="90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6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2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2"/>
          <w:position w:val="1"/>
          <w:sz w:val="21"/>
          <w:szCs w:val="21"/>
        </w:rPr>
        <w:t xml:space="preserve">o </w:t>
      </w:r>
      <w:r>
        <w:rPr>
          <w:rFonts w:ascii="Estrangelo Edessa" w:hAnsi="Estrangelo Edessa" w:eastAsia="Times New Roman" w:cs="Estrangelo Edessa"/>
          <w:spacing w:val="8"/>
          <w:w w:val="8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3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0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w w:val="90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w w:val="90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0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position w:val="1"/>
          <w:sz w:val="21"/>
          <w:szCs w:val="21"/>
        </w:rPr>
        <w:t xml:space="preserve">nt </w:t>
      </w:r>
      <w:r>
        <w:rPr>
          <w:rFonts w:ascii="Estrangelo Edessa" w:hAnsi="Estrangelo Edessa" w:eastAsia="Times New Roman" w:cs="Estrangelo Edessa"/>
          <w:spacing w:val="5"/>
          <w:w w:val="9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9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94"/>
          <w:w w:val="89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6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</w:p>
    <w:p>
      <w:pPr>
        <w:spacing w:after="0" w:line="283" w:lineRule="exact"/>
        <w:ind w:left="585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0"/>
          <w:w w:val="9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up</w:t>
      </w:r>
      <w:r>
        <w:rPr>
          <w:rFonts w:ascii="Estrangelo Edessa" w:hAnsi="Estrangelo Edessa" w:eastAsia="Times New Roman" w:cs="Estrangelo Edessa"/>
          <w:spacing w:val="3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堆放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3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9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89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7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6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rd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5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93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w w:val="9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w w:val="9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w w:val="89"/>
          <w:position w:val="1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33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6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 xml:space="preserve">ur  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87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7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4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s.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ou</w:t>
      </w:r>
    </w:p>
    <w:p>
      <w:pPr>
        <w:spacing w:before="48" w:after="0" w:line="289" w:lineRule="auto"/>
        <w:ind w:left="585" w:right="69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buy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w w:val="89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15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m </w:t>
      </w:r>
      <w:r>
        <w:rPr>
          <w:rFonts w:ascii="Estrangelo Edessa" w:hAnsi="Estrangelo Edessa" w:eastAsia="Times New Roman" w:cs="Estrangelo Edessa"/>
          <w:spacing w:val="11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11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10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ge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nt </w:t>
      </w:r>
      <w:r>
        <w:rPr>
          <w:rFonts w:ascii="Estrangelo Edessa" w:hAnsi="Estrangelo Edessa" w:eastAsia="Times New Roman" w:cs="Estrangelo Edessa"/>
          <w:spacing w:val="20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7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943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7</w:t>
      </w:r>
      <w:r>
        <w:rPr>
          <w:rFonts w:ascii="Estrangelo Edessa" w:hAnsi="Estrangelo Edessa" w:eastAsia="Times New Roman" w:cs="Estrangelo Edessa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22.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u </w:t>
      </w:r>
      <w:r>
        <w:rPr>
          <w:rFonts w:ascii="Estrangelo Edessa" w:hAnsi="Estrangelo Edessa" w:eastAsia="Times New Roman" w:cs="Estrangelo Edessa"/>
          <w:spacing w:val="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7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us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9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6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bb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2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ph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6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8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2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8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0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943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7</w:t>
      </w:r>
      <w:r>
        <w:rPr>
          <w:rFonts w:ascii="Estrangelo Edessa" w:hAnsi="Estrangelo Edessa" w:eastAsia="Times New Roman" w:cs="Estrangelo Edessa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</w:rPr>
        <w:t>46.</w:t>
      </w:r>
    </w:p>
    <w:p>
      <w:pPr>
        <w:tabs>
          <w:tab w:val="left" w:pos="1780"/>
          <w:tab w:val="left" w:pos="3300"/>
        </w:tabs>
        <w:spacing w:after="0" w:line="222" w:lineRule="exact"/>
        <w:ind w:left="59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95"/>
          <w:position w:val="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</w:rPr>
        <w:tab/>
      </w:r>
      <w:r>
        <w:rPr>
          <w:rFonts w:hint="eastAsia" w:ascii="Microsoft JhengHei" w:hAnsi="Microsoft JhengHei" w:eastAsia="Microsoft JhengHei" w:cs="Microsoft JhengHei"/>
          <w:w w:val="95"/>
          <w:position w:val="1"/>
          <w:sz w:val="21"/>
          <w:szCs w:val="21"/>
          <w:u w:val="single" w:color="000000"/>
        </w:rPr>
        <w:t>银</w:t>
      </w:r>
      <w:r>
        <w:rPr>
          <w:rFonts w:ascii="Microsoft JhengHei" w:hAnsi="Microsoft JhengHei" w:eastAsia="Microsoft JhengHei" w:cs="Microsoft JhengHei"/>
          <w:w w:val="95"/>
          <w:position w:val="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</w:rPr>
        <w:tab/>
      </w:r>
    </w:p>
    <w:p>
      <w:pPr>
        <w:spacing w:after="0" w:line="296" w:lineRule="exact"/>
        <w:ind w:left="100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 xml:space="preserve">u </w:t>
      </w:r>
      <w:r>
        <w:rPr>
          <w:rFonts w:ascii="Estrangelo Edessa" w:hAnsi="Estrangelo Edessa" w:eastAsia="Times New Roman" w:cs="Estrangelo Edessa"/>
          <w:spacing w:val="3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4"/>
          <w:w w:val="89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5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 xml:space="preserve">u </w:t>
      </w:r>
      <w:r>
        <w:rPr>
          <w:rFonts w:ascii="Estrangelo Edessa" w:hAnsi="Estrangelo Edessa" w:eastAsia="Times New Roman" w:cs="Estrangelo Edessa"/>
          <w:spacing w:val="3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5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5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5"/>
          <w:w w:val="85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9"/>
          <w:w w:val="8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w w:val="47"/>
          <w:position w:val="1"/>
          <w:sz w:val="21"/>
          <w:szCs w:val="21"/>
        </w:rPr>
        <w:t>谊</w:t>
      </w:r>
      <w:r>
        <w:rPr>
          <w:rFonts w:ascii="Estrangelo Edessa" w:hAnsi="Estrangelo Edessa" w:eastAsia="Times New Roman" w:cs="Estrangelo Edessa"/>
          <w:w w:val="95"/>
          <w:position w:val="1"/>
          <w:sz w:val="21"/>
          <w:szCs w:val="21"/>
        </w:rPr>
        <w:t>50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7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7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87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87"/>
          <w:position w:val="1"/>
          <w:sz w:val="21"/>
          <w:szCs w:val="21"/>
        </w:rPr>
        <w:t xml:space="preserve">ng </w:t>
      </w:r>
      <w:r>
        <w:rPr>
          <w:rFonts w:ascii="Estrangelo Edessa" w:hAnsi="Estrangelo Edessa" w:eastAsia="Times New Roman" w:cs="Estrangelo Edessa"/>
          <w:spacing w:val="18"/>
          <w:w w:val="8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position w:val="1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2"/>
          <w:w w:val="8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position w:val="1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3"/>
          <w:w w:val="8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8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88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8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8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8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w w:val="88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8"/>
          <w:position w:val="1"/>
          <w:sz w:val="21"/>
          <w:szCs w:val="21"/>
        </w:rPr>
        <w:t xml:space="preserve">? </w:t>
      </w:r>
      <w:r>
        <w:rPr>
          <w:rFonts w:ascii="Estrangelo Edessa" w:hAnsi="Estrangelo Edessa" w:eastAsia="Times New Roman" w:cs="Estrangelo Edessa"/>
          <w:spacing w:val="10"/>
          <w:w w:val="8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5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8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w w:val="9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5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4"/>
          <w:w w:val="95"/>
          <w:position w:val="1"/>
          <w:sz w:val="21"/>
          <w:szCs w:val="21"/>
        </w:rPr>
        <w:t>il</w:t>
      </w:r>
    </w:p>
    <w:p>
      <w:pPr>
        <w:spacing w:before="3" w:after="0" w:line="110" w:lineRule="exact"/>
        <w:rPr>
          <w:sz w:val="11"/>
          <w:szCs w:val="11"/>
        </w:rPr>
      </w:pPr>
    </w:p>
    <w:p>
      <w:pPr>
        <w:spacing w:after="0" w:line="147" w:lineRule="auto"/>
        <w:ind w:left="585" w:right="5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ff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rs</w:t>
      </w:r>
      <w:r>
        <w:rPr>
          <w:rFonts w:ascii="Estrangelo Edessa" w:hAnsi="Estrangelo Edessa" w:eastAsia="Times New Roman" w:cs="Estrangelo Edessa"/>
          <w:spacing w:val="36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re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4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7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9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1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rd </w:t>
      </w:r>
      <w:r>
        <w:rPr>
          <w:rFonts w:ascii="Estrangelo Edessa" w:hAnsi="Estrangelo Edessa" w:eastAsia="Times New Roman" w:cs="Estrangelo Edessa"/>
          <w:spacing w:val="23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g </w:t>
      </w:r>
      <w:r>
        <w:rPr>
          <w:rFonts w:ascii="Estrangelo Edessa" w:hAnsi="Estrangelo Edessa" w:eastAsia="Times New Roman" w:cs="Estrangelo Edessa"/>
          <w:spacing w:val="11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7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ho </w:t>
      </w:r>
      <w:r>
        <w:rPr>
          <w:rFonts w:ascii="Estrangelo Edessa" w:hAnsi="Estrangelo Edessa" w:eastAsia="Times New Roman" w:cs="Estrangelo Edessa"/>
          <w:spacing w:val="4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dr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p </w:t>
      </w:r>
      <w:r>
        <w:rPr>
          <w:rFonts w:ascii="Estrangelo Edessa" w:hAnsi="Estrangelo Edessa" w:eastAsia="Times New Roman" w:cs="Estrangelo Edessa"/>
          <w:spacing w:val="8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ru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h.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wi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3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7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r.</w:t>
      </w:r>
      <w:r>
        <w:rPr>
          <w:rFonts w:ascii="Estrangelo Edessa" w:hAnsi="Estrangelo Edessa" w:eastAsia="Times New Roman" w:cs="Estrangelo Edessa"/>
          <w:spacing w:val="31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rt</w:t>
      </w:r>
      <w:r>
        <w:rPr>
          <w:rFonts w:ascii="Estrangelo Edessa" w:hAnsi="Estrangelo Edessa" w:eastAsia="Times New Roman" w:cs="Estrangelo Edessa"/>
          <w:spacing w:val="31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8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9"/>
          <w:w w:val="88"/>
          <w:sz w:val="21"/>
          <w:szCs w:val="21"/>
        </w:rPr>
        <w:t>r</w:t>
      </w:r>
      <w:r>
        <w:rPr>
          <w:rFonts w:ascii="Microsoft JhengHei Western" w:hAnsi="Microsoft JhengHei Western" w:eastAsia="Microsoft JhengHei" w:cs="Microsoft JhengHei Western"/>
          <w:w w:val="88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89"/>
          <w:w w:val="88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9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33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7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2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pacing w:val="-38"/>
          <w:w w:val="95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w w:val="9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8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w w:val="95"/>
          <w:sz w:val="21"/>
          <w:szCs w:val="21"/>
        </w:rPr>
        <w:t>运动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.</w:t>
      </w:r>
    </w:p>
    <w:p>
      <w:pPr>
        <w:spacing w:after="0" w:line="309" w:lineRule="exact"/>
        <w:ind w:left="585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89" w:lineRule="auto"/>
        <w:ind w:left="1007" w:right="3521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5"/>
          <w:w w:val="90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1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3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23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2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"/>
          <w:w w:val="95"/>
          <w:sz w:val="21"/>
          <w:szCs w:val="21"/>
        </w:rPr>
        <w:t xml:space="preserve">s. </w:t>
      </w:r>
      <w:r>
        <w:rPr>
          <w:rFonts w:ascii="Estrangelo Edessa" w:hAnsi="Estrangelo Edessa" w:eastAsia="Times New Roman" w:cs="Estrangelo Edessa"/>
          <w:spacing w:val="-5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8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6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2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wa</w:t>
      </w:r>
      <w:r>
        <w:rPr>
          <w:rFonts w:ascii="Estrangelo Edessa" w:hAnsi="Estrangelo Edessa" w:eastAsia="Times New Roman" w:cs="Estrangelo Edessa"/>
          <w:spacing w:val="-6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:</w:t>
      </w:r>
    </w:p>
    <w:p>
      <w:pPr>
        <w:spacing w:after="0" w:line="240" w:lineRule="exact"/>
        <w:ind w:left="100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w w:val="90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9"/>
          <w:w w:val="90"/>
          <w:position w:val="2"/>
          <w:sz w:val="21"/>
          <w:szCs w:val="21"/>
        </w:rPr>
        <w:t>y</w:t>
      </w:r>
      <w:r>
        <w:rPr>
          <w:rFonts w:ascii="Microsoft JhengHei Western" w:hAnsi="Microsoft JhengHei Western" w:eastAsia="Microsoft JhengHei" w:cs="Microsoft JhengHei Western"/>
          <w:spacing w:val="-4"/>
          <w:w w:val="90"/>
          <w:position w:val="2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4"/>
          <w:w w:val="90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o</w:t>
      </w:r>
      <w:r>
        <w:rPr>
          <w:rFonts w:ascii="Microsoft JhengHei Western" w:hAnsi="Microsoft JhengHei Western" w:eastAsia="Microsoft JhengHei" w:cs="Microsoft JhengHei Western"/>
          <w:spacing w:val="-34"/>
          <w:w w:val="90"/>
          <w:position w:val="2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7"/>
          <w:w w:val="9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w w:val="90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0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0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8"/>
          <w:w w:val="9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2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1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81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4"/>
          <w:w w:val="96"/>
          <w:position w:val="2"/>
          <w:sz w:val="21"/>
          <w:szCs w:val="21"/>
        </w:rPr>
        <w:t>s.</w:t>
      </w:r>
    </w:p>
    <w:p>
      <w:pPr>
        <w:spacing w:before="48" w:after="0" w:line="289" w:lineRule="auto"/>
        <w:ind w:left="1007" w:right="295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 xml:space="preserve"> o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6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2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27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9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6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6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w w:val="95"/>
          <w:sz w:val="21"/>
          <w:szCs w:val="21"/>
        </w:rPr>
        <w:t xml:space="preserve">s.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7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g </w:t>
      </w:r>
      <w:r>
        <w:rPr>
          <w:rFonts w:ascii="Estrangelo Edessa" w:hAnsi="Estrangelo Edessa" w:eastAsia="Times New Roman" w:cs="Estrangelo Edessa"/>
          <w:spacing w:val="5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30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29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13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w w:val="88"/>
          <w:sz w:val="21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 xml:space="preserve">r. 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yc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28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6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.</w:t>
      </w:r>
    </w:p>
    <w:p>
      <w:pPr>
        <w:spacing w:after="0" w:line="289" w:lineRule="auto"/>
        <w:ind w:left="1007" w:right="4158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0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3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oc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5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yc</w:t>
      </w:r>
      <w:r>
        <w:rPr>
          <w:rFonts w:ascii="Estrangelo Edessa" w:hAnsi="Estrangelo Edessa" w:eastAsia="Times New Roman" w:cs="Estrangelo Edessa"/>
          <w:spacing w:val="3"/>
          <w:w w:val="88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ng </w:t>
      </w:r>
      <w:r>
        <w:rPr>
          <w:rFonts w:ascii="Estrangelo Edessa" w:hAnsi="Estrangelo Edessa" w:eastAsia="Times New Roman" w:cs="Estrangelo Edessa"/>
          <w:spacing w:val="18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 xml:space="preserve">r.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uy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cy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8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4"/>
          <w:w w:val="95"/>
          <w:sz w:val="21"/>
          <w:szCs w:val="21"/>
        </w:rPr>
        <w:t>s.</w:t>
      </w:r>
    </w:p>
    <w:p>
      <w:pPr>
        <w:spacing w:after="0" w:line="240" w:lineRule="auto"/>
        <w:ind w:left="100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4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w w:val="8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0"/>
          <w:w w:val="8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s.</w:t>
      </w:r>
    </w:p>
    <w:p>
      <w:pPr>
        <w:spacing w:before="48" w:after="0" w:line="171" w:lineRule="exact"/>
        <w:ind w:left="585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position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-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3"/>
          <w:position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4"/>
          <w:position w:val="-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w w:val="94"/>
          <w:position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4"/>
          <w:position w:val="-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w w:val="94"/>
          <w:position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4"/>
          <w:position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position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4"/>
          <w:position w:val="-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4"/>
          <w:position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4"/>
          <w:position w:val="-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4"/>
          <w:position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position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5"/>
          <w:w w:val="94"/>
          <w:position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-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-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6"/>
          <w:position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position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-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-2"/>
          <w:sz w:val="21"/>
          <w:szCs w:val="21"/>
        </w:rPr>
        <w:t>s</w:t>
      </w:r>
    </w:p>
    <w:p>
      <w:pPr>
        <w:tabs>
          <w:tab w:val="left" w:pos="1000"/>
        </w:tabs>
        <w:spacing w:after="0" w:line="347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group id="_x0000_s1055" o:spid="_x0000_s1055" o:spt="203" alt="学科网(www.zxxk.com)--教育资源门户，提供试卷、教案、课件、论文、素材及各类教学资源下载，还有大量而丰富的教学相关资讯！" style="position:absolute;left:0pt;margin-left:102.25pt;margin-top:-326pt;height:403.7pt;width:408.5pt;mso-position-horizontal-relative:page;z-index:-251645952;mso-width-relative:page;mso-height-relative:page;" coordorigin="2045,-6520" coordsize="8170,8074">
            <o:lock v:ext="edit"/>
            <v:group id="_x0000_s1056" o:spid="_x0000_s1056" o:spt="203" style="position:absolute;left:2054;top:-6515;height:8064;width:2;" coordorigin="2054,-6515" coordsize="2,8064">
              <o:lock v:ext="edit"/>
              <v:shape id="_x0000_s1057" o:spid="_x0000_s1057" style="position:absolute;left:2054;top:-6515;height:8064;width:2;" filled="f" coordorigin="2054,-6515" coordsize="21600,8064" path="m2054,-6515l2054,1549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58" o:spid="_x0000_s1058" o:spt="203" style="position:absolute;left:10205;top:-6515;height:8064;width:2;" coordorigin="10205,-6515" coordsize="2,8064">
              <o:lock v:ext="edit"/>
              <v:shape id="_x0000_s1059" o:spid="_x0000_s1059" style="position:absolute;left:10205;top:-6515;height:8064;width:2;" filled="f" coordorigin="10205,-6515" coordsize="21600,8064" path="m10205,-6515l10205,1549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0" o:spid="_x0000_s1060" o:spt="203" style="position:absolute;left:2050;top:-6511;height:2;width:8160;" coordorigin="2050,-6511" coordsize="8160,2">
              <o:lock v:ext="edit"/>
              <v:shape id="_x0000_s1061" o:spid="_x0000_s1061" style="position:absolute;left:2050;top:-6511;height:2;width:8160;" filled="f" coordorigin="2050,-6511" coordsize="8160,21600" path="m2050,-6511l10210,-6511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2" o:spid="_x0000_s1062" o:spt="203" style="position:absolute;left:2050;top:1544;height:2;width:8160;" coordorigin="2050,1544" coordsize="8160,2">
              <o:lock v:ext="edit"/>
              <v:shape id="_x0000_s1063" o:spid="_x0000_s1063" style="position:absolute;left:2050;top:1544;height:2;width:8160;" filled="f" coordorigin="2050,1544" coordsize="8160,21600" path="m2050,1544l10210,1544e">
                <v:path arrowok="t"/>
                <v:fill on="f" focussize="0,0"/>
                <v:stroke weight="0.48pt"/>
                <v:imagedata o:title=""/>
                <o:lock v:ext="edit"/>
              </v:shape>
            </v:group>
            <v:group id="_x0000_s1064" o:spid="_x0000_s1064" o:spt="203" style="position:absolute;left:2328;top:-2138;height:149;width:154;" coordorigin="2328,-2138" coordsize="154,149">
              <o:lock v:ext="edit"/>
              <v:shape id="_x0000_s1065" o:spid="_x0000_s1065" style="position:absolute;left:2328;top:-2138;height:149;width:154;" fillcolor="#000000" filled="t" stroked="f" coordorigin="2328,-2138" coordsize="154,149" path="m2328,-2138l2328,-1989,2482,-2066,2328,-21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6" o:spid="_x0000_s1066" o:spt="203" style="position:absolute;left:2328;top:-1303;height:149;width:154;" coordorigin="2328,-1303" coordsize="154,149">
              <o:lock v:ext="edit"/>
              <v:shape id="_x0000_s1067" o:spid="_x0000_s1067" style="position:absolute;left:2328;top:-1303;height:149;width:154;" fillcolor="#000000" filled="t" stroked="f" coordorigin="2328,-1303" coordsize="154,149" path="m2328,-1303l2328,-1154,2482,-1231,2328,-130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8" o:spid="_x0000_s1068" o:spt="203" style="position:absolute;left:2328;top:-731;height:154;width:154;" coordorigin="2328,-731" coordsize="154,154">
              <o:lock v:ext="edit"/>
              <v:shape id="_x0000_s1069" o:spid="_x0000_s1069" style="position:absolute;left:2328;top:-731;height:154;width:154;" fillcolor="#000000" filled="t" stroked="f" coordorigin="2328,-731" coordsize="154,154" path="m2328,-731l2328,-578,2482,-655,2328,-731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Estrangelo Edessa" w:hAnsi="Estrangelo Edessa" w:eastAsia="Times New Roman" w:cs="Estrangelo Edessa"/>
          <w:w w:val="71"/>
          <w:position w:val="13"/>
          <w:sz w:val="21"/>
          <w:szCs w:val="21"/>
        </w:rPr>
        <w:t>\</w:t>
      </w:r>
      <w:r>
        <w:rPr>
          <w:rFonts w:ascii="Estrangelo Edessa" w:hAnsi="Estrangelo Edessa" w:eastAsia="Times New Roman" w:cs="Estrangelo Edessa"/>
          <w:position w:val="13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rt </w:t>
      </w:r>
      <w:r>
        <w:rPr>
          <w:rFonts w:ascii="Estrangelo Edessa" w:hAnsi="Estrangelo Edessa" w:eastAsia="Times New Roman" w:cs="Estrangelo Edessa"/>
          <w:spacing w:val="22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6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14"/>
          <w:w w:val="87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op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T;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op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89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9"/>
          <w:w w:val="89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w w:val="89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n,  </w:t>
      </w:r>
      <w:r>
        <w:rPr>
          <w:rFonts w:ascii="Estrangelo Edessa" w:hAnsi="Estrangelo Edessa" w:eastAsia="Times New Roman" w:cs="Estrangelo Edessa"/>
          <w:spacing w:val="10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89"/>
          <w:sz w:val="21"/>
          <w:szCs w:val="21"/>
        </w:rPr>
        <w:t>mm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32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ups </w:t>
      </w:r>
      <w:r>
        <w:rPr>
          <w:rFonts w:ascii="Estrangelo Edessa" w:hAnsi="Estrangelo Edessa" w:eastAsia="Times New Roman" w:cs="Estrangelo Edessa"/>
          <w:spacing w:val="10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m </w:t>
      </w:r>
      <w:r>
        <w:rPr>
          <w:rFonts w:ascii="Estrangelo Edessa" w:hAnsi="Estrangelo Edessa" w:eastAsia="Times New Roman" w:cs="Estrangelo Edessa"/>
          <w:spacing w:val="7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9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,</w:t>
      </w:r>
    </w:p>
    <w:p>
      <w:pPr>
        <w:spacing w:before="48" w:after="0" w:line="289" w:lineRule="auto"/>
        <w:ind w:left="585" w:right="71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w w:val="89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89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8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w w:val="89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8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9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5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vo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rs</w:t>
      </w:r>
      <w:r>
        <w:rPr>
          <w:rFonts w:ascii="Estrangelo Edessa" w:hAnsi="Estrangelo Edessa" w:eastAsia="Times New Roman" w:cs="Estrangelo Edessa"/>
          <w:spacing w:val="29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w w:val="8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9"/>
          <w:w w:val="8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3"/>
          <w:w w:val="8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86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7"/>
          <w:w w:val="8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4"/>
          <w:w w:val="8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up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8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8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85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31"/>
          <w:w w:val="8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2"/>
          <w:sz w:val="21"/>
          <w:szCs w:val="21"/>
        </w:rPr>
        <w:t xml:space="preserve">o </w:t>
      </w:r>
      <w:r>
        <w:rPr>
          <w:rFonts w:ascii="Estrangelo Edessa" w:hAnsi="Estrangelo Edessa" w:eastAsia="Times New Roman" w:cs="Estrangelo Edessa"/>
          <w:spacing w:val="32"/>
          <w:w w:val="8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24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34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5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87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31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7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4"/>
          <w:w w:val="87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7"/>
          <w:sz w:val="21"/>
          <w:szCs w:val="21"/>
        </w:rPr>
        <w:t xml:space="preserve">o </w:t>
      </w:r>
      <w:r>
        <w:rPr>
          <w:rFonts w:ascii="Estrangelo Edessa" w:hAnsi="Estrangelo Edessa" w:eastAsia="Times New Roman" w:cs="Estrangelo Edessa"/>
          <w:spacing w:val="33"/>
          <w:w w:val="8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3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88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p </w:t>
      </w:r>
      <w:r>
        <w:rPr>
          <w:rFonts w:ascii="Estrangelo Edessa" w:hAnsi="Estrangelo Edessa" w:eastAsia="Times New Roman" w:cs="Estrangelo Edessa"/>
          <w:spacing w:val="32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3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.T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27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87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rs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: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7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9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Gr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14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rd </w:t>
      </w:r>
      <w:r>
        <w:rPr>
          <w:rFonts w:ascii="Estrangelo Edessa" w:hAnsi="Estrangelo Edessa" w:eastAsia="Times New Roman" w:cs="Estrangelo Edessa"/>
          <w:spacing w:val="10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mm</w:t>
      </w:r>
      <w:r>
        <w:rPr>
          <w:rFonts w:ascii="Estrangelo Edessa" w:hAnsi="Estrangelo Edessa" w:eastAsia="Times New Roman" w:cs="Estrangelo Edessa"/>
          <w:spacing w:val="-4"/>
          <w:w w:val="9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16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,  </w:t>
      </w:r>
      <w:r>
        <w:rPr>
          <w:rFonts w:ascii="Estrangelo Edessa" w:hAnsi="Estrangelo Edessa" w:eastAsia="Times New Roman" w:cs="Estrangelo Edessa"/>
          <w:spacing w:val="33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7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2"/>
          <w:w w:val="91"/>
          <w:sz w:val="21"/>
          <w:szCs w:val="21"/>
        </w:rPr>
        <w:t>mm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8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y</w:t>
      </w:r>
    </w:p>
    <w:p>
      <w:pPr>
        <w:spacing w:after="0" w:line="223" w:lineRule="exact"/>
        <w:ind w:left="585" w:right="5054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w w:val="9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4"/>
          <w:w w:val="9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89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w w:val="89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5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w w:val="89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9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6"/>
          <w:w w:val="8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4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6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8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position w:val="1"/>
          <w:sz w:val="21"/>
          <w:szCs w:val="21"/>
        </w:rPr>
        <w:t>up</w:t>
      </w:r>
      <w:r>
        <w:rPr>
          <w:rFonts w:ascii="Estrangelo Edessa" w:hAnsi="Estrangelo Edessa" w:eastAsia="Times New Roman" w:cs="Estrangelo Edessa"/>
          <w:w w:val="96"/>
          <w:position w:val="1"/>
          <w:sz w:val="21"/>
          <w:szCs w:val="21"/>
        </w:rPr>
        <w:t>.</w:t>
      </w:r>
    </w:p>
    <w:p>
      <w:pPr>
        <w:spacing w:before="17" w:after="0" w:line="240" w:lineRule="exact"/>
        <w:rPr>
          <w:sz w:val="24"/>
          <w:szCs w:val="24"/>
        </w:rPr>
      </w:pPr>
    </w:p>
    <w:p>
      <w:pPr>
        <w:tabs>
          <w:tab w:val="left" w:pos="6580"/>
        </w:tabs>
        <w:spacing w:before="43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51.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860"/>
        </w:tabs>
        <w:spacing w:before="8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1943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874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122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1941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824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146</w:t>
      </w:r>
    </w:p>
    <w:p>
      <w:pPr>
        <w:tabs>
          <w:tab w:val="left" w:pos="4860"/>
        </w:tabs>
        <w:spacing w:before="8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01943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874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146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019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8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122</w:t>
      </w:r>
    </w:p>
    <w:p>
      <w:pPr>
        <w:tabs>
          <w:tab w:val="left" w:pos="4460"/>
          <w:tab w:val="left" w:pos="5060"/>
        </w:tabs>
        <w:spacing w:after="0" w:line="322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52.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w w:val="92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9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put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1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ub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up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800"/>
        </w:tabs>
        <w:spacing w:before="86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53.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860"/>
        </w:tabs>
        <w:spacing w:before="8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ung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ee</w:t>
      </w:r>
    </w:p>
    <w:p>
      <w:pPr>
        <w:tabs>
          <w:tab w:val="left" w:pos="4860"/>
        </w:tabs>
        <w:spacing w:before="91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1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er</w:t>
      </w:r>
    </w:p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6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5" w:after="0" w:line="280" w:lineRule="exact"/>
        <w:rPr>
          <w:sz w:val="28"/>
          <w:szCs w:val="28"/>
        </w:rPr>
      </w:pPr>
    </w:p>
    <w:p>
      <w:pPr>
        <w:spacing w:before="4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54.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n?</w:t>
      </w:r>
    </w:p>
    <w:p>
      <w:pPr>
        <w:tabs>
          <w:tab w:val="left" w:pos="4760"/>
        </w:tabs>
        <w:spacing w:before="8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760"/>
        </w:tabs>
        <w:spacing w:before="8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500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1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6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55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8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w w:val="86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  <w:r>
        <w:rPr>
          <w:rFonts w:ascii="Estrangelo Edessa" w:hAnsi="Estrangelo Edessa" w:eastAsia="Times New Roman" w:cs="Estrangelo Edessa"/>
          <w:spacing w:val="-31"/>
          <w:sz w:val="21"/>
          <w:szCs w:val="21"/>
        </w:rPr>
        <w:t xml:space="preserve"> </w:t>
      </w:r>
    </w:p>
    <w:p>
      <w:pPr>
        <w:tabs>
          <w:tab w:val="left" w:pos="4760"/>
        </w:tabs>
        <w:spacing w:before="91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4760"/>
        </w:tabs>
        <w:spacing w:before="86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zi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4342" w:right="4066"/>
        <w:jc w:val="center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B</w:t>
      </w:r>
    </w:p>
    <w:p>
      <w:pPr>
        <w:spacing w:after="0" w:line="298" w:lineRule="exact"/>
        <w:ind w:left="3715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shape id="_x0000_s1070" o:spid="_x0000_s1070" o:spt="75" alt="学科网(www.zxxk.com)--教育资源门户，提供试卷、教案、课件、论文、素材及各类教学资源下载，还有大量而丰富的教学相关资讯！" type="#_x0000_t75" style="position:absolute;left:0pt;margin-left:103.45pt;margin-top:5.6pt;height:93.85pt;width:124.3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4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8"/>
          <w:w w:val="9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沮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</w:rPr>
        <w:t>丧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</w:p>
    <w:p>
      <w:pPr>
        <w:tabs>
          <w:tab w:val="left" w:pos="6700"/>
        </w:tabs>
        <w:spacing w:after="0" w:line="298" w:lineRule="exact"/>
        <w:ind w:left="3298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14, 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14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29"/>
          <w:position w:val="1"/>
          <w:sz w:val="21"/>
          <w:szCs w:val="21"/>
        </w:rPr>
        <w:t>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凌</w:t>
      </w:r>
      <w:r>
        <w:rPr>
          <w:rFonts w:ascii="Microsoft JhengHei" w:hAnsi="Microsoft JhengHei" w:eastAsia="Microsoft JhengHei" w:cs="Microsoft JhengHei"/>
          <w:spacing w:val="-2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) 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or</w:t>
      </w:r>
    </w:p>
    <w:p>
      <w:pPr>
        <w:spacing w:before="62" w:after="0" w:line="304" w:lineRule="auto"/>
        <w:ind w:left="3298" w:right="55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ss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nd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4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55" w:after="0" w:line="162" w:lineRule="auto"/>
        <w:ind w:left="3298" w:right="28" w:firstLine="451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ry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om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w w:val="9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4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du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l 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研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究生院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>: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d-</w:t>
      </w:r>
    </w:p>
    <w:p>
      <w:pPr>
        <w:spacing w:before="9" w:after="0" w:line="130" w:lineRule="exact"/>
        <w:rPr>
          <w:sz w:val="13"/>
          <w:szCs w:val="13"/>
        </w:rPr>
      </w:pPr>
    </w:p>
    <w:p>
      <w:pPr>
        <w:spacing w:after="0" w:line="162" w:lineRule="auto"/>
        <w:ind w:left="360" w:right="34" w:firstLine="2938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9" w:after="0" w:line="130" w:lineRule="exact"/>
        <w:rPr>
          <w:sz w:val="13"/>
          <w:szCs w:val="13"/>
        </w:rPr>
      </w:pPr>
    </w:p>
    <w:p>
      <w:pPr>
        <w:spacing w:after="0" w:line="162" w:lineRule="auto"/>
        <w:ind w:left="360" w:right="28" w:firstLine="43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 xml:space="preserve">n, </w:t>
      </w:r>
      <w:r>
        <w:rPr>
          <w:rFonts w:ascii="Estrangelo Edessa" w:hAnsi="Estrangelo Edessa" w:eastAsia="Times New Roman" w:cs="Estrangelo Edessa"/>
          <w:spacing w:val="13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og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to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40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基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犬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" w:after="0" w:line="191" w:lineRule="auto"/>
        <w:ind w:left="360" w:right="30" w:firstLine="42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B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 I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ge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dn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191" w:lineRule="auto"/>
        <w:ind w:left="360" w:right="31" w:firstLine="42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z w:val="21"/>
          <w:szCs w:val="21"/>
        </w:rPr>
        <w:t>puppy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27"/>
          <w:w w:val="94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37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l.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up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 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熟悉的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dn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of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up.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spacing w:after="0" w:line="191" w:lineRule="auto"/>
        <w:ind w:left="360" w:right="40" w:firstLine="42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uddy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ng  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舔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tti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me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o </w:t>
      </w:r>
      <w:r>
        <w:rPr>
          <w:rFonts w:ascii="Estrangelo Edessa" w:hAnsi="Estrangelo Edessa" w:eastAsia="Times New Roman" w:cs="Estrangelo Edessa"/>
          <w:spacing w:val="-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6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w w:val="9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6"/>
          <w:w w:val="96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w w:val="96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w w:val="9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6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102"/>
          <w:w w:val="9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w w:val="9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no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d,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!</w:t>
      </w:r>
      <w:r>
        <w:rPr>
          <w:rFonts w:ascii="Microsoft JhengHei Western" w:hAnsi="Microsoft JhengHei Western" w:eastAsia="Microsoft JhengHei" w:cs="Microsoft JhengHei Western"/>
          <w:spacing w:val="-34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</w:p>
    <w:p>
      <w:pPr>
        <w:spacing w:before="76" w:after="0" w:line="304" w:lineRule="auto"/>
        <w:ind w:left="360" w:right="47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of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put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 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at</w:t>
      </w:r>
    </w:p>
    <w:p>
      <w:pPr>
        <w:spacing w:after="0" w:line="235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r</w:t>
      </w:r>
      <w:r>
        <w:rPr>
          <w:rFonts w:hint="eastAsia" w:ascii="Microsoft JhengHei" w:hAnsi="Microsoft JhengHei" w:eastAsia="Microsoft JhengHei" w:cs="Microsoft JhengHei"/>
          <w:w w:val="55"/>
          <w:position w:val="2"/>
          <w:sz w:val="21"/>
          <w:szCs w:val="21"/>
        </w:rPr>
        <w:t>原</w:t>
      </w:r>
    </w:p>
    <w:p>
      <w:pPr>
        <w:spacing w:before="62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98" w:lineRule="exact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ay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to</w:t>
      </w:r>
    </w:p>
    <w:p>
      <w:pPr>
        <w:spacing w:after="0" w:line="298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nt</w:t>
      </w:r>
      <w:r>
        <w:rPr>
          <w:rFonts w:ascii="Estrangelo Edessa" w:hAnsi="Estrangelo Edessa" w:eastAsia="Times New Roman" w:cs="Estrangelo Edessa"/>
          <w:spacing w:val="2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4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s.</w:t>
      </w:r>
    </w:p>
    <w:p>
      <w:pPr>
        <w:spacing w:after="0" w:line="298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Su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4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1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ut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dy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by 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</w:p>
    <w:p>
      <w:pPr>
        <w:spacing w:before="62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0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s.</w:t>
      </w:r>
    </w:p>
    <w:p>
      <w:pPr>
        <w:tabs>
          <w:tab w:val="left" w:pos="5620"/>
        </w:tabs>
        <w:spacing w:before="77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56.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2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2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</w:p>
    <w:p>
      <w:pPr>
        <w:spacing w:after="0" w:line="312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9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沮丧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的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ge</w:t>
      </w:r>
    </w:p>
    <w:p>
      <w:pPr>
        <w:spacing w:before="82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ne</w:t>
      </w:r>
    </w:p>
    <w:p>
      <w:pPr>
        <w:spacing w:before="77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ed</w:t>
      </w:r>
    </w:p>
    <w:p>
      <w:pPr>
        <w:spacing w:before="82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57.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 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n?</w:t>
      </w:r>
    </w:p>
    <w:p>
      <w:pPr>
        <w:tabs>
          <w:tab w:val="left" w:pos="4740"/>
        </w:tabs>
        <w:spacing w:before="77" w:after="0" w:line="323" w:lineRule="auto"/>
        <w:ind w:left="701" w:right="121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323" w:lineRule="auto"/>
        <w:rPr>
          <w:rFonts w:ascii="Estrangelo Edessa" w:hAnsi="Estrangelo Edessa" w:eastAsia="Times New Roman" w:cs="Estrangelo Edessa"/>
          <w:sz w:val="21"/>
          <w:szCs w:val="21"/>
        </w:rPr>
        <w:sectPr>
          <w:footerReference r:id="rId8" w:type="default"/>
          <w:pgSz w:w="11900" w:h="16840"/>
          <w:pgMar w:top="1580" w:right="1580" w:bottom="1980" w:left="1680" w:header="0" w:footer="1790" w:gutter="0"/>
          <w:pgNumType w:start="7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5" w:after="0" w:line="280" w:lineRule="exact"/>
        <w:rPr>
          <w:sz w:val="28"/>
          <w:szCs w:val="28"/>
        </w:rPr>
      </w:pPr>
    </w:p>
    <w:p>
      <w:pPr>
        <w:tabs>
          <w:tab w:val="left" w:pos="4880"/>
        </w:tabs>
        <w:spacing w:before="4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58.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n,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91" w:lineRule="auto"/>
        <w:ind w:left="701" w:right="403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8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ne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4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 xml:space="preserve">ed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g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ds</w:t>
      </w:r>
    </w:p>
    <w:p>
      <w:pPr>
        <w:spacing w:after="0" w:line="232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4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w w:val="9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og</w:t>
      </w:r>
    </w:p>
    <w:p>
      <w:pPr>
        <w:spacing w:before="48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59.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 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ph?</w:t>
      </w:r>
    </w:p>
    <w:p>
      <w:pPr>
        <w:tabs>
          <w:tab w:val="left" w:pos="2600"/>
          <w:tab w:val="left" w:pos="4760"/>
          <w:tab w:val="left" w:pos="6860"/>
        </w:tabs>
        <w:spacing w:before="48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</w:p>
    <w:p>
      <w:pPr>
        <w:spacing w:before="5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60.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4760"/>
        </w:tabs>
        <w:spacing w:before="48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re</w:t>
      </w:r>
    </w:p>
    <w:p>
      <w:pPr>
        <w:tabs>
          <w:tab w:val="left" w:pos="4760"/>
        </w:tabs>
        <w:spacing w:before="48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4"/>
          <w:w w:val="94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7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og</w:t>
      </w:r>
    </w:p>
    <w:p>
      <w:pPr>
        <w:spacing w:before="48" w:after="0" w:line="240" w:lineRule="auto"/>
        <w:ind w:left="4332" w:right="4064"/>
        <w:jc w:val="center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C</w:t>
      </w:r>
    </w:p>
    <w:p>
      <w:pPr>
        <w:spacing w:after="0" w:line="283" w:lineRule="exact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shape id="_x0000_s1071" o:spid="_x0000_s1071" o:spt="75" alt="学科网(www.zxxk.com)--教育资源门户，提供试卷、教案、课件、论文、素材及各类教学资源下载，还有大量而丰富的教学相关资讯！" type="#_x0000_t75" style="position:absolute;left:0pt;margin-left:401.3pt;margin-top:1.25pt;height:74.4pt;width:108.9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sist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ed</w:t>
      </w:r>
    </w:p>
    <w:p>
      <w:pPr>
        <w:spacing w:before="5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0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40" w:lineRule="auto"/>
        <w:ind w:left="79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lt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red</w:t>
      </w:r>
    </w:p>
    <w:p>
      <w:pPr>
        <w:spacing w:after="0" w:line="283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忽视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</w:p>
    <w:p>
      <w:pPr>
        <w:spacing w:before="48" w:after="0" w:line="294" w:lineRule="auto"/>
        <w:ind w:left="360" w:right="2459" w:firstLine="427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 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70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3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to</w:t>
      </w:r>
    </w:p>
    <w:p>
      <w:pPr>
        <w:spacing w:after="0" w:line="230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9"/>
          <w:position w:val="2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position w:val="2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10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 kn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spacing w:val="-29"/>
          <w:position w:val="2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9"/>
          <w:w w:val="9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9"/>
          <w:position w:val="2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position w:val="2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ay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</w:p>
    <w:p>
      <w:pPr>
        <w:spacing w:after="0" w:line="283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d.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”</w:t>
      </w:r>
    </w:p>
    <w:p>
      <w:pPr>
        <w:spacing w:after="0" w:line="288" w:lineRule="exact"/>
        <w:ind w:left="80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u w:val="single" w:color="000000"/>
        </w:rPr>
        <w:t>p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u w:val="single" w:color="000000"/>
        </w:rPr>
        <w:t>a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u w:val="single" w:color="000000"/>
        </w:rPr>
        <w:t>u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  <w:u w:val="single" w:color="000000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  <w:u w:val="single" w:color="000000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u w:val="single" w:color="000000"/>
        </w:rPr>
        <w:t>d</w:t>
      </w:r>
      <w:r>
        <w:rPr>
          <w:rFonts w:ascii="Estrangelo Edessa" w:hAnsi="Estrangelo Edessa" w:eastAsia="Times New Roman" w:cs="Estrangelo Edessa"/>
          <w:spacing w:val="31"/>
          <w:position w:val="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 xml:space="preserve"> I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d.</w:t>
      </w:r>
      <w:r>
        <w:rPr>
          <w:rFonts w:ascii="Estrangelo Edessa" w:hAnsi="Estrangelo Edessa" w:eastAsia="Times New Roman" w:cs="Estrangelo Edessa"/>
          <w:spacing w:val="24"/>
          <w:position w:val="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2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ou</w:t>
      </w:r>
    </w:p>
    <w:p>
      <w:pPr>
        <w:spacing w:after="0" w:line="283" w:lineRule="exact"/>
        <w:ind w:left="36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?</w:t>
      </w:r>
      <w:r>
        <w:rPr>
          <w:rFonts w:ascii="Microsoft JhengHei Western" w:hAnsi="Microsoft JhengHei Western" w:eastAsia="Microsoft JhengHei" w:cs="Microsoft JhengHei Western"/>
          <w:spacing w:val="-34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4"/>
          <w:position w:val="1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”</w:t>
      </w:r>
    </w:p>
    <w:p>
      <w:pPr>
        <w:spacing w:after="0" w:line="283" w:lineRule="exact"/>
        <w:ind w:left="67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pacing w:val="-5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spacing w:val="-38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-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4"/>
          <w:position w:val="1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?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”</w:t>
      </w:r>
    </w:p>
    <w:p>
      <w:pPr>
        <w:spacing w:before="48" w:after="0" w:line="240" w:lineRule="auto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</w:p>
    <w:p>
      <w:pPr>
        <w:spacing w:after="0" w:line="288" w:lineRule="exact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3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w w:val="9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98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9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10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w w:val="93"/>
          <w:position w:val="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w w:val="9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4"/>
          <w:w w:val="9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ng</w:t>
      </w:r>
    </w:p>
    <w:p>
      <w:pPr>
        <w:spacing w:after="0" w:line="283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破洞的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;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ist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er</w:t>
      </w:r>
    </w:p>
    <w:p>
      <w:pPr>
        <w:spacing w:after="0" w:line="283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up.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1"/>
          <w:position w:val="1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2"/>
          <w:w w:val="9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n,</w:t>
      </w:r>
      <w:r>
        <w:rPr>
          <w:rFonts w:ascii="Microsoft JhengHei Western" w:hAnsi="Microsoft JhengHei Western" w:eastAsia="Microsoft JhengHei" w:cs="Microsoft JhengHei Western"/>
          <w:spacing w:val="-34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-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</w:p>
    <w:p>
      <w:pPr>
        <w:spacing w:before="5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3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89" w:lineRule="auto"/>
        <w:ind w:left="360" w:right="54" w:firstLine="446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d,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9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3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n,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 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40" w:lineRule="auto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ue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ue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83" w:lineRule="exact"/>
        <w:ind w:left="677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pacing w:val="-5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spacing w:val="-38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d.</w:t>
      </w:r>
    </w:p>
    <w:p>
      <w:pPr>
        <w:spacing w:after="0" w:line="283" w:lineRule="exact"/>
        <w:ind w:left="7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 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</w:p>
    <w:p>
      <w:pPr>
        <w:spacing w:before="53" w:after="0" w:line="289" w:lineRule="auto"/>
        <w:ind w:left="360" w:right="53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3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ho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qu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n,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after="0" w:line="235" w:lineRule="exact"/>
        <w:ind w:left="79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I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0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0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0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0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0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0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0"/>
          <w:position w:val="2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5"/>
          <w:w w:val="9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</w:p>
    <w:p>
      <w:pPr>
        <w:spacing w:before="5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89" w:lineRule="auto"/>
        <w:ind w:left="360" w:right="53" w:firstLine="43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 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3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</w:p>
    <w:p>
      <w:pPr>
        <w:spacing w:after="0" w:line="235" w:lineRule="exact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w w:val="9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0"/>
          <w:w w:val="9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it</w:t>
      </w:r>
      <w:r>
        <w:rPr>
          <w:rFonts w:ascii="Microsoft JhengHei Western" w:hAnsi="Microsoft JhengHei Western" w:eastAsia="Microsoft JhengHei" w:cs="Microsoft JhengHei Western"/>
          <w:spacing w:val="-100"/>
          <w:w w:val="94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7"/>
          <w:w w:val="94"/>
          <w:position w:val="2"/>
          <w:sz w:val="21"/>
          <w:szCs w:val="21"/>
        </w:rPr>
        <w:t>s</w:t>
      </w:r>
      <w:r>
        <w:rPr>
          <w:rFonts w:ascii="Microsoft JhengHei Western" w:hAnsi="Microsoft JhengHei Western" w:eastAsia="Microsoft JhengHei" w:cs="Microsoft JhengHei Western"/>
          <w:w w:val="94"/>
          <w:position w:val="2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4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0"/>
          <w:w w:val="94"/>
          <w:position w:val="2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8"/>
          <w:w w:val="9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position w:val="2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w w:val="93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7"/>
          <w:w w:val="9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it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9"/>
          <w:position w:val="2"/>
          <w:sz w:val="21"/>
          <w:szCs w:val="21"/>
        </w:rPr>
        <w:t>s</w:t>
      </w:r>
      <w:r>
        <w:rPr>
          <w:rFonts w:ascii="Microsoft JhengHei Western" w:hAnsi="Microsoft JhengHei Western" w:eastAsia="Microsoft JhengHei" w:cs="Microsoft JhengHei Western"/>
          <w:position w:val="2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</w:p>
    <w:p>
      <w:pPr>
        <w:tabs>
          <w:tab w:val="left" w:pos="4280"/>
        </w:tabs>
        <w:spacing w:before="53" w:after="0" w:line="240" w:lineRule="auto"/>
        <w:ind w:left="3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61.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ar</w:t>
      </w:r>
    </w:p>
    <w:p>
      <w:pPr>
        <w:spacing w:before="48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9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</w:p>
    <w:p>
      <w:pPr>
        <w:spacing w:before="53" w:after="0" w:line="240" w:lineRule="auto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w w:val="93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8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ht</w:t>
      </w:r>
    </w:p>
    <w:p>
      <w:pPr>
        <w:spacing w:after="0" w:line="283" w:lineRule="exact"/>
        <w:ind w:left="7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5"/>
          <w:w w:val="9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r</w:t>
      </w:r>
      <w:r>
        <w:rPr>
          <w:rFonts w:ascii="Microsoft JhengHei Western" w:hAnsi="Microsoft JhengHei Western" w:eastAsia="Microsoft JhengHei" w:cs="Microsoft JhengHei Western"/>
          <w:spacing w:val="-100"/>
          <w:w w:val="94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0"/>
          <w:w w:val="9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</w:p>
    <w:p>
      <w:pPr>
        <w:spacing w:after="0" w:line="283" w:lineRule="exact"/>
        <w:rPr>
          <w:rFonts w:ascii="Estrangelo Edessa" w:hAnsi="Estrangelo Edessa" w:eastAsia="Times New Roman" w:cs="Estrangelo Edessa"/>
          <w:sz w:val="21"/>
          <w:szCs w:val="21"/>
        </w:rPr>
        <w:sectPr>
          <w:pgSz w:w="11900" w:h="16840"/>
          <w:pgMar w:top="1580" w:right="1580" w:bottom="1980" w:left="1680" w:header="0" w:footer="179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8" w:after="0" w:line="260" w:lineRule="exact"/>
        <w:rPr>
          <w:sz w:val="26"/>
          <w:szCs w:val="26"/>
        </w:rPr>
      </w:pPr>
    </w:p>
    <w:p>
      <w:pPr>
        <w:tabs>
          <w:tab w:val="left" w:pos="7620"/>
        </w:tabs>
        <w:spacing w:after="0" w:line="285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62.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w w:val="92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2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</w:p>
    <w:p>
      <w:pPr>
        <w:spacing w:before="53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do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er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are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ne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no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er</w:t>
      </w:r>
    </w:p>
    <w:p>
      <w:pPr>
        <w:spacing w:after="0" w:line="293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63.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7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7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7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7"/>
          <w:w w:val="97"/>
          <w:position w:val="1"/>
          <w:sz w:val="21"/>
          <w:szCs w:val="21"/>
        </w:rPr>
        <w:t>d</w:t>
      </w:r>
      <w:r>
        <w:rPr>
          <w:rFonts w:ascii="Microsoft JhengHei Western" w:hAnsi="Microsoft JhengHei Western" w:eastAsia="Microsoft JhengHei" w:cs="Microsoft JhengHei Western"/>
          <w:w w:val="97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2"/>
          <w:w w:val="97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7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w w:val="97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w w:val="97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w w:val="97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w w:val="97"/>
          <w:position w:val="1"/>
          <w:sz w:val="21"/>
          <w:szCs w:val="21"/>
        </w:rPr>
        <w:t>d</w:t>
      </w:r>
      <w:r>
        <w:rPr>
          <w:rFonts w:ascii="Microsoft JhengHei Western" w:hAnsi="Microsoft JhengHei Western" w:eastAsia="Microsoft JhengHei" w:cs="Microsoft JhengHei Western"/>
          <w:spacing w:val="-37"/>
          <w:w w:val="97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1"/>
          <w:w w:val="97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7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9"/>
          <w:w w:val="9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h?</w:t>
      </w:r>
    </w:p>
    <w:p>
      <w:pPr>
        <w:tabs>
          <w:tab w:val="left" w:pos="2200"/>
          <w:tab w:val="left" w:pos="3680"/>
          <w:tab w:val="left" w:pos="5560"/>
        </w:tabs>
        <w:spacing w:before="53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ab/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ed</w:t>
      </w:r>
    </w:p>
    <w:p>
      <w:pPr>
        <w:tabs>
          <w:tab w:val="left" w:pos="6760"/>
        </w:tabs>
        <w:spacing w:before="58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64.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35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</w:p>
    <w:p>
      <w:pPr>
        <w:spacing w:before="58" w:after="0" w:line="296" w:lineRule="auto"/>
        <w:ind w:left="801" w:right="4058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7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5"/>
          <w:w w:val="9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0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ar</w:t>
      </w:r>
    </w:p>
    <w:p>
      <w:pPr>
        <w:tabs>
          <w:tab w:val="left" w:pos="4860"/>
        </w:tabs>
        <w:spacing w:before="2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65.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0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4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er</w:t>
      </w:r>
    </w:p>
    <w:p>
      <w:pPr>
        <w:spacing w:before="58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en</w:t>
      </w:r>
    </w:p>
    <w:p>
      <w:pPr>
        <w:spacing w:after="0" w:line="288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w 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r</w:t>
      </w:r>
      <w:r>
        <w:rPr>
          <w:rFonts w:ascii="Microsoft JhengHei Western" w:hAnsi="Microsoft JhengHei Western" w:eastAsia="Microsoft JhengHei" w:cs="Microsoft JhengHei Western"/>
          <w:spacing w:val="-100"/>
          <w:w w:val="94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0"/>
          <w:w w:val="9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er</w:t>
      </w:r>
    </w:p>
    <w:p>
      <w:pPr>
        <w:spacing w:before="58" w:after="0" w:line="228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ge</w:t>
      </w:r>
    </w:p>
    <w:p>
      <w:pPr>
        <w:spacing w:after="0" w:line="228" w:lineRule="exact"/>
        <w:rPr>
          <w:rFonts w:ascii="Estrangelo Edessa" w:hAnsi="Estrangelo Edessa" w:eastAsia="Times New Roman" w:cs="Estrangelo Edessa"/>
          <w:sz w:val="21"/>
          <w:szCs w:val="21"/>
        </w:rPr>
        <w:sectPr>
          <w:pgSz w:w="11900" w:h="16840"/>
          <w:pgMar w:top="1580" w:right="1580" w:bottom="1980" w:left="1580" w:header="0" w:footer="1790" w:gutter="0"/>
          <w:cols w:space="720" w:num="1"/>
        </w:sectPr>
      </w:pPr>
    </w:p>
    <w:p>
      <w:pPr>
        <w:spacing w:after="0" w:line="293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表达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据短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内容回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问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82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</w:p>
    <w:p>
      <w:pPr>
        <w:spacing w:after="0" w:line="293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lang w:eastAsia="zh-CN"/>
        </w:rPr>
        <w:br w:type="column"/>
      </w:r>
      <w:r>
        <w:rPr>
          <w:rFonts w:ascii="Estrangelo Edessa" w:hAnsi="Estrangelo Edessa" w:eastAsia="Times New Roman" w:cs="Estrangelo Edessa"/>
          <w:sz w:val="21"/>
          <w:szCs w:val="21"/>
        </w:rPr>
        <w:t>10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每小题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分）</w:t>
      </w:r>
    </w:p>
    <w:p>
      <w:pPr>
        <w:spacing w:after="0" w:line="293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5069" w:space="100"/>
            <w:col w:w="3571"/>
          </w:cols>
        </w:sectPr>
      </w:pPr>
    </w:p>
    <w:p>
      <w:pPr>
        <w:spacing w:before="64" w:after="0" w:line="240" w:lineRule="auto"/>
        <w:ind w:left="8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unt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</w:p>
    <w:p>
      <w:pPr>
        <w:spacing w:after="0" w:line="293" w:lineRule="exact"/>
        <w:ind w:left="460" w:right="60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消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</w:rPr>
        <w:t>费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1.9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kg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Te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unk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</w:rPr>
        <w:t>阶层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ty.</w:t>
      </w:r>
    </w:p>
    <w:p>
      <w:pPr>
        <w:spacing w:before="53" w:after="0" w:line="299" w:lineRule="auto"/>
        <w:ind w:left="460" w:right="5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Lo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6</w:t>
      </w:r>
      <w:r>
        <w:rPr>
          <w:rFonts w:ascii="Estrangelo Edessa" w:hAnsi="Estrangelo Edessa" w:eastAsia="Times New Roman" w:cs="Estrangelo Edessa"/>
          <w:sz w:val="21"/>
          <w:szCs w:val="21"/>
        </w:rPr>
        <w:t>00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ps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ex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 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h.</w:t>
      </w:r>
    </w:p>
    <w:p>
      <w:pPr>
        <w:spacing w:after="0" w:line="297" w:lineRule="auto"/>
        <w:ind w:left="460" w:right="54" w:firstLine="42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nn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8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7</w:t>
      </w:r>
      <w:r>
        <w:rPr>
          <w:rFonts w:ascii="Estrangelo Edessa" w:hAnsi="Estrangelo Edessa" w:eastAsia="Times New Roman" w:cs="Estrangelo Edessa"/>
          <w:sz w:val="21"/>
          <w:szCs w:val="21"/>
        </w:rPr>
        <w:t>00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unt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k </w:t>
      </w:r>
      <w:r>
        <w:rPr>
          <w:rFonts w:ascii="Estrangelo Edessa" w:hAnsi="Estrangelo Edessa" w:eastAsia="Times New Roman" w:cs="Estrangelo Edessa"/>
          <w:spacing w:val="-1"/>
          <w:w w:val="8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k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ex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on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x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ttl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k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nk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isti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63" w:after="0" w:line="152" w:lineRule="auto"/>
        <w:ind w:left="460" w:right="32" w:firstLine="42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180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by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 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w w:val="93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5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31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p.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</w:p>
    <w:p>
      <w:pPr>
        <w:spacing w:before="87" w:after="0" w:line="294" w:lineRule="auto"/>
        <w:ind w:left="460" w:right="54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but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nt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s.</w:t>
      </w:r>
    </w:p>
    <w:p>
      <w:pPr>
        <w:spacing w:before="5" w:after="0" w:line="299" w:lineRule="auto"/>
        <w:ind w:left="460" w:right="49" w:firstLine="42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1800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ps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om 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no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Te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6"/>
          <w:w w:val="93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ps </w:t>
      </w:r>
      <w:r>
        <w:rPr>
          <w:rFonts w:ascii="Estrangelo Edessa" w:hAnsi="Estrangelo Edessa" w:eastAsia="Times New Roman" w:cs="Estrangelo Edessa"/>
          <w:spacing w:val="1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 buy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-st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Peo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20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</w:p>
    <w:p>
      <w:pPr>
        <w:spacing w:after="0" w:line="230" w:lineRule="exact"/>
        <w:ind w:left="460" w:right="504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ttl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烧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</w:rPr>
        <w:t>水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壶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ec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 xml:space="preserve"> 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n.</w:t>
      </w:r>
    </w:p>
    <w:p>
      <w:pPr>
        <w:spacing w:before="58" w:after="0" w:line="240" w:lineRule="auto"/>
        <w:ind w:left="460" w:right="603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an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6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rd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s)</w:t>
      </w:r>
    </w:p>
    <w:p>
      <w:pPr>
        <w:spacing w:before="58" w:after="0" w:line="240" w:lineRule="auto"/>
        <w:ind w:left="460" w:right="2571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66.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w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before="58" w:after="0" w:line="240" w:lineRule="auto"/>
        <w:ind w:left="460" w:right="4938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67.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 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UK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spacing w:after="0" w:line="288" w:lineRule="exact"/>
        <w:ind w:left="460" w:right="3554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68.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hy</w:t>
      </w:r>
      <w:r>
        <w:rPr>
          <w:rFonts w:ascii="Estrangelo Edessa" w:hAnsi="Estrangelo Edessa" w:eastAsia="Times New Roman" w:cs="Estrangelo Edessa"/>
          <w:spacing w:val="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4"/>
          <w:w w:val="94"/>
          <w:position w:val="1"/>
          <w:sz w:val="21"/>
          <w:szCs w:val="21"/>
        </w:rPr>
        <w:t>e</w:t>
      </w:r>
      <w:r>
        <w:rPr>
          <w:rFonts w:ascii="Microsoft JhengHei Western" w:hAnsi="Microsoft JhengHei Western" w:eastAsia="Microsoft JhengHei" w:cs="Microsoft JhengHei Western"/>
          <w:spacing w:val="-5"/>
          <w:w w:val="94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4"/>
          <w:position w:val="1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w w:val="94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4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1"/>
          <w:w w:val="9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?</w:t>
      </w:r>
    </w:p>
    <w:p>
      <w:pPr>
        <w:spacing w:before="58" w:after="0" w:line="240" w:lineRule="auto"/>
        <w:ind w:left="460" w:right="2879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69.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3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18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s?</w:t>
      </w:r>
    </w:p>
    <w:p>
      <w:pPr>
        <w:spacing w:before="58" w:after="0" w:line="240" w:lineRule="auto"/>
        <w:ind w:left="460" w:right="3566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70.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5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s?</w:t>
      </w:r>
    </w:p>
    <w:p>
      <w:pPr>
        <w:spacing w:after="0" w:line="240" w:lineRule="auto"/>
        <w:jc w:val="both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8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82" w:lineRule="exact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五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务型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阅读</w:t>
      </w:r>
    </w:p>
    <w:p>
      <w:pPr>
        <w:spacing w:after="0" w:line="297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并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根据所读内容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文章后表格中的空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格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里填入一个最恰当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单词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每个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空</w:t>
      </w:r>
    </w:p>
    <w:p>
      <w:pPr>
        <w:spacing w:after="0" w:line="297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500" w:bottom="1980" w:left="1580" w:header="0" w:footer="1790" w:gutter="0"/>
          <w:cols w:space="720" w:num="1"/>
        </w:sectPr>
      </w:pPr>
    </w:p>
    <w:p>
      <w:pPr>
        <w:spacing w:after="0" w:line="309" w:lineRule="exact"/>
        <w:ind w:left="460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格只填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单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187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</w:p>
    <w:p>
      <w:pPr>
        <w:spacing w:after="0" w:line="309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10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309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00" w:bottom="1980" w:left="1580" w:header="720" w:footer="720" w:gutter="0"/>
          <w:cols w:equalWidth="0" w:num="2">
            <w:col w:w="1982" w:space="105"/>
            <w:col w:w="6733"/>
          </w:cols>
        </w:sectPr>
      </w:pPr>
    </w:p>
    <w:p>
      <w:pPr>
        <w:spacing w:after="0" w:line="304" w:lineRule="exact"/>
        <w:ind w:left="8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shape id="_x0000_s1075" o:spid="_x0000_s1075" o:spt="75" alt="学科网(www.zxxk.com)--教育资源门户，提供试卷、教案、课件、论文、素材及各类教学资源下载，还有大量而丰富的教学相关资讯！" type="#_x0000_t75" style="position:absolute;left:0pt;margin-left:403.2pt;margin-top:10.45pt;height:71.3pt;width:107.0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lang w:eastAsia="zh-CN"/>
        </w:rPr>
        <w:pict>
          <v:group id="_x0000_s1076" o:spid="_x0000_s1076" o:spt="203" alt="学科网(www.zxxk.com)--教育资源门户，提供试卷、教案、课件、论文、素材及各类教学资源下载，还有大量而丰富的教学相关资讯！" style="position:absolute;left:0pt;margin-left:178.3pt;margin-top:629.35pt;height:7.45pt;width:7.7pt;mso-position-horizontal-relative:page;mso-position-vertical-relative:page;z-index:-251639808;mso-width-relative:page;mso-height-relative:page;" coordorigin="3566,12587" coordsize="154,149">
            <o:lock v:ext="edit"/>
            <v:shape id="_x0000_s1077" o:spid="_x0000_s1077" style="position:absolute;left:3566;top:12587;height:149;width:154;" fillcolor="#000000" filled="t" stroked="f" coordorigin="3566,12587" coordsize="154,149" path="m3566,12587l3566,12736,3720,12664,3566,1258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78" o:spid="_x0000_s1078" o:spt="203" alt="学科网(www.zxxk.com)--教育资源门户，提供试卷、教案、课件、论文、素材及各类教学资源下载，还有大量而丰富的教学相关资讯！" style="position:absolute;left:0pt;margin-left:178.3pt;margin-top:683.35pt;height:7.7pt;width:7.7pt;mso-position-horizontal-relative:page;mso-position-vertical-relative:page;z-index:-251638784;mso-width-relative:page;mso-height-relative:page;" coordorigin="3566,13667" coordsize="154,154">
            <o:lock v:ext="edit"/>
            <v:shape id="_x0000_s1079" o:spid="_x0000_s1079" style="position:absolute;left:3566;top:13667;height:154;width:154;" fillcolor="#000000" filled="t" stroked="f" coordorigin="3566,13667" coordsize="154,154" path="m3566,13667l3566,13821,3720,13744,3566,13667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80" o:spid="_x0000_s1080" o:spt="203" alt="学科网(www.zxxk.com)--教育资源门户，提供试卷、教案、课件、论文、素材及各类教学资源下载，还有大量而丰富的教学相关资讯！" style="position:absolute;left:0pt;margin-left:178.3pt;margin-top:696.3pt;height:7.45pt;width:7.7pt;mso-position-horizontal-relative:page;mso-position-vertical-relative:page;z-index:-251637760;mso-width-relative:page;mso-height-relative:page;" coordorigin="3566,13926" coordsize="154,149">
            <o:lock v:ext="edit"/>
            <v:shape id="_x0000_s1081" o:spid="_x0000_s1081" style="position:absolute;left:3566;top:13926;height:149;width:154;" fillcolor="#000000" filled="t" stroked="f" coordorigin="3566,13926" coordsize="154,149" path="m3566,13926l3566,14075,3720,14003,3566,13926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3"/>
          <w:position w:val="1"/>
          <w:sz w:val="21"/>
          <w:szCs w:val="21"/>
        </w:rPr>
        <w:t>mm</w:t>
      </w:r>
      <w:r>
        <w:rPr>
          <w:rFonts w:ascii="Estrangelo Edessa" w:hAnsi="Estrangelo Edessa" w:eastAsia="Times New Roman" w:cs="Estrangelo Edessa"/>
          <w:spacing w:val="2"/>
          <w:w w:val="9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0"/>
          <w:w w:val="9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投递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c</w:t>
      </w:r>
    </w:p>
    <w:p>
      <w:pPr>
        <w:spacing w:before="48" w:after="0" w:line="289" w:lineRule="auto"/>
        <w:ind w:left="460" w:right="2499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g 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be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 hu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</w:p>
    <w:p>
      <w:pPr>
        <w:spacing w:after="0" w:line="235" w:lineRule="exact"/>
        <w:ind w:left="460" w:right="3004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w w:val="97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w w:val="97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7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w w:val="97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w w:val="97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w w:val="97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7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w w:val="97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w w:val="97"/>
          <w:position w:val="2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w w:val="97"/>
          <w:position w:val="2"/>
          <w:sz w:val="21"/>
          <w:szCs w:val="21"/>
        </w:rPr>
        <w:t>轻率的</w:t>
      </w:r>
      <w:r>
        <w:rPr>
          <w:rFonts w:ascii="Estrangelo Edessa" w:hAnsi="Estrangelo Edessa" w:eastAsia="Times New Roman" w:cs="Estrangelo Edessa"/>
          <w:spacing w:val="-1"/>
          <w:w w:val="97"/>
          <w:position w:val="2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5"/>
          <w:w w:val="97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w w:val="97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7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w w:val="97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7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w w:val="97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7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7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9"/>
          <w:w w:val="9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ds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us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s.</w:t>
      </w:r>
    </w:p>
    <w:p>
      <w:pPr>
        <w:spacing w:before="3" w:after="0" w:line="110" w:lineRule="exact"/>
        <w:rPr>
          <w:sz w:val="11"/>
          <w:szCs w:val="11"/>
        </w:rPr>
      </w:pPr>
    </w:p>
    <w:p>
      <w:pPr>
        <w:spacing w:after="0" w:line="147" w:lineRule="auto"/>
        <w:ind w:left="460" w:right="2478" w:firstLine="42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76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c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cc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14"/>
          <w:w w:val="95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29"/>
          <w:sz w:val="21"/>
          <w:szCs w:val="21"/>
        </w:rPr>
        <w:t>平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均</w:t>
      </w:r>
      <w:r>
        <w:rPr>
          <w:rFonts w:ascii="Microsoft JhengHei" w:hAnsi="Microsoft JhengHei" w:eastAsia="Microsoft JhengHei" w:cs="Microsoft JhengHei"/>
          <w:spacing w:val="-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</w:p>
    <w:p>
      <w:pPr>
        <w:spacing w:before="73" w:after="0" w:line="291" w:lineRule="auto"/>
        <w:ind w:left="460" w:right="130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2.5 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ls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ji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2,473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re </w:t>
      </w:r>
      <w:r>
        <w:rPr>
          <w:rFonts w:ascii="Estrangelo Edessa" w:hAnsi="Estrangelo Edessa" w:eastAsia="Times New Roman" w:cs="Estrangelo Edessa"/>
          <w:sz w:val="21"/>
          <w:szCs w:val="21"/>
        </w:rPr>
        <w:t>hu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89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89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89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9"/>
          <w:w w:val="8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d.</w:t>
      </w:r>
    </w:p>
    <w:p>
      <w:pPr>
        <w:spacing w:after="0" w:line="232" w:lineRule="exact"/>
        <w:ind w:left="88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w w:val="9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w w:val="94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4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6"/>
          <w:w w:val="94"/>
          <w:position w:val="2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9"/>
          <w:position w:val="2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pacing w:val="10"/>
          <w:w w:val="113"/>
          <w:position w:val="2"/>
          <w:sz w:val="21"/>
          <w:szCs w:val="21"/>
        </w:rPr>
        <w:t>与</w:t>
      </w:r>
      <w:r>
        <w:rPr>
          <w:rFonts w:ascii="Microsoft JhengHei Western" w:hAnsi="Microsoft JhengHei Western" w:eastAsia="Microsoft JhengHei" w:cs="Microsoft JhengHei Western"/>
          <w:spacing w:val="5"/>
          <w:w w:val="113"/>
          <w:position w:val="2"/>
          <w:sz w:val="21"/>
          <w:szCs w:val="21"/>
        </w:rPr>
        <w:t>…</w:t>
      </w:r>
      <w:r>
        <w:rPr>
          <w:rFonts w:hint="eastAsia" w:ascii="Microsoft JhengHei" w:hAnsi="Microsoft JhengHei" w:eastAsia="Microsoft JhengHei" w:cs="Microsoft JhengHei"/>
          <w:spacing w:val="10"/>
          <w:position w:val="2"/>
          <w:sz w:val="21"/>
          <w:szCs w:val="21"/>
        </w:rPr>
        <w:t>有</w:t>
      </w:r>
      <w:r>
        <w:rPr>
          <w:rFonts w:hint="eastAsia" w:ascii="Microsoft JhengHei" w:hAnsi="Microsoft JhengHei" w:eastAsia="Microsoft JhengHei" w:cs="Microsoft JhengHei"/>
          <w:spacing w:val="-19"/>
          <w:position w:val="2"/>
          <w:sz w:val="21"/>
          <w:szCs w:val="21"/>
        </w:rPr>
        <w:t>关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）</w:t>
      </w:r>
    </w:p>
    <w:p>
      <w:pPr>
        <w:spacing w:before="48" w:after="0" w:line="289" w:lineRule="auto"/>
        <w:ind w:left="460" w:right="133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ut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150 </w:t>
      </w:r>
      <w:r>
        <w:rPr>
          <w:rFonts w:ascii="Estrangelo Edessa" w:hAnsi="Estrangelo Edessa" w:eastAsia="Times New Roman" w:cs="Estrangelo Edessa"/>
          <w:spacing w:val="3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na 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g 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me</w:t>
      </w:r>
    </w:p>
    <w:p>
      <w:pPr>
        <w:spacing w:after="0" w:line="235" w:lineRule="exact"/>
        <w:ind w:left="460" w:right="3105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w w:val="9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w w:val="9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2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2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2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92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position w:val="2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14"/>
          <w:w w:val="9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w w:val="92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"/>
          <w:w w:val="92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2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2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8"/>
          <w:w w:val="9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</w:rPr>
        <w:t>薪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水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tt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er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s.</w:t>
      </w:r>
    </w:p>
    <w:p>
      <w:pPr>
        <w:spacing w:before="48" w:after="0" w:line="289" w:lineRule="auto"/>
        <w:ind w:left="460" w:right="124" w:firstLine="470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m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ace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20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2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00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om 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ov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 xml:space="preserve">, </w:t>
      </w:r>
      <w:r>
        <w:rPr>
          <w:rFonts w:ascii="Estrangelo Edessa" w:hAnsi="Estrangelo Edessa" w:eastAsia="Times New Roman" w:cs="Estrangelo Edessa"/>
          <w:spacing w:val="10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</w:p>
    <w:p>
      <w:pPr>
        <w:spacing w:after="0" w:line="235" w:lineRule="exact"/>
        <w:ind w:left="460" w:right="1588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8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y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position w:val="2"/>
          <w:sz w:val="21"/>
          <w:szCs w:val="21"/>
        </w:rPr>
        <w:t>s.</w:t>
      </w:r>
    </w:p>
    <w:p>
      <w:pPr>
        <w:spacing w:after="0" w:line="283" w:lineRule="exact"/>
        <w:ind w:left="92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3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av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qu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6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1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0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ff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38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spacing w:val="-5"/>
          <w:position w:val="1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4"/>
          <w:position w:val="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1"/>
          <w:sz w:val="21"/>
          <w:szCs w:val="21"/>
        </w:rPr>
        <w:t>re</w:t>
      </w:r>
    </w:p>
    <w:p>
      <w:pPr>
        <w:spacing w:before="3" w:after="0" w:line="110" w:lineRule="exact"/>
        <w:rPr>
          <w:sz w:val="11"/>
          <w:szCs w:val="11"/>
        </w:rPr>
      </w:pPr>
    </w:p>
    <w:p>
      <w:pPr>
        <w:spacing w:after="0" w:line="147" w:lineRule="auto"/>
        <w:ind w:left="460" w:right="112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ns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qu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ns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,</w:t>
      </w:r>
      <w:r>
        <w:rPr>
          <w:rFonts w:ascii="Microsoft JhengHei Western" w:hAnsi="Microsoft JhengHei Western" w:eastAsia="Microsoft JhengHei" w:cs="Microsoft JhengHei Western"/>
          <w:spacing w:val="-18"/>
          <w:w w:val="95"/>
          <w:sz w:val="21"/>
          <w:szCs w:val="21"/>
        </w:rPr>
        <w:t>”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 xml:space="preserve">ng </w:t>
      </w:r>
      <w:r>
        <w:rPr>
          <w:rFonts w:ascii="Estrangelo Edessa" w:hAnsi="Estrangelo Edessa" w:eastAsia="Times New Roman" w:cs="Estrangelo Edessa"/>
          <w:spacing w:val="5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ps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</w:p>
    <w:p>
      <w:pPr>
        <w:spacing w:before="73" w:after="0" w:line="240" w:lineRule="auto"/>
        <w:ind w:left="460" w:right="2961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Sh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ub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u,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5"/>
          <w:w w:val="93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w w:val="9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48" w:after="0" w:line="289" w:lineRule="auto"/>
        <w:ind w:left="460" w:right="129" w:firstLine="42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n.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 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5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n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n,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a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ht 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l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e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</w:p>
    <w:p>
      <w:pPr>
        <w:spacing w:after="0" w:line="235" w:lineRule="exact"/>
        <w:ind w:left="460" w:right="520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group id="_x0000_s1082" o:spid="_x0000_s1082" o:spt="203" alt="学科网(www.zxxk.com)--教育资源门户，提供试卷、教案、课件、论文、素材及各类教学资源下载，还有大量而丰富的教学相关资讯！" style="position:absolute;left:0pt;margin-left:178.3pt;margin-top:85pt;height:7.7pt;width:7.7pt;mso-position-horizontal-relative:page;z-index:-251641856;mso-width-relative:page;mso-height-relative:page;" coordorigin="3566,1700" coordsize="154,154">
            <o:lock v:ext="edit"/>
            <v:shape id="_x0000_s1083" o:spid="_x0000_s1083" style="position:absolute;left:3566;top:1700;height:154;width:154;" fillcolor="#000000" filled="t" stroked="f" coordorigin="3566,1700" coordsize="154,154" path="m3566,1700l3566,1854,3720,1777,3566,170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84" o:spid="_x0000_s1084" o:spt="203" alt="学科网(www.zxxk.com)--教育资源门户，提供试卷、教案、课件、论文、素材及各类教学资源下载，还有大量而丰富的教学相关资讯！" style="position:absolute;left:0pt;margin-left:178.3pt;margin-top:110.9pt;height:7.7pt;width:7.7pt;mso-position-horizontal-relative:page;z-index:-251640832;mso-width-relative:page;mso-height-relative:page;" coordorigin="3566,2218" coordsize="154,154">
            <o:lock v:ext="edit"/>
            <v:shape id="_x0000_s1085" o:spid="_x0000_s1085" style="position:absolute;left:3566;top:2218;height:154;width:154;" fillcolor="#000000" filled="t" stroked="f" coordorigin="3566,2218" coordsize="154,154" path="m3566,2218l3566,2372,3720,2295,3566,2218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交通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</w:rPr>
        <w:t>工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</w:rPr>
        <w:t>具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)f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position w:val="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.</w:t>
      </w:r>
    </w:p>
    <w:p>
      <w:pPr>
        <w:spacing w:before="9" w:after="0" w:line="40" w:lineRule="exact"/>
        <w:rPr>
          <w:sz w:val="4"/>
          <w:szCs w:val="4"/>
        </w:rPr>
      </w:pPr>
    </w:p>
    <w:tbl>
      <w:tblPr>
        <w:tblStyle w:val="5"/>
        <w:tblW w:w="8151" w:type="dxa"/>
        <w:tblInd w:w="4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67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exact"/>
        </w:trPr>
        <w:tc>
          <w:tcPr>
            <w:tcW w:w="81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59" w:lineRule="exact"/>
              <w:ind w:left="1565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itl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hint="eastAsia" w:ascii="Microsoft JhengHei" w:hAnsi="Microsoft JhengHei" w:eastAsia="Microsoft JhengHei" w:cs="Microsoft JhengHei"/>
                <w:spacing w:val="-110"/>
                <w:sz w:val="21"/>
                <w:szCs w:val="21"/>
              </w:rPr>
              <w:t>：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-1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exact"/>
        </w:trPr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30" w:lineRule="exact"/>
              <w:rPr>
                <w:sz w:val="13"/>
                <w:szCs w:val="13"/>
              </w:rPr>
            </w:pPr>
          </w:p>
          <w:p>
            <w:pPr>
              <w:spacing w:after="0" w:line="323" w:lineRule="auto"/>
              <w:ind w:left="53" w:right="78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w w:val="9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w w:val="94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"/>
                <w:w w:val="94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w w:val="94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w w:val="94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94"/>
                <w:sz w:val="21"/>
                <w:szCs w:val="21"/>
              </w:rPr>
              <w:t>du</w:t>
            </w:r>
            <w:r>
              <w:rPr>
                <w:rFonts w:ascii="Estrangelo Edessa" w:hAnsi="Estrangelo Edessa" w:eastAsia="Times New Roman" w:cs="Estrangelo Edessa"/>
                <w:spacing w:val="-3"/>
                <w:w w:val="94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w w:val="94"/>
                <w:sz w:val="21"/>
                <w:szCs w:val="21"/>
              </w:rPr>
              <w:t>ti</w:t>
            </w:r>
            <w:r>
              <w:rPr>
                <w:rFonts w:ascii="Estrangelo Edessa" w:hAnsi="Estrangelo Edessa" w:eastAsia="Times New Roman" w:cs="Estrangelo Edessa"/>
                <w:spacing w:val="2"/>
                <w:w w:val="94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94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30"/>
                <w:w w:val="9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to 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em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"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304" w:lineRule="auto"/>
              <w:ind w:left="168" w:right="108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ve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Estrangelo Edessa" w:hAnsi="Estrangelo Edessa" w:eastAsia="Times New Roman" w:cs="Estrangelo Edessa"/>
                <w:spacing w:val="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  <w:u w:val="single" w:color="000000"/>
              </w:rPr>
              <w:t>71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Fo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x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,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72  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g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Su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av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7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73  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ms.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5" w:hRule="exact"/>
        </w:trPr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323" w:lineRule="auto"/>
              <w:ind w:left="120" w:right="9" w:hanging="67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ns</w:t>
            </w:r>
            <w:r>
              <w:rPr>
                <w:rFonts w:ascii="Estrangelo Edessa" w:hAnsi="Estrangelo Edessa" w:eastAsia="Times New Roman" w:cs="Estrangelo Edessa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he p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em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4" w:after="0" w:line="130" w:lineRule="exact"/>
              <w:rPr>
                <w:sz w:val="13"/>
                <w:szCs w:val="13"/>
              </w:rPr>
            </w:pPr>
          </w:p>
          <w:p>
            <w:pPr>
              <w:tabs>
                <w:tab w:val="left" w:pos="5220"/>
              </w:tabs>
              <w:spacing w:after="0" w:line="274" w:lineRule="auto"/>
              <w:ind w:left="278" w:right="105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he </w:t>
            </w:r>
            <w:r>
              <w:rPr>
                <w:rFonts w:ascii="Estrangelo Edessa" w:hAnsi="Estrangelo Edessa" w:eastAsia="Times New Roman" w:cs="Estrangelo Edessa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y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Estrangelo Edessa" w:hAnsi="Estrangelo Edessa" w:eastAsia="Times New Roman" w:cs="Estrangelo Edessa"/>
                <w:spacing w:val="2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74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ab/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o </w:t>
            </w:r>
            <w:r>
              <w:rPr>
                <w:rFonts w:ascii="Estrangelo Edessa" w:hAnsi="Estrangelo Edessa" w:eastAsia="Times New Roman" w:cs="Estrangelo Edessa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do 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h </w:t>
            </w:r>
            <w:r>
              <w:rPr>
                <w:rFonts w:ascii="Estrangelo Edessa" w:hAnsi="Estrangelo Edessa" w:eastAsia="Times New Roman" w:cs="Estrangelo Edessa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he </w:t>
            </w:r>
            <w:r>
              <w:rPr>
                <w:rFonts w:ascii="Estrangelo Edessa" w:hAnsi="Estrangelo Edessa" w:eastAsia="Times New Roman" w:cs="Estrangelo Edessa"/>
                <w:spacing w:val="2"/>
                <w:w w:val="91"/>
                <w:sz w:val="21"/>
                <w:szCs w:val="21"/>
              </w:rPr>
              <w:t>g</w:t>
            </w:r>
            <w:r>
              <w:rPr>
                <w:rFonts w:ascii="Estrangelo Edessa" w:hAnsi="Estrangelo Edessa" w:eastAsia="Times New Roman" w:cs="Estrangelo Edessa"/>
                <w:spacing w:val="-3"/>
                <w:w w:val="91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w w:val="91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w w:val="9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1"/>
                <w:w w:val="9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w w:val="91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spacing w:val="28"/>
                <w:w w:val="9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</w:p>
          <w:p>
            <w:pPr>
              <w:spacing w:after="0" w:line="230" w:lineRule="exact"/>
              <w:ind w:left="278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position w:val="2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6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position w:val="2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14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position w:val="2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5"/>
                <w:position w:val="2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7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15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st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5"/>
                <w:position w:val="2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7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ec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pict>
                <v:shape id="_x0000_i104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5"/>
                <w:position w:val="2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5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26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position w:val="2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4"/>
                <w:position w:val="2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32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position w:val="2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4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position w:val="2"/>
                <w:sz w:val="21"/>
                <w:szCs w:val="21"/>
              </w:rPr>
              <w:t>co</w:t>
            </w:r>
            <w:r>
              <w:rPr>
                <w:rFonts w:ascii="Estrangelo Edessa" w:hAnsi="Estrangelo Edessa" w:eastAsia="Times New Roman" w:cs="Estrangelo Edessa"/>
                <w:spacing w:val="1"/>
                <w:position w:val="2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5"/>
                <w:position w:val="2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2"/>
                <w:position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7"/>
                <w:position w:val="2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Estrangelo Edessa" w:hAnsi="Estrangelo Edessa" w:eastAsia="Times New Roman" w:cs="Estrangelo Edessa"/>
                <w:spacing w:val="40"/>
                <w:position w:val="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position w:val="2"/>
                <w:sz w:val="21"/>
                <w:szCs w:val="21"/>
                <w:u w:val="single" w:color="000000"/>
              </w:rPr>
              <w:t>75</w:t>
            </w:r>
          </w:p>
          <w:p>
            <w:pPr>
              <w:spacing w:before="34" w:after="0" w:line="240" w:lineRule="auto"/>
              <w:ind w:left="278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w w:val="89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w w:val="89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w w:val="89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w w:val="89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9"/>
                <w:w w:val="8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9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3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76  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ut</w:t>
            </w:r>
            <w:r>
              <w:rPr>
                <w:rFonts w:ascii="Estrangelo Edessa" w:hAnsi="Estrangelo Edessa" w:eastAsia="Times New Roman" w:cs="Estrangelo Edessa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.</w:t>
            </w:r>
          </w:p>
          <w:p>
            <w:pPr>
              <w:spacing w:before="29" w:after="0" w:line="274" w:lineRule="auto"/>
              <w:ind w:left="278" w:right="107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o 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ke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,</w:t>
            </w:r>
            <w:r>
              <w:rPr>
                <w:rFonts w:ascii="Estrangelo Edessa" w:hAnsi="Estrangelo Edessa" w:eastAsia="Times New Roman" w:cs="Estrangelo Edessa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y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ec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k </w:t>
            </w:r>
            <w:r>
              <w:rPr>
                <w:rFonts w:ascii="Estrangelo Edessa" w:hAnsi="Estrangelo Edessa" w:eastAsia="Times New Roman" w:cs="Estrangelo Edessa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r 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il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r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w 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s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pict>
                <v:shape id="_x0000_i104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il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77 </w:t>
            </w:r>
            <w:r>
              <w:rPr>
                <w:rFonts w:ascii="Estrangelo Edessa" w:hAnsi="Estrangelo Edessa" w:eastAsia="Times New Roman" w:cs="Estrangelo Edessa"/>
                <w:spacing w:val="4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0" w:after="0" w:line="240" w:lineRule="exact"/>
              <w:rPr>
                <w:sz w:val="24"/>
                <w:szCs w:val="24"/>
              </w:rPr>
            </w:pPr>
          </w:p>
          <w:p>
            <w:pPr>
              <w:spacing w:after="0" w:line="323" w:lineRule="auto"/>
              <w:ind w:left="53" w:right="110" w:firstLine="1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Estrangelo Edessa" w:hAnsi="Estrangelo Edessa" w:eastAsia="Times New Roman" w:cs="Estrangelo Edessa"/>
                <w:spacing w:val="-1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  <w:u w:val="single" w:color="000000"/>
              </w:rPr>
              <w:t>78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e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em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278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ti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m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n.</w:t>
            </w:r>
          </w:p>
          <w:p>
            <w:pPr>
              <w:spacing w:before="29" w:after="0" w:line="240" w:lineRule="auto"/>
              <w:ind w:left="278" w:right="-2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4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be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3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79 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nd</w:t>
            </w:r>
            <w:r>
              <w:rPr>
                <w:rFonts w:ascii="Estrangelo Edessa" w:hAnsi="Estrangelo Edessa" w:eastAsia="Times New Roman" w:cs="Estrangelo Edessa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5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9"/>
                <w:sz w:val="21"/>
                <w:szCs w:val="21"/>
              </w:rPr>
              <w:t>y.</w:t>
            </w:r>
          </w:p>
          <w:p>
            <w:pPr>
              <w:spacing w:before="34" w:after="0" w:line="274" w:lineRule="auto"/>
              <w:ind w:left="278" w:right="110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spacing w:val="3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w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il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  </w:t>
            </w:r>
            <w:r>
              <w:rPr>
                <w:rFonts w:ascii="Estrangelo Edessa" w:hAnsi="Estrangelo Edessa" w:eastAsia="Times New Roman" w:cs="Estrangelo Edessa"/>
                <w:spacing w:val="2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  <w:u w:val="single" w:color="000000"/>
              </w:rPr>
              <w:t xml:space="preserve">80   </w:t>
            </w:r>
            <w:r>
              <w:rPr>
                <w:rFonts w:ascii="Estrangelo Edessa" w:hAnsi="Estrangelo Edessa" w:eastAsia="Times New Roman" w:cs="Estrangelo Edessa"/>
                <w:spacing w:val="4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d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>li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v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s</w:t>
            </w:r>
            <w:r>
              <w:rPr>
                <w:rFonts w:ascii="Estrangelo Edessa" w:hAnsi="Estrangelo Edessa" w:eastAsia="Times New Roman" w:cs="Estrangelo Edessa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o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w w:val="93"/>
                <w:sz w:val="21"/>
                <w:szCs w:val="21"/>
              </w:rPr>
              <w:t>p</w:t>
            </w:r>
            <w:r>
              <w:rPr>
                <w:rFonts w:ascii="Estrangelo Edessa" w:hAnsi="Estrangelo Edessa" w:eastAsia="Times New Roman" w:cs="Estrangelo Edessa"/>
                <w:spacing w:val="-3"/>
                <w:w w:val="93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2"/>
                <w:w w:val="9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1"/>
                <w:w w:val="93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pacing w:val="-3"/>
                <w:w w:val="93"/>
                <w:sz w:val="21"/>
                <w:szCs w:val="21"/>
              </w:rPr>
              <w:t>od</w:t>
            </w:r>
            <w:r>
              <w:rPr>
                <w:rFonts w:ascii="Estrangelo Edessa" w:hAnsi="Estrangelo Edessa" w:eastAsia="Times New Roman" w:cs="Estrangelo Edessa"/>
                <w:spacing w:val="-4"/>
                <w:w w:val="93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 xml:space="preserve">f </w:t>
            </w:r>
            <w:r>
              <w:rPr>
                <w:rFonts w:ascii="Estrangelo Edessa" w:hAnsi="Estrangelo Edessa" w:eastAsia="Times New Roman" w:cs="Estrangelo Edessa"/>
                <w:spacing w:val="-2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y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6"/>
                <w:sz w:val="21"/>
                <w:szCs w:val="21"/>
              </w:rPr>
              <w:pict>
                <v:shape id="_x0000_i104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ca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g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ht</w:t>
            </w:r>
            <w:r>
              <w:rPr>
                <w:rFonts w:ascii="Estrangelo Edessa" w:hAnsi="Estrangelo Edessa" w:eastAsia="Times New Roman" w:cs="Estrangelo Edessa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b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ea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ng</w:t>
            </w:r>
            <w:r>
              <w:rPr>
                <w:rFonts w:ascii="Estrangelo Edessa" w:hAnsi="Estrangelo Edessa" w:eastAsia="Times New Roman" w:cs="Estrangelo Edessa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t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a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4"/>
                <w:sz w:val="21"/>
                <w:szCs w:val="21"/>
              </w:rPr>
              <w:t>f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i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c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Estrangelo Edessa" w:hAnsi="Estrangelo Edessa" w:eastAsia="Times New Roman" w:cs="Estrangelo Edessa"/>
                <w:spacing w:val="-3"/>
                <w:sz w:val="21"/>
                <w:szCs w:val="21"/>
              </w:rPr>
              <w:t>r</w:t>
            </w:r>
            <w:r>
              <w:rPr>
                <w:rFonts w:ascii="Estrangelo Edessa" w:hAnsi="Estrangelo Edessa" w:eastAsia="Times New Roman" w:cs="Estrangelo Edessa"/>
                <w:sz w:val="21"/>
                <w:szCs w:val="21"/>
              </w:rPr>
              <w:t>u</w:t>
            </w:r>
            <w:r>
              <w:rPr>
                <w:rFonts w:ascii="Estrangelo Edessa" w:hAnsi="Estrangelo Edessa" w:eastAsia="Times New Roman" w:cs="Estrangelo Edessa"/>
                <w:spacing w:val="-1"/>
                <w:sz w:val="21"/>
                <w:szCs w:val="21"/>
              </w:rPr>
              <w:t>l</w:t>
            </w:r>
            <w:r>
              <w:rPr>
                <w:rFonts w:ascii="Estrangelo Edessa" w:hAnsi="Estrangelo Edessa" w:eastAsia="Times New Roman" w:cs="Estrangelo Edessa"/>
                <w:spacing w:val="2"/>
                <w:sz w:val="21"/>
                <w:szCs w:val="21"/>
              </w:rPr>
              <w:t>e</w:t>
            </w:r>
            <w:r>
              <w:rPr>
                <w:rFonts w:ascii="Estrangelo Edessa" w:hAnsi="Estrangelo Edessa" w:eastAsia="Times New Roman" w:cs="Estrangelo Edessa"/>
                <w:spacing w:val="1"/>
                <w:sz w:val="21"/>
                <w:szCs w:val="21"/>
              </w:rPr>
              <w:t>s.</w:t>
            </w:r>
          </w:p>
        </w:tc>
      </w:tr>
    </w:tbl>
    <w:p>
      <w:pPr>
        <w:spacing w:after="0" w:line="274" w:lineRule="auto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0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60" w:lineRule="exact"/>
        <w:rPr>
          <w:sz w:val="26"/>
          <w:szCs w:val="26"/>
        </w:rPr>
        <w:sectPr>
          <w:pgSz w:w="11900" w:h="16840"/>
          <w:pgMar w:top="1580" w:right="1560" w:bottom="1980" w:left="1580" w:header="0" w:footer="1790" w:gutter="0"/>
          <w:cols w:space="720" w:num="1"/>
        </w:sectPr>
      </w:pPr>
    </w:p>
    <w:p>
      <w:pPr>
        <w:spacing w:after="0" w:line="295" w:lineRule="exact"/>
        <w:ind w:left="119" w:right="-74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六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运用</w:t>
      </w:r>
      <w:r>
        <w:rPr>
          <w:rFonts w:ascii="Microsoft JhengHei" w:hAnsi="Microsoft JhengHei" w:eastAsia="Microsoft JhengHei" w:cs="Microsoft JhengHei"/>
          <w:spacing w:val="1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根据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号内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语提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填词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或用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号内所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单词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适当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形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式填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空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</w:p>
    <w:p>
      <w:pPr>
        <w:spacing w:after="0" w:line="305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pacing w:val="-24"/>
          <w:position w:val="-1"/>
          <w:sz w:val="21"/>
          <w:szCs w:val="21"/>
        </w:rPr>
        <w:t>分）</w:t>
      </w:r>
    </w:p>
    <w:p>
      <w:pPr>
        <w:spacing w:after="0" w:line="295" w:lineRule="exact"/>
        <w:ind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br w:type="column"/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13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</w:rPr>
        <w:t>每小题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1</w:t>
      </w:r>
    </w:p>
    <w:p>
      <w:pPr>
        <w:spacing w:after="0" w:line="295" w:lineRule="exact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60" w:bottom="1980" w:left="1580" w:header="720" w:footer="720" w:gutter="0"/>
          <w:cols w:equalWidth="0" w:num="2">
            <w:col w:w="7161" w:space="105"/>
            <w:col w:w="1494"/>
          </w:cols>
        </w:sectPr>
      </w:pPr>
    </w:p>
    <w:p>
      <w:pPr>
        <w:spacing w:before="1" w:after="0" w:line="110" w:lineRule="exact"/>
        <w:rPr>
          <w:sz w:val="11"/>
          <w:szCs w:val="11"/>
        </w:rPr>
      </w:pPr>
    </w:p>
    <w:p>
      <w:pPr>
        <w:spacing w:after="0" w:line="240" w:lineRule="auto"/>
        <w:ind w:left="455" w:right="-20"/>
        <w:rPr>
          <w:rFonts w:ascii="Times New Roman" w:hAnsi="Times New Roman"/>
          <w:sz w:val="20"/>
          <w:szCs w:val="20"/>
        </w:rPr>
      </w:pPr>
      <w:r>
        <w:pict>
          <v:shape id="_x0000_i1048" o:spt="75" alt="学科网(www.zxxk.com)--教育资源门户，提供试卷、教案、课件、论文、素材及各类教学资源下载，还有大量而丰富的教学相关资讯！" type="#_x0000_t75" style="height:11.25pt;width:316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tabs>
          <w:tab w:val="left" w:pos="5640"/>
        </w:tabs>
        <w:spacing w:after="0" w:line="34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81.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dy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de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决定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</w:p>
    <w:p>
      <w:pPr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20.</w:t>
      </w:r>
    </w:p>
    <w:p>
      <w:pPr>
        <w:tabs>
          <w:tab w:val="left" w:pos="2920"/>
        </w:tabs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82.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2018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四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十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9"/>
          <w:sz w:val="21"/>
          <w:szCs w:val="21"/>
        </w:rPr>
        <w:t>nn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7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周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年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ur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1"/>
          <w:w w:val="95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w w:val="95"/>
          <w:sz w:val="21"/>
          <w:szCs w:val="21"/>
        </w:rPr>
        <w:t>改</w:t>
      </w:r>
      <w:r>
        <w:rPr>
          <w:rFonts w:hint="eastAsia" w:ascii="Microsoft JhengHei" w:hAnsi="Microsoft JhengHei" w:eastAsia="Microsoft JhengHei" w:cs="Microsoft JhengHei"/>
          <w:spacing w:val="-5"/>
          <w:w w:val="95"/>
          <w:sz w:val="21"/>
          <w:szCs w:val="21"/>
        </w:rPr>
        <w:t>革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39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z w:val="21"/>
          <w:szCs w:val="21"/>
        </w:rPr>
        <w:t>up.</w:t>
      </w:r>
    </w:p>
    <w:p>
      <w:pPr>
        <w:tabs>
          <w:tab w:val="left" w:pos="3360"/>
        </w:tabs>
        <w:spacing w:after="0" w:line="32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83.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na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密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切地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w w:val="9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91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8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亚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投行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5500"/>
        </w:tabs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84.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 I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ks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散开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2620"/>
        </w:tabs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85.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历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q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s.</w:t>
      </w:r>
    </w:p>
    <w:p>
      <w:pPr>
        <w:tabs>
          <w:tab w:val="left" w:pos="1540"/>
        </w:tabs>
        <w:spacing w:after="0" w:line="326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86.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传统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的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oo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us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spacing w:before="85" w:after="0" w:line="240" w:lineRule="auto"/>
        <w:ind w:left="467" w:right="-20"/>
        <w:rPr>
          <w:rFonts w:ascii="Times New Roman" w:hAnsi="Times New Roman"/>
          <w:sz w:val="20"/>
          <w:szCs w:val="20"/>
        </w:rPr>
      </w:pPr>
      <w:r>
        <w:pict>
          <v:shape id="_x0000_i1049" o:spt="75" alt="学科网(www.zxxk.com)--教育资源门户，提供试卷、教案、课件、论文、素材及各类教学资源下载，还有大量而丰富的教学相关资讯！" type="#_x0000_t75" style="height:11.25pt;width:221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before="3" w:after="0" w:line="110" w:lineRule="exact"/>
        <w:rPr>
          <w:sz w:val="11"/>
          <w:szCs w:val="11"/>
        </w:rPr>
      </w:pPr>
    </w:p>
    <w:p>
      <w:pPr>
        <w:tabs>
          <w:tab w:val="left" w:pos="3000"/>
        </w:tabs>
        <w:spacing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87.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k!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p.</w:t>
      </w:r>
    </w:p>
    <w:p>
      <w:pPr>
        <w:tabs>
          <w:tab w:val="left" w:pos="4820"/>
        </w:tabs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88.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y.</w:t>
      </w:r>
    </w:p>
    <w:p>
      <w:pPr>
        <w:spacing w:after="0" w:line="33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89.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3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w w:val="93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1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ke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?</w:t>
      </w:r>
    </w:p>
    <w:p>
      <w:pPr>
        <w:tabs>
          <w:tab w:val="left" w:pos="7120"/>
        </w:tabs>
        <w:spacing w:after="0" w:line="326" w:lineRule="exact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3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dn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h)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ll</w:t>
      </w:r>
    </w:p>
    <w:p>
      <w:pPr>
        <w:spacing w:before="96" w:after="0" w:line="240" w:lineRule="auto"/>
        <w:ind w:left="80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h.</w:t>
      </w:r>
    </w:p>
    <w:p>
      <w:pPr>
        <w:tabs>
          <w:tab w:val="left" w:pos="2620"/>
        </w:tabs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90.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z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n,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</w:rPr>
        <w:t>n)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ny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4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3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tabs>
          <w:tab w:val="left" w:pos="1900"/>
        </w:tabs>
        <w:spacing w:before="96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91.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z w:val="21"/>
          <w:szCs w:val="21"/>
        </w:rPr>
        <w:t>ng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y.</w:t>
      </w:r>
    </w:p>
    <w:p>
      <w:pPr>
        <w:tabs>
          <w:tab w:val="left" w:pos="4800"/>
        </w:tabs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92.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4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</w:p>
    <w:p>
      <w:pPr>
        <w:tabs>
          <w:tab w:val="left" w:pos="6300"/>
        </w:tabs>
        <w:spacing w:before="96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z w:val="21"/>
          <w:szCs w:val="21"/>
        </w:rPr>
        <w:t>93.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put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m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up,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be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ev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ab/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,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nk.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eastAsia="zh-CN"/>
        </w:rPr>
        <w:t>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st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  <w:lang w:eastAsia="zh-CN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after="0" w:line="326" w:lineRule="exact"/>
        <w:ind w:left="83" w:right="6487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七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母填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空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326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据短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内容及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字母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提示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处填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一个适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的单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10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分）</w:t>
      </w:r>
    </w:p>
    <w:p>
      <w:pPr>
        <w:spacing w:after="0" w:line="331" w:lineRule="exact"/>
        <w:ind w:left="90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1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ece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4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7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il 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y  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25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国</w:t>
      </w:r>
      <w:r>
        <w:rPr>
          <w:rFonts w:ascii="Microsoft JhengHei" w:hAnsi="Microsoft JhengHei" w:eastAsia="Microsoft JhengHei" w:cs="Microsoft JhengHei"/>
          <w:spacing w:val="-33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9"/>
          <w:sz w:val="21"/>
          <w:szCs w:val="21"/>
        </w:rPr>
        <w:t>际民航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日</w:t>
      </w:r>
      <w:r>
        <w:rPr>
          <w:rFonts w:ascii="Microsoft JhengHei" w:hAnsi="Microsoft JhengHei" w:eastAsia="Microsoft JhengHei" w:cs="Microsoft JhengHei"/>
          <w:spacing w:val="-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).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2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he</w:t>
      </w:r>
    </w:p>
    <w:p>
      <w:pPr>
        <w:spacing w:before="91" w:after="0" w:line="240" w:lineRule="auto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shape id="_x0000_s1091" o:spid="_x0000_s1091" o:spt="75" alt="学科网(www.zxxk.com)--教育资源门户，提供试卷、教案、课件、论文、素材及各类教学资源下载，还有大量而丰富的教学相关资讯！" type="#_x0000_t75" style="position:absolute;left:0pt;margin-left:395.05pt;margin-top:14.65pt;height:81.6pt;width:115.2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 xml:space="preserve"> b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s,</w:t>
      </w:r>
      <w:r>
        <w:rPr>
          <w:rFonts w:ascii="Estrangelo Edessa" w:hAnsi="Estrangelo Edessa" w:eastAsia="Times New Roman" w:cs="Estrangelo Edessa"/>
          <w:spacing w:val="15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5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 xml:space="preserve">s 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20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94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fi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e.</w:t>
      </w:r>
    </w:p>
    <w:p>
      <w:pPr>
        <w:spacing w:before="96" w:after="0" w:line="335" w:lineRule="auto"/>
        <w:ind w:left="460" w:right="2592" w:firstLine="442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153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10"/>
          <w:w w:val="15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ly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w w:val="11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w w:val="10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1"/>
          <w:w w:val="101"/>
          <w:sz w:val="21"/>
          <w:szCs w:val="21"/>
        </w:rPr>
        <w:t xml:space="preserve">ds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5 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4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15"/>
          <w:w w:val="8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8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fl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1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</w:rPr>
        <w:t>0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yea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at 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9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du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31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ld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eo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le</w:t>
      </w:r>
      <w:r>
        <w:rPr>
          <w:rFonts w:ascii="Estrangelo Edessa" w:hAnsi="Estrangelo Edessa" w:eastAsia="Times New Roman" w:cs="Estrangelo Edessa"/>
          <w:spacing w:val="22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6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he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ir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6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w w:val="112"/>
          <w:sz w:val="21"/>
          <w:szCs w:val="21"/>
        </w:rPr>
        <w:t>.</w:t>
      </w:r>
    </w:p>
    <w:p>
      <w:pPr>
        <w:spacing w:after="0" w:line="238" w:lineRule="exact"/>
        <w:ind w:left="882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7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3"/>
          <w:w w:val="9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3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w w:val="93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5"/>
          <w:w w:val="93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32"/>
          <w:w w:val="9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position w:val="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w w:val="9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3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w w:val="93"/>
          <w:position w:val="2"/>
          <w:sz w:val="21"/>
          <w:szCs w:val="21"/>
        </w:rPr>
        <w:t>n</w:t>
      </w:r>
      <w:r>
        <w:rPr>
          <w:rFonts w:ascii="Microsoft JhengHei Western" w:hAnsi="Microsoft JhengHei Western" w:eastAsia="Microsoft JhengHei" w:cs="Microsoft JhengHei Western"/>
          <w:spacing w:val="-99"/>
          <w:w w:val="93"/>
          <w:position w:val="2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w w:val="9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3"/>
          <w:position w:val="2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3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3"/>
          <w:position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7"/>
          <w:w w:val="93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position w:val="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17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5"/>
          <w:position w:val="2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w w:val="95"/>
          <w:position w:val="2"/>
          <w:sz w:val="21"/>
          <w:szCs w:val="21"/>
        </w:rPr>
        <w:t>ac</w:t>
      </w:r>
      <w:r>
        <w:rPr>
          <w:rFonts w:ascii="Estrangelo Edessa" w:hAnsi="Estrangelo Edessa" w:eastAsia="Times New Roman" w:cs="Estrangelo Edessa"/>
          <w:spacing w:val="1"/>
          <w:w w:val="95"/>
          <w:position w:val="2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2"/>
          <w:w w:val="95"/>
          <w:position w:val="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5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5"/>
          <w:position w:val="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5"/>
          <w:position w:val="2"/>
          <w:sz w:val="21"/>
          <w:szCs w:val="21"/>
        </w:rPr>
        <w:t>und</w:t>
      </w:r>
      <w:r>
        <w:rPr>
          <w:rFonts w:ascii="Estrangelo Edessa" w:hAnsi="Estrangelo Edessa" w:eastAsia="Times New Roman" w:cs="Estrangelo Edessa"/>
          <w:spacing w:val="-5"/>
          <w:w w:val="95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95"/>
          <w:position w:val="2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6"/>
          <w:w w:val="9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w w:val="95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w w:val="95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position w:val="2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1"/>
          <w:w w:val="95"/>
          <w:position w:val="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5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5"/>
          <w:position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3"/>
          <w:w w:val="95"/>
          <w:position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7"/>
          <w:position w:val="2"/>
          <w:sz w:val="21"/>
          <w:szCs w:val="21"/>
        </w:rPr>
        <w:t>bu</w:t>
      </w:r>
      <w:r>
        <w:rPr>
          <w:rFonts w:ascii="Estrangelo Edessa" w:hAnsi="Estrangelo Edessa" w:eastAsia="Times New Roman" w:cs="Estrangelo Edessa"/>
          <w:spacing w:val="-5"/>
          <w:w w:val="11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112"/>
          <w:position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w w:val="99"/>
          <w:position w:val="2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w w:val="90"/>
          <w:position w:val="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w w:val="11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w w:val="111"/>
          <w:position w:val="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w w:val="99"/>
          <w:position w:val="2"/>
          <w:sz w:val="21"/>
          <w:szCs w:val="21"/>
        </w:rPr>
        <w:t>es</w:t>
      </w:r>
    </w:p>
    <w:p>
      <w:pPr>
        <w:spacing w:before="2" w:after="0" w:line="120" w:lineRule="exact"/>
        <w:rPr>
          <w:sz w:val="12"/>
          <w:szCs w:val="12"/>
        </w:rPr>
      </w:pPr>
    </w:p>
    <w:p>
      <w:pPr>
        <w:spacing w:after="0" w:line="196" w:lineRule="auto"/>
        <w:ind w:left="460" w:right="54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7 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un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si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upp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3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ir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ff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ts.</w:t>
      </w:r>
      <w:r>
        <w:rPr>
          <w:rFonts w:ascii="Estrangelo Edessa" w:hAnsi="Estrangelo Edessa" w:eastAsia="Times New Roman" w:cs="Estrangelo Edessa"/>
          <w:spacing w:val="18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4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15"/>
          <w:w w:val="8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6"/>
          <w:sz w:val="21"/>
          <w:szCs w:val="21"/>
        </w:rPr>
        <w:t>eve</w:t>
      </w:r>
      <w:r>
        <w:rPr>
          <w:rFonts w:ascii="Estrangelo Edessa" w:hAnsi="Estrangelo Edessa" w:eastAsia="Times New Roman" w:cs="Estrangelo Edessa"/>
          <w:spacing w:val="2"/>
          <w:w w:val="96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6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6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5"/>
          <w:w w:val="96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w w:val="96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6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9"/>
          <w:w w:val="9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. 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98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 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3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112"/>
          <w:sz w:val="21"/>
          <w:szCs w:val="21"/>
        </w:rPr>
        <w:t xml:space="preserve">ev-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pu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ti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ir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ve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eve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il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t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</w:rPr>
        <w:t>’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spacing w:after="0" w:line="221" w:lineRule="exact"/>
        <w:ind w:left="460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t.</w:t>
      </w:r>
    </w:p>
    <w:p>
      <w:pPr>
        <w:spacing w:before="18" w:after="0" w:line="326" w:lineRule="exact"/>
        <w:ind w:left="460" w:right="53" w:firstLine="427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4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33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2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1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2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9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9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w w:val="9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8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25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ex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t,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av</w:t>
      </w:r>
      <w:r>
        <w:rPr>
          <w:rFonts w:ascii="Estrangelo Edessa" w:hAnsi="Estrangelo Edessa" w:eastAsia="Times New Roman" w:cs="Estrangelo Edessa"/>
          <w:sz w:val="21"/>
          <w:szCs w:val="21"/>
        </w:rPr>
        <w:t>id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w w:val="101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1"/>
          <w:w w:val="10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4"/>
          <w:w w:val="9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w w:val="136"/>
          <w:sz w:val="21"/>
          <w:szCs w:val="21"/>
        </w:rPr>
        <w:t xml:space="preserve">l- 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0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gav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exa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le</w:t>
      </w:r>
      <w:r>
        <w:rPr>
          <w:rFonts w:ascii="Estrangelo Edessa" w:hAnsi="Estrangelo Edessa" w:eastAsia="Times New Roman" w:cs="Estrangelo Edessa"/>
          <w:spacing w:val="7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-1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age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9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id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0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w w:val="95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8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eve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fl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4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10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0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y</w:t>
      </w:r>
      <w:r>
        <w:rPr>
          <w:rFonts w:hint="eastAsia" w:ascii="Microsoft JhengHei" w:hAnsi="Microsoft JhengHei" w:eastAsia="Microsoft JhengHei" w:cs="Microsoft JhengHei"/>
          <w:spacing w:val="-149"/>
          <w:sz w:val="21"/>
          <w:szCs w:val="21"/>
        </w:rPr>
        <w:t>？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“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ne </w:t>
      </w:r>
      <w:r>
        <w:rPr>
          <w:rFonts w:ascii="Estrangelo Edessa" w:hAnsi="Estrangelo Edessa" w:eastAsia="Times New Roman" w:cs="Estrangelo Edessa"/>
          <w:spacing w:val="-2"/>
          <w:w w:val="84"/>
          <w:sz w:val="21"/>
          <w:szCs w:val="21"/>
        </w:rPr>
        <w:t>go</w:t>
      </w:r>
      <w:r>
        <w:rPr>
          <w:rFonts w:ascii="Estrangelo Edessa" w:hAnsi="Estrangelo Edessa" w:eastAsia="Times New Roman" w:cs="Estrangelo Edessa"/>
          <w:w w:val="8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7"/>
          <w:w w:val="8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k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ll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</w:rPr>
        <w:t>,</w:t>
      </w:r>
      <w:r>
        <w:rPr>
          <w:rFonts w:ascii="Estrangelo Edessa" w:hAnsi="Estrangelo Edessa" w:eastAsia="Times New Roman" w:cs="Estrangelo Edessa"/>
          <w:spacing w:val="2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8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w w:val="92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27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ill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li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v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4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4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4"/>
          <w:w w:val="8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1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u w:val="single" w:color="000000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1 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w w:val="9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w w:val="91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0"/>
          <w:w w:val="9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ss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(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使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命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.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”</w:t>
      </w:r>
    </w:p>
    <w:p>
      <w:pPr>
        <w:spacing w:before="5" w:after="0" w:line="326" w:lineRule="exact"/>
        <w:ind w:left="460" w:right="60" w:firstLine="437"/>
        <w:jc w:val="both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w w:val="9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34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is</w:t>
      </w:r>
      <w:r>
        <w:rPr>
          <w:rFonts w:ascii="Estrangelo Edessa" w:hAnsi="Estrangelo Edessa" w:eastAsia="Times New Roman" w:cs="Estrangelo Edessa"/>
          <w:spacing w:val="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so</w:t>
      </w:r>
      <w:r>
        <w:rPr>
          <w:rFonts w:ascii="Estrangelo Edessa" w:hAnsi="Estrangelo Edessa" w:eastAsia="Times New Roman" w:cs="Estrangelo Edessa"/>
          <w:spacing w:val="1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2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f 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(</w:t>
      </w:r>
      <w:r>
        <w:rPr>
          <w:rFonts w:ascii="Estrangelo Edessa" w:hAnsi="Estrangelo Edessa" w:eastAsia="Times New Roman" w:cs="Estrangelo Edessa"/>
          <w:spacing w:val="-25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信</w:t>
      </w:r>
      <w:r>
        <w:rPr>
          <w:rFonts w:ascii="Microsoft JhengHei" w:hAnsi="Microsoft JhengHei" w:eastAsia="Microsoft JhengHei" w:cs="Microsoft JhengHei"/>
          <w:spacing w:val="-38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念</w:t>
      </w:r>
      <w:r>
        <w:rPr>
          <w:rFonts w:ascii="Microsoft JhengHei" w:hAnsi="Microsoft JhengHei" w:eastAsia="Microsoft JhengHei" w:cs="Microsoft JhengHei"/>
          <w:spacing w:val="-3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spacing w:val="2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t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4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 </w:t>
      </w:r>
      <w:r>
        <w:rPr>
          <w:rFonts w:ascii="Estrangelo Edessa" w:hAnsi="Estrangelo Edessa" w:eastAsia="Times New Roman" w:cs="Estrangelo Edessa"/>
          <w:spacing w:val="3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u w:val="single" w:color="000000"/>
        </w:rPr>
        <w:t>1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2  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if</w:t>
      </w:r>
      <w:r>
        <w:rPr>
          <w:rFonts w:ascii="Estrangelo Edessa" w:hAnsi="Estrangelo Edessa" w:eastAsia="Times New Roman" w:cs="Estrangelo Edessa"/>
          <w:spacing w:val="2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pu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yo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ur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wh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to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3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ly</w:t>
      </w:r>
      <w:r>
        <w:rPr>
          <w:rFonts w:ascii="Estrangelo Edessa" w:hAnsi="Estrangelo Edessa" w:eastAsia="Times New Roman" w:cs="Estrangelo Edessa"/>
          <w:spacing w:val="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7"/>
          <w:sz w:val="21"/>
          <w:szCs w:val="21"/>
        </w:rPr>
        <w:t>ca</w:t>
      </w:r>
      <w:r>
        <w:rPr>
          <w:rFonts w:ascii="Estrangelo Edessa" w:hAnsi="Estrangelo Edessa" w:eastAsia="Times New Roman" w:cs="Estrangelo Edessa"/>
          <w:spacing w:val="1"/>
          <w:w w:val="99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153"/>
          <w:sz w:val="21"/>
          <w:szCs w:val="21"/>
        </w:rPr>
        <w:t>-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w w:val="85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5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5"/>
          <w:w w:val="95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>it</w:t>
      </w:r>
      <w:r>
        <w:rPr>
          <w:rFonts w:ascii="Estrangelo Edessa" w:hAnsi="Estrangelo Edessa" w:eastAsia="Times New Roman" w:cs="Estrangelo Edessa"/>
          <w:spacing w:val="1"/>
          <w:w w:val="95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4"/>
          <w:w w:val="95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8"/>
          <w:w w:val="95"/>
          <w:sz w:val="21"/>
          <w:szCs w:val="21"/>
        </w:rPr>
        <w:t>e(</w:t>
      </w:r>
      <w:r>
        <w:rPr>
          <w:rFonts w:hint="eastAsia" w:ascii="Microsoft JhengHei" w:hAnsi="Microsoft JhengHei" w:eastAsia="Microsoft JhengHei" w:cs="Microsoft JhengHei"/>
          <w:spacing w:val="9"/>
          <w:w w:val="95"/>
          <w:sz w:val="21"/>
          <w:szCs w:val="21"/>
        </w:rPr>
        <w:t>态度</w:t>
      </w:r>
      <w:r>
        <w:rPr>
          <w:rFonts w:ascii="Estrangelo Edessa" w:hAnsi="Estrangelo Edessa" w:eastAsia="Times New Roman" w:cs="Estrangelo Edessa"/>
          <w:spacing w:val="5"/>
          <w:w w:val="95"/>
          <w:sz w:val="21"/>
          <w:szCs w:val="21"/>
        </w:rPr>
        <w:t>)</w:t>
      </w:r>
      <w:r>
        <w:rPr>
          <w:rFonts w:ascii="Estrangelo Edessa" w:hAnsi="Estrangelo Edessa" w:eastAsia="Times New Roman" w:cs="Estrangelo Edessa"/>
          <w:w w:val="95"/>
          <w:sz w:val="21"/>
          <w:szCs w:val="21"/>
        </w:rPr>
        <w:t xml:space="preserve">, 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y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ht</w:t>
      </w:r>
    </w:p>
    <w:p>
      <w:pPr>
        <w:spacing w:before="97" w:after="0" w:line="240" w:lineRule="auto"/>
        <w:ind w:left="513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  <w:u w:val="single" w:color="000000"/>
        </w:rPr>
        <w:t>1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u w:val="single" w:color="000000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  <w:u w:val="single" w:color="000000"/>
        </w:rPr>
        <w:t xml:space="preserve">3  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  <w:u w:val="single" w:color="000000"/>
        </w:rPr>
        <w:t xml:space="preserve"> </w:t>
      </w:r>
      <w:r>
        <w:rPr>
          <w:rFonts w:ascii="Estrangelo Edessa" w:hAnsi="Estrangelo Edessa" w:eastAsia="Times New Roman" w:cs="Estrangelo Edessa"/>
          <w:spacing w:val="-3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90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ea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: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3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w w:val="93"/>
          <w:sz w:val="21"/>
          <w:szCs w:val="21"/>
        </w:rPr>
        <w:t>ee</w:t>
      </w:r>
      <w:r>
        <w:rPr>
          <w:rFonts w:ascii="Estrangelo Edessa" w:hAnsi="Estrangelo Edessa" w:eastAsia="Times New Roman" w:cs="Estrangelo Edessa"/>
          <w:w w:val="93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4"/>
          <w:w w:val="9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co</w:t>
      </w:r>
      <w:r>
        <w:rPr>
          <w:rFonts w:ascii="Estrangelo Edessa" w:hAnsi="Estrangelo Edessa" w:eastAsia="Times New Roman" w:cs="Estrangelo Edessa"/>
          <w:spacing w:val="1"/>
          <w:w w:val="92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3"/>
          <w:w w:val="9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92"/>
          <w:sz w:val="21"/>
          <w:szCs w:val="21"/>
        </w:rPr>
        <w:t>ag</w:t>
      </w:r>
      <w:r>
        <w:rPr>
          <w:rFonts w:ascii="Estrangelo Edessa" w:hAnsi="Estrangelo Edessa" w:eastAsia="Times New Roman" w:cs="Estrangelo Edessa"/>
          <w:w w:val="9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6"/>
          <w:w w:val="9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if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3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88"/>
          <w:sz w:val="21"/>
          <w:szCs w:val="21"/>
        </w:rPr>
        <w:t>w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w w:val="88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3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p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1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3"/>
          <w:w w:val="88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2"/>
          <w:w w:val="88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w w:val="88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2"/>
          <w:w w:val="88"/>
          <w:sz w:val="21"/>
          <w:szCs w:val="21"/>
        </w:rPr>
        <w:t>g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 xml:space="preserve">h </w:t>
      </w:r>
      <w:r>
        <w:rPr>
          <w:rFonts w:ascii="Estrangelo Edessa" w:hAnsi="Estrangelo Edessa" w:eastAsia="Times New Roman" w:cs="Estrangelo Edessa"/>
          <w:spacing w:val="12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88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w w:val="88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6"/>
          <w:w w:val="88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>d.</w:t>
      </w:r>
    </w:p>
    <w:p>
      <w:pPr>
        <w:spacing w:after="0" w:line="240" w:lineRule="auto"/>
        <w:rPr>
          <w:rFonts w:ascii="Estrangelo Edessa" w:hAnsi="Estrangelo Edessa" w:eastAsia="Times New Roman" w:cs="Estrangelo Edessa"/>
          <w:sz w:val="21"/>
          <w:szCs w:val="21"/>
        </w:rPr>
        <w:sectPr>
          <w:type w:val="continuous"/>
          <w:pgSz w:w="11900" w:h="16840"/>
          <w:pgMar w:top="1580" w:right="1560" w:bottom="1980" w:left="15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  <w:r>
        <w:rPr>
          <w:lang w:eastAsia="zh-CN"/>
        </w:rPr>
        <w:pict>
          <v:group id="_x0000_s1092" o:spid="_x0000_s1092" o:spt="203" alt="学科网(www.zxxk.com)--教育资源门户，提供试卷、教案、课件、论文、素材及各类教学资源下载，还有大量而丰富的教学相关资讯！" style="position:absolute;left:0pt;margin-left:102.5pt;margin-top:492.8pt;height:0.1pt;width:405.1pt;mso-position-horizontal-relative:page;mso-position-vertical-relative:page;z-index:-251632640;mso-width-relative:page;mso-height-relative:page;" coordorigin="2050,9856" coordsize="8102,2">
            <o:lock v:ext="edit"/>
            <v:shape id="_x0000_s1093" o:spid="_x0000_s1093" style="position:absolute;left:2050;top:9856;height:2;width:8102;" filled="f" coordorigin="2050,9856" coordsize="8102,21600" path="m2050,9856l10152,9856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94" o:spid="_x0000_s1094" o:spt="203" alt="学科网(www.zxxk.com)--教育资源门户，提供试卷、教案、课件、论文、素材及各类教学资源下载，还有大量而丰富的教学相关资讯！" style="position:absolute;left:0pt;margin-left:102.5pt;margin-top:520.15pt;height:0.1pt;width:405.1pt;mso-position-horizontal-relative:page;mso-position-vertical-relative:page;z-index:-251631616;mso-width-relative:page;mso-height-relative:page;" coordorigin="2050,10403" coordsize="8102,2">
            <o:lock v:ext="edit"/>
            <v:shape id="_x0000_s1095" o:spid="_x0000_s1095" style="position:absolute;left:2050;top:10403;height:2;width:8102;" filled="f" coordorigin="2050,10403" coordsize="8102,21600" path="m2050,10403l10152,1040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96" o:spid="_x0000_s1096" o:spt="203" alt="学科网(www.zxxk.com)--教育资源门户，提供试卷、教案、课件、论文、素材及各类教学资源下载，还有大量而丰富的教学相关资讯！" style="position:absolute;left:0pt;margin-left:102.5pt;margin-top:547.5pt;height:0.1pt;width:405.1pt;mso-position-horizontal-relative:page;mso-position-vertical-relative:page;z-index:-251630592;mso-width-relative:page;mso-height-relative:page;" coordorigin="2050,10950" coordsize="8102,2">
            <o:lock v:ext="edit"/>
            <v:shape id="_x0000_s1097" o:spid="_x0000_s1097" style="position:absolute;left:2050;top:10950;height:2;width:8102;" filled="f" coordorigin="2050,10950" coordsize="8102,21600" path="m2050,10950l10152,10950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098" o:spid="_x0000_s1098" o:spt="203" alt="学科网(www.zxxk.com)--教育资源门户，提供试卷、教案、课件、论文、素材及各类教学资源下载，还有大量而丰富的教学相关资讯！" style="position:absolute;left:0pt;margin-left:102.35pt;margin-top:575pt;height:0.25pt;width:409.2pt;mso-position-horizontal-relative:page;mso-position-vertical-relative:page;z-index:-251629568;mso-width-relative:page;mso-height-relative:page;" coordorigin="2047,11500" coordsize="8184,5">
            <o:lock v:ext="edit"/>
            <v:group id="_x0000_s1099" o:spid="_x0000_s1099" o:spt="203" style="position:absolute;left:2050;top:11502;height:2;width:8102;" coordorigin="2050,11502" coordsize="8102,2">
              <o:lock v:ext="edit"/>
              <v:shape id="_x0000_s1100" o:spid="_x0000_s1100" style="position:absolute;left:2050;top:11502;height:2;width:8102;" filled="f" coordorigin="2050,11502" coordsize="8102,21600" path="m2050,11502l10152,1150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1" o:spid="_x0000_s1101" o:spt="203" style="position:absolute;left:10210;top:11502;height:2;width:19;" coordorigin="10210,11502" coordsize="19,2">
              <o:lock v:ext="edit"/>
              <v:shape id="_x0000_s1102" o:spid="_x0000_s1102" style="position:absolute;left:10210;top:11502;height:2;width:19;" filled="f" coordorigin="10210,11502" coordsize="19,21600" path="m10229,11502l10210,11502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03" o:spid="_x0000_s1103" o:spt="203" alt="学科网(www.zxxk.com)--教育资源门户，提供试卷、教案、课件、论文、素材及各类教学资源下载，还有大量而丰富的教学相关资讯！" style="position:absolute;left:0pt;margin-left:102.5pt;margin-top:602.7pt;height:0.1pt;width:405.1pt;mso-position-horizontal-relative:page;mso-position-vertical-relative:page;z-index:-251628544;mso-width-relative:page;mso-height-relative:page;" coordorigin="2050,12054" coordsize="8102,2">
            <o:lock v:ext="edit"/>
            <v:shape id="_x0000_s1104" o:spid="_x0000_s1104" style="position:absolute;left:2050;top:12054;height:2;width:8102;" filled="f" coordorigin="2050,12054" coordsize="8102,21600" path="m2050,12054l10152,12054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05" o:spid="_x0000_s1105" o:spt="203" alt="学科网(www.zxxk.com)--教育资源门户，提供试卷、教案、课件、论文、素材及各类教学资源下载，还有大量而丰富的教学相关资讯！" style="position:absolute;left:0pt;margin-left:102.35pt;margin-top:629.95pt;height:0.25pt;width:409.2pt;mso-position-horizontal-relative:page;mso-position-vertical-relative:page;z-index:-251627520;mso-width-relative:page;mso-height-relative:page;" coordorigin="2047,12599" coordsize="8184,5">
            <o:lock v:ext="edit"/>
            <v:group id="_x0000_s1106" o:spid="_x0000_s1106" o:spt="203" style="position:absolute;left:2050;top:12602;height:2;width:8102;" coordorigin="2050,12602" coordsize="8102,2">
              <o:lock v:ext="edit"/>
              <v:shape id="_x0000_s1107" o:spid="_x0000_s1107" style="position:absolute;left:2050;top:12602;height:2;width:8102;" filled="f" coordorigin="2050,12602" coordsize="8102,21600" path="m2050,12602l10152,12602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8" o:spid="_x0000_s1108" o:spt="203" style="position:absolute;left:10210;top:12602;height:2;width:19;" coordorigin="10210,12602" coordsize="19,2">
              <o:lock v:ext="edit"/>
              <v:shape id="_x0000_s1109" o:spid="_x0000_s1109" style="position:absolute;left:10210;top:12602;height:2;width:19;" filled="f" coordorigin="10210,12602" coordsize="19,21600" path="m10229,12602l10210,12602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10" o:spid="_x0000_s1110" o:spt="203" alt="学科网(www.zxxk.com)--教育资源门户，提供试卷、教案、课件、论文、素材及各类教学资源下载，还有大量而丰富的教学相关资讯！" style="position:absolute;left:0pt;margin-left:102.35pt;margin-top:657.55pt;height:0.25pt;width:409.2pt;mso-position-horizontal-relative:page;mso-position-vertical-relative:page;z-index:-251626496;mso-width-relative:page;mso-height-relative:page;" coordorigin="2047,13151" coordsize="8184,5">
            <o:lock v:ext="edit"/>
            <v:group id="_x0000_s1111" o:spid="_x0000_s1111" o:spt="203" style="position:absolute;left:2050;top:13154;height:2;width:8102;" coordorigin="2050,13154" coordsize="8102,2">
              <o:lock v:ext="edit"/>
              <v:shape id="_x0000_s1112" o:spid="_x0000_s1112" style="position:absolute;left:2050;top:13154;height:2;width:8102;" filled="f" coordorigin="2050,13154" coordsize="8102,21600" path="m2050,13154l10152,13154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13" o:spid="_x0000_s1113" o:spt="203" style="position:absolute;left:10210;top:13154;height:2;width:19;" coordorigin="10210,13154" coordsize="19,2">
              <o:lock v:ext="edit"/>
              <v:shape id="_x0000_s1114" o:spid="_x0000_s1114" style="position:absolute;left:10210;top:13154;height:2;width:19;" filled="f" coordorigin="10210,13154" coordsize="19,21600" path="m10229,13154l10210,13154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115" o:spid="_x0000_s1115" o:spt="203" alt="学科网(www.zxxk.com)--教育资源门户，提供试卷、教案、课件、论文、素材及各类教学资源下载，还有大量而丰富的教学相关资讯！" style="position:absolute;left:0pt;margin-left:102.5pt;margin-top:685.05pt;height:0.1pt;width:405.1pt;mso-position-horizontal-relative:page;mso-position-vertical-relative:page;z-index:-251625472;mso-width-relative:page;mso-height-relative:page;" coordorigin="2050,13701" coordsize="8102,2">
            <o:lock v:ext="edit"/>
            <v:shape id="_x0000_s1116" o:spid="_x0000_s1116" style="position:absolute;left:2050;top:13701;height:2;width:8102;" filled="f" coordorigin="2050,13701" coordsize="8102,21600" path="m2050,13701l10152,13701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7" o:spid="_x0000_s1117" o:spt="203" alt="学科网(www.zxxk.com)--教育资源门户，提供试卷、教案、课件、论文、素材及各类教学资源下载，还有大量而丰富的教学相关资讯！" style="position:absolute;left:0pt;margin-left:102.5pt;margin-top:712.65pt;height:0.1pt;width:405.1pt;mso-position-horizontal-relative:page;mso-position-vertical-relative:page;z-index:-251624448;mso-width-relative:page;mso-height-relative:page;" coordorigin="2050,14253" coordsize="8102,2">
            <o:lock v:ext="edit"/>
            <v:shape id="_x0000_s1118" o:spid="_x0000_s1118" style="position:absolute;left:2050;top:14253;height:2;width:8102;" filled="f" coordorigin="2050,14253" coordsize="8102,21600" path="m2050,14253l10152,1425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</w:p>
    <w:p>
      <w:pPr>
        <w:spacing w:before="8" w:after="0" w:line="260" w:lineRule="exact"/>
        <w:rPr>
          <w:sz w:val="26"/>
          <w:szCs w:val="26"/>
        </w:rPr>
      </w:pPr>
    </w:p>
    <w:p>
      <w:pPr>
        <w:spacing w:after="0" w:line="295" w:lineRule="exact"/>
        <w:ind w:left="82" w:right="6677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八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书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面表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达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312" w:lineRule="exact"/>
        <w:ind w:left="87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假如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Pe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r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转入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自从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入你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班以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变化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请根</w:t>
      </w:r>
    </w:p>
    <w:p>
      <w:pPr>
        <w:spacing w:after="0" w:line="317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表格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容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语写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篇短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来介绍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Pe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r</w:t>
      </w:r>
      <w:r>
        <w:rPr>
          <w:rFonts w:ascii="Estrangelo Edessa" w:hAnsi="Estrangelo Edessa" w:eastAsia="Times New Roman" w:cs="Estrangelo Edessa"/>
          <w:spacing w:val="-1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程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并谈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他的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寒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假计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划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7" w:after="0" w:line="160" w:lineRule="exact"/>
        <w:rPr>
          <w:sz w:val="16"/>
          <w:szCs w:val="16"/>
          <w:lang w:eastAsia="zh-CN"/>
        </w:rPr>
      </w:pPr>
    </w:p>
    <w:tbl>
      <w:tblPr>
        <w:tblStyle w:val="5"/>
        <w:tblW w:w="5083" w:type="dxa"/>
        <w:tblInd w:w="156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41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exact"/>
        </w:trPr>
        <w:tc>
          <w:tcPr>
            <w:tcW w:w="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150" w:lineRule="exact"/>
              <w:rPr>
                <w:sz w:val="15"/>
                <w:szCs w:val="15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26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过去</w:t>
            </w:r>
          </w:p>
        </w:tc>
        <w:tc>
          <w:tcPr>
            <w:tcW w:w="4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80" w:after="0" w:line="209" w:lineRule="auto"/>
              <w:ind w:left="55" w:right="1162"/>
              <w:jc w:val="both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性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格内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向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不敢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人前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讲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话；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对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学习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感兴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趣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成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绩不好；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爱运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动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沉迷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电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脑游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戏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exact"/>
        </w:trPr>
        <w:tc>
          <w:tcPr>
            <w:tcW w:w="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150" w:lineRule="exact"/>
              <w:rPr>
                <w:sz w:val="15"/>
                <w:szCs w:val="15"/>
                <w:lang w:eastAsia="zh-CN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26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现在</w:t>
            </w:r>
          </w:p>
        </w:tc>
        <w:tc>
          <w:tcPr>
            <w:tcW w:w="4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80" w:after="0" w:line="209" w:lineRule="auto"/>
              <w:ind w:left="55" w:right="610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乐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于分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享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与同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学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相处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很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好；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各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科成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绩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优异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  <w:lang w:eastAsia="zh-CN"/>
              </w:rPr>
              <w:t>，</w:t>
            </w:r>
            <w:r>
              <w:rPr>
                <w:rFonts w:ascii="Microsoft JhengHei Western" w:hAnsi="Microsoft JhengHei Western" w:eastAsia="Microsoft JhengHei" w:cs="Microsoft JhengHei Western"/>
                <w:spacing w:val="-5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ascii="Microsoft JhengHei Western" w:hAnsi="Microsoft JhengHei Western" w:eastAsia="Microsoft JhengHei" w:cs="Microsoft JhengHei Western"/>
                <w:spacing w:val="-77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举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例</w:t>
            </w:r>
            <w:r>
              <w:rPr>
                <w:rFonts w:hint="eastAsia" w:ascii="Microsoft JhengHei" w:hAnsi="Microsoft JhengHei" w:eastAsia="Microsoft JhengHei" w:cs="Microsoft JhengHei"/>
                <w:spacing w:val="-77"/>
                <w:sz w:val="21"/>
                <w:szCs w:val="21"/>
                <w:lang w:eastAsia="zh-CN"/>
              </w:rPr>
              <w:t>）；</w:t>
            </w:r>
            <w:r>
              <w:rPr>
                <w:rFonts w:ascii="Microsoft JhengHei" w:hAnsi="Microsoft JhengHei" w:eastAsia="Microsoft JhengHei" w:cs="Microsoft JhengHei"/>
                <w:spacing w:val="-7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绎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积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极参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加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各类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活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动</w:t>
            </w:r>
            <w:r>
              <w:rPr>
                <w:rFonts w:hint="eastAsia" w:ascii="Microsoft JhengHei" w:hAnsi="Microsoft JhengHei" w:eastAsia="Microsoft JhengHei" w:cs="Microsoft JhengHei"/>
                <w:spacing w:val="-110"/>
                <w:sz w:val="21"/>
                <w:szCs w:val="21"/>
                <w:lang w:eastAsia="zh-CN"/>
              </w:rPr>
              <w:t>，</w:t>
            </w:r>
            <w:r>
              <w:rPr>
                <w:rFonts w:ascii="Microsoft JhengHei Western" w:hAnsi="Microsoft JhengHei Western" w:eastAsia="Microsoft JhengHei" w:cs="Microsoft JhengHei Western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ascii="Microsoft JhengHei Western" w:hAnsi="Microsoft JhengHei Western" w:eastAsia="Microsoft JhengHei" w:cs="Microsoft JhengHei Western"/>
                <w:spacing w:val="-77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举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例</w:t>
            </w:r>
            <w:r>
              <w:rPr>
                <w:rFonts w:hint="eastAsia" w:ascii="Microsoft JhengHei" w:hAnsi="Microsoft JhengHei" w:eastAsia="Microsoft JhengHei" w:cs="Microsoft JhengHei"/>
                <w:spacing w:val="-77"/>
                <w:sz w:val="21"/>
                <w:szCs w:val="21"/>
                <w:lang w:eastAsia="zh-CN"/>
              </w:rPr>
              <w:t>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9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20" w:lineRule="exact"/>
              <w:ind w:left="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寒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假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计划</w:t>
            </w:r>
          </w:p>
        </w:tc>
        <w:tc>
          <w:tcPr>
            <w:tcW w:w="4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20" w:lineRule="exact"/>
              <w:ind w:left="55" w:right="-20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 Western" w:hAnsi="Microsoft JhengHei Western" w:eastAsia="Microsoft JhengHei" w:cs="Microsoft JhengHei Western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ascii="Microsoft JhengHei Western" w:hAnsi="Microsoft JhengHei Western" w:eastAsia="Microsoft JhengHei" w:cs="Microsoft JhengHei Western"/>
                <w:spacing w:val="-82"/>
                <w:w w:val="129"/>
                <w:sz w:val="21"/>
                <w:szCs w:val="21"/>
                <w:lang w:eastAsia="zh-CN"/>
              </w:rPr>
              <w:t>…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发挥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至两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  <w:lang w:eastAsia="zh-CN"/>
              </w:rPr>
              <w:t>句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）</w:t>
            </w:r>
          </w:p>
        </w:tc>
      </w:tr>
    </w:tbl>
    <w:p>
      <w:pPr>
        <w:spacing w:before="1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求：</w:t>
      </w:r>
    </w:p>
    <w:p>
      <w:pPr>
        <w:spacing w:after="0" w:line="325" w:lineRule="exact"/>
        <w:ind w:left="7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3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需包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表格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所有要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适当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挥。</w:t>
      </w:r>
    </w:p>
    <w:p>
      <w:pPr>
        <w:spacing w:after="0" w:line="317" w:lineRule="exact"/>
        <w:ind w:left="7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3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工整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楚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12" w:lineRule="exact"/>
        <w:ind w:left="7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3"/>
          <w:sz w:val="21"/>
          <w:szCs w:val="21"/>
          <w:lang w:eastAsia="zh-CN"/>
        </w:rPr>
        <w:t>3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及你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真实姓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和学</w:t>
      </w:r>
      <w:r>
        <w:rPr>
          <w:rFonts w:hint="eastAsia"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82" w:after="0" w:line="240" w:lineRule="auto"/>
        <w:ind w:left="878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rPr>
          <w:lang w:eastAsia="zh-CN"/>
        </w:rPr>
        <w:pict>
          <v:group id="_x0000_s1119" o:spid="_x0000_s1119" o:spt="203" alt="学科网(www.zxxk.com)--教育资源门户，提供试卷、教案、课件、论文、素材及各类教学资源下载，还有大量而丰富的教学相关资讯！" style="position:absolute;left:0pt;margin-left:102.5pt;margin-top:41.6pt;height:0.1pt;width:405.1pt;mso-position-horizontal-relative:page;z-index:-251635712;mso-width-relative:page;mso-height-relative:page;" coordorigin="2050,832" coordsize="8102,2">
            <o:lock v:ext="edit"/>
            <v:shape id="_x0000_s1120" o:spid="_x0000_s1120" style="position:absolute;left:2050;top:832;height:2;width:8102;" filled="f" coordorigin="2050,832" coordsize="8102,21600" path="m2050,832l10152,832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1" o:spid="_x0000_s1121" o:spt="203" alt="学科网(www.zxxk.com)--教育资源门户，提供试卷、教案、课件、论文、素材及各类教学资源下载，还有大量而丰富的教学相关资讯！" style="position:absolute;left:0pt;margin-left:102.5pt;margin-top:68.95pt;height:0.1pt;width:405.1pt;mso-position-horizontal-relative:page;z-index:-251634688;mso-width-relative:page;mso-height-relative:page;" coordorigin="2050,1379" coordsize="8102,2">
            <o:lock v:ext="edit"/>
            <v:shape id="_x0000_s1122" o:spid="_x0000_s1122" style="position:absolute;left:2050;top:1379;height:2;width:8102;" filled="f" coordorigin="2050,1379" coordsize="8102,21600" path="m2050,1379l10152,1379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3" o:spid="_x0000_s1123" o:spt="203" alt="学科网(www.zxxk.com)--教育资源门户，提供试卷、教案、课件、论文、素材及各类教学资源下载，还有大量而丰富的教学相关资讯！" style="position:absolute;left:0pt;margin-left:102.35pt;margin-top:96.4pt;height:0.25pt;width:409.2pt;mso-position-horizontal-relative:page;z-index:-251633664;mso-width-relative:page;mso-height-relative:page;" coordorigin="2047,1928" coordsize="8184,5">
            <o:lock v:ext="edit"/>
            <v:group id="_x0000_s1124" o:spid="_x0000_s1124" o:spt="203" style="position:absolute;left:2050;top:1931;height:2;width:8102;" coordorigin="2050,1931" coordsize="8102,2">
              <o:lock v:ext="edit"/>
              <v:shape id="_x0000_s1125" o:spid="_x0000_s1125" style="position:absolute;left:2050;top:1931;height:2;width:8102;" filled="f" coordorigin="2050,1931" coordsize="8102,21600" path="m2050,1931l10152,1931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26" o:spid="_x0000_s1126" o:spt="203" style="position:absolute;left:10210;top:1931;height:2;width:19;" coordorigin="10210,1931" coordsize="19,2">
              <o:lock v:ext="edit"/>
              <v:shape id="_x0000_s1127" o:spid="_x0000_s1127" style="position:absolute;left:10210;top:1931;height:2;width:19;" filled="f" coordorigin="10210,1931" coordsize="19,21600" path="m10229,1931l10210,1931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Pe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16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eca</w:t>
      </w:r>
      <w:r>
        <w:rPr>
          <w:rFonts w:ascii="Estrangelo Edessa" w:hAnsi="Estrangelo Edessa" w:eastAsia="Times New Roman" w:cs="Estrangelo Edessa"/>
          <w:spacing w:val="-3"/>
          <w:w w:val="94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7"/>
          <w:w w:val="94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6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3"/>
          <w:w w:val="90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pacing w:val="1"/>
          <w:w w:val="90"/>
          <w:sz w:val="21"/>
          <w:szCs w:val="21"/>
        </w:rPr>
        <w:t>b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 xml:space="preserve">r </w:t>
      </w:r>
      <w:r>
        <w:rPr>
          <w:rFonts w:ascii="Estrangelo Edessa" w:hAnsi="Estrangelo Edessa" w:eastAsia="Times New Roman" w:cs="Estrangelo Edessa"/>
          <w:spacing w:val="5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0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w w:val="90"/>
          <w:sz w:val="21"/>
          <w:szCs w:val="21"/>
        </w:rPr>
        <w:t>f</w:t>
      </w:r>
      <w:r>
        <w:rPr>
          <w:rFonts w:ascii="Estrangelo Edessa" w:hAnsi="Estrangelo Edessa" w:eastAsia="Times New Roman" w:cs="Estrangelo Edessa"/>
          <w:spacing w:val="2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ss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st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2"/>
          <w:sz w:val="21"/>
          <w:szCs w:val="21"/>
        </w:rPr>
        <w:t>r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m</w:t>
      </w:r>
      <w:r>
        <w:rPr>
          <w:rFonts w:ascii="Estrangelo Edessa" w:hAnsi="Estrangelo Edessa" w:eastAsia="Times New Roman" w:cs="Estrangelo Edessa"/>
          <w:sz w:val="21"/>
          <w:szCs w:val="21"/>
        </w:rPr>
        <w:t>.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3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w w:val="94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w w:val="94"/>
          <w:sz w:val="21"/>
          <w:szCs w:val="21"/>
        </w:rPr>
        <w:t>ge</w:t>
      </w:r>
      <w:r>
        <w:rPr>
          <w:rFonts w:ascii="Estrangelo Edessa" w:hAnsi="Estrangelo Edessa" w:eastAsia="Times New Roman" w:cs="Estrangelo Edessa"/>
          <w:w w:val="94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14"/>
          <w:w w:val="9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</w:rPr>
        <w:t>a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l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t</w:t>
      </w:r>
      <w:r>
        <w:rPr>
          <w:rFonts w:ascii="Estrangelo Edessa" w:hAnsi="Estrangelo Edessa" w:eastAsia="Times New Roman" w:cs="Estrangelo Edessa"/>
          <w:spacing w:val="-12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s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h</w:t>
      </w:r>
      <w:r>
        <w:rPr>
          <w:rFonts w:ascii="Estrangelo Edessa" w:hAnsi="Estrangelo Edessa" w:eastAsia="Times New Roman" w:cs="Estrangelo Edessa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</w:rPr>
        <w:t>j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o</w:t>
      </w:r>
      <w:r>
        <w:rPr>
          <w:rFonts w:ascii="Estrangelo Edessa" w:hAnsi="Estrangelo Edessa" w:eastAsia="Times New Roman" w:cs="Estrangelo Edessa"/>
          <w:sz w:val="21"/>
          <w:szCs w:val="21"/>
        </w:rPr>
        <w:t>i</w:t>
      </w:r>
      <w:r>
        <w:rPr>
          <w:rFonts w:ascii="Estrangelo Edessa" w:hAnsi="Estrangelo Edessa" w:eastAsia="Times New Roman" w:cs="Estrangelo Edessa"/>
          <w:spacing w:val="1"/>
          <w:sz w:val="21"/>
          <w:szCs w:val="21"/>
        </w:rPr>
        <w:t>n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</w:rPr>
        <w:t>d</w:t>
      </w:r>
      <w:r>
        <w:rPr>
          <w:rFonts w:ascii="Estrangelo Edessa" w:hAnsi="Estrangelo Edessa" w:eastAsia="Times New Roman" w:cs="Estrangelo Edessa"/>
          <w:spacing w:val="-11"/>
          <w:sz w:val="21"/>
          <w:szCs w:val="21"/>
        </w:rPr>
        <w:t xml:space="preserve"> </w:t>
      </w:r>
      <w:r>
        <w:rPr>
          <w:rFonts w:ascii="Estrangelo Edessa" w:hAnsi="Estrangelo Edessa" w:eastAsia="Times New Roman" w:cs="Estrangelo Edessa"/>
          <w:spacing w:val="1"/>
          <w:w w:val="99"/>
          <w:sz w:val="21"/>
          <w:szCs w:val="21"/>
        </w:rPr>
        <w:t>u</w:t>
      </w:r>
      <w:r>
        <w:rPr>
          <w:rFonts w:ascii="Estrangelo Edessa" w:hAnsi="Estrangelo Edessa" w:eastAsia="Times New Roman" w:cs="Estrangelo Edessa"/>
          <w:spacing w:val="-5"/>
          <w:w w:val="111"/>
          <w:sz w:val="21"/>
          <w:szCs w:val="21"/>
        </w:rPr>
        <w:t>s.</w:t>
      </w:r>
    </w:p>
    <w:sectPr>
      <w:pgSz w:w="11900" w:h="16840"/>
      <w:pgMar w:top="1580" w:right="1580" w:bottom="1980" w:left="1580" w:header="0" w:footer="179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Estrangelo Edessa">
    <w:altName w:val="Mongolian Baiti"/>
    <w:panose1 w:val="03080600000000000000"/>
    <w:charset w:val="00"/>
    <w:family w:val="script"/>
    <w:pitch w:val="default"/>
    <w:sig w:usb0="00000000" w:usb1="00000000" w:usb2="00000080" w:usb3="00000000" w:csb0="00000001" w:csb1="00000000"/>
  </w:font>
  <w:font w:name="Microsoft JhengHei Western">
    <w:altName w:val="Microsoft JhengHe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rPr>
        <w:lang w:eastAsia="zh-CN"/>
      </w:rPr>
      <w:pict>
        <v:shape id="_x0000_s2052" o:spid="_x0000_s2052" o:spt="202" type="#_x0000_t202" style="position:absolute;left:0pt;margin-left:260.1pt;margin-top:741.5pt;height:11.6pt;width:74.9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9"/>
                  <w:rPr>
                    <w:rFonts w:ascii="Microsoft JhengHei" w:hAnsi="Microsoft JhengHei" w:eastAsia="Microsoft JhengHei" w:cs="Microsoft JhengHei"/>
                    <w:sz w:val="17"/>
                    <w:szCs w:val="17"/>
                  </w:rPr>
                </w:pP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 xml:space="preserve">  </w:t>
                </w:r>
                <w:r>
                  <w:rPr>
                    <w:rFonts w:ascii="Microsoft JhengHei" w:hAnsi="Microsoft JhengHei" w:eastAsia="Microsoft JhengHei" w:cs="Microsoft JhengHei"/>
                    <w:spacing w:val="8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begin"/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instrText xml:space="preserve"> PAGE </w:instrTex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separate"/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t>4</w: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end"/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t xml:space="preserve"> </w:t>
                </w:r>
                <w:r>
                  <w:rPr>
                    <w:rFonts w:ascii="Estrangelo Edessa" w:hAnsi="Estrangelo Edessa" w:eastAsia="Times New Roman" w:cs="Estrangelo Edessa"/>
                    <w:spacing w:val="31"/>
                    <w:position w:val="2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 xml:space="preserve">   </w:t>
                </w:r>
                <w:r>
                  <w:rPr>
                    <w:rFonts w:ascii="Microsoft JhengHei" w:hAnsi="Microsoft JhengHei" w:eastAsia="Microsoft JhengHei" w:cs="Microsoft JhengHei"/>
                    <w:spacing w:val="19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8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ascii="Estrangelo Edessa" w:hAnsi="Estrangelo Edessa" w:eastAsia="Times New Roman" w:cs="Estrangelo Edessa"/>
                    <w:spacing w:val="2"/>
                    <w:position w:val="1"/>
                    <w:sz w:val="17"/>
                    <w:szCs w:val="17"/>
                  </w:rPr>
                  <w:t>1</w:t>
                </w:r>
                <w:r>
                  <w:rPr>
                    <w:rFonts w:ascii="Estrangelo Edessa" w:hAnsi="Estrangelo Edessa" w:eastAsia="Times New Roman" w:cs="Estrangelo Edessa"/>
                    <w:position w:val="1"/>
                    <w:sz w:val="17"/>
                    <w:szCs w:val="17"/>
                  </w:rPr>
                  <w:t>2</w:t>
                </w:r>
                <w:r>
                  <w:rPr>
                    <w:rFonts w:ascii="Estrangelo Edessa" w:hAnsi="Estrangelo Edessa" w:eastAsia="Times New Roman" w:cs="Estrangelo Edessa"/>
                    <w:spacing w:val="15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w w:val="104"/>
                    <w:position w:val="1"/>
                    <w:sz w:val="17"/>
                    <w:szCs w:val="17"/>
                  </w:rPr>
                  <w:t>页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rPr>
        <w:lang w:eastAsia="zh-CN"/>
      </w:rPr>
      <w:pict>
        <v:shape id="_x0000_s2053" o:spid="_x0000_s2053" o:spt="202" type="#_x0000_t202" style="position:absolute;left:0pt;margin-left:260.1pt;margin-top:741.5pt;height:11.6pt;width:74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6" w:lineRule="exact"/>
                  <w:ind w:left="20" w:right="-49"/>
                  <w:rPr>
                    <w:rFonts w:ascii="Microsoft JhengHei" w:hAnsi="Microsoft JhengHei" w:eastAsia="Microsoft JhengHei" w:cs="Microsoft JhengHei"/>
                    <w:sz w:val="17"/>
                    <w:szCs w:val="17"/>
                  </w:rPr>
                </w:pP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9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begin"/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instrText xml:space="preserve"> PAGE </w:instrTex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separate"/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t>10</w:t>
                </w:r>
                <w:r>
                  <w:rPr>
                    <w:rFonts w:ascii="Estrangelo Edessa" w:hAnsi="Estrangelo Edessa" w:eastAsia="Times New Roman" w:cs="Estrangelo Edessa"/>
                    <w:position w:val="2"/>
                    <w:sz w:val="17"/>
                    <w:szCs w:val="17"/>
                  </w:rPr>
                  <w:fldChar w:fldCharType="end"/>
                </w:r>
                <w:r>
                  <w:rPr>
                    <w:rFonts w:ascii="Estrangelo Edessa" w:hAnsi="Estrangelo Edessa" w:eastAsia="Times New Roman" w:cs="Estrangelo Edessa"/>
                    <w:spacing w:val="20"/>
                    <w:position w:val="2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 xml:space="preserve">   </w:t>
                </w:r>
                <w:r>
                  <w:rPr>
                    <w:rFonts w:ascii="Microsoft JhengHei" w:hAnsi="Microsoft JhengHei" w:eastAsia="Microsoft JhengHei" w:cs="Microsoft JhengHei"/>
                    <w:spacing w:val="19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position w:val="1"/>
                    <w:sz w:val="17"/>
                    <w:szCs w:val="17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8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ascii="Estrangelo Edessa" w:hAnsi="Estrangelo Edessa" w:eastAsia="Times New Roman" w:cs="Estrangelo Edessa"/>
                    <w:spacing w:val="2"/>
                    <w:position w:val="1"/>
                    <w:sz w:val="17"/>
                    <w:szCs w:val="17"/>
                  </w:rPr>
                  <w:t>1</w:t>
                </w:r>
                <w:r>
                  <w:rPr>
                    <w:rFonts w:ascii="Estrangelo Edessa" w:hAnsi="Estrangelo Edessa" w:eastAsia="Times New Roman" w:cs="Estrangelo Edessa"/>
                    <w:position w:val="1"/>
                    <w:sz w:val="17"/>
                    <w:szCs w:val="17"/>
                  </w:rPr>
                  <w:t>2</w:t>
                </w:r>
                <w:r>
                  <w:rPr>
                    <w:rFonts w:ascii="Estrangelo Edessa" w:hAnsi="Estrangelo Edessa" w:eastAsia="Times New Roman" w:cs="Estrangelo Edessa"/>
                    <w:spacing w:val="15"/>
                    <w:position w:val="1"/>
                    <w:sz w:val="17"/>
                    <w:szCs w:val="17"/>
                  </w:rPr>
                  <w:t xml:space="preserve"> </w:t>
                </w:r>
                <w:r>
                  <w:rPr>
                    <w:rFonts w:hint="eastAsia" w:ascii="Microsoft JhengHei" w:hAnsi="Microsoft JhengHei" w:eastAsia="Microsoft JhengHei" w:cs="Microsoft JhengHei"/>
                    <w:w w:val="104"/>
                    <w:position w:val="1"/>
                    <w:sz w:val="17"/>
                    <w:szCs w:val="17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BDF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2"/>
    <customShpInfo spid="_x0000_s2053"/>
    <customShpInfo spid="_x0000_s1025"/>
    <customShpInfo spid="_x0000_s1027"/>
    <customShpInfo spid="_x0000_s1028"/>
    <customShpInfo spid="_x0000_s1030"/>
    <customShpInfo spid="_x0000_s1031"/>
    <customShpInfo spid="_x0000_s1033"/>
    <customShpInfo spid="_x0000_s1034"/>
    <customShpInfo spid="_x0000_s1036"/>
    <customShpInfo spid="_x0000_s1037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55"/>
    <customShpInfo spid="_x0000_s1070"/>
    <customShpInfo spid="_x0000_s1071"/>
    <customShpInfo spid="_x0000_s1075"/>
    <customShpInfo spid="_x0000_s1077"/>
    <customShpInfo spid="_x0000_s1076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91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100"/>
    <customShpInfo spid="_x0000_s1099"/>
    <customShpInfo spid="_x0000_s1102"/>
    <customShpInfo spid="_x0000_s1101"/>
    <customShpInfo spid="_x0000_s1098"/>
    <customShpInfo spid="_x0000_s1104"/>
    <customShpInfo spid="_x0000_s1103"/>
    <customShpInfo spid="_x0000_s1107"/>
    <customShpInfo spid="_x0000_s1106"/>
    <customShpInfo spid="_x0000_s1109"/>
    <customShpInfo spid="_x0000_s1108"/>
    <customShpInfo spid="_x0000_s1105"/>
    <customShpInfo spid="_x0000_s1112"/>
    <customShpInfo spid="_x0000_s1111"/>
    <customShpInfo spid="_x0000_s1114"/>
    <customShpInfo spid="_x0000_s1113"/>
    <customShpInfo spid="_x0000_s1110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5"/>
    <customShpInfo spid="_x0000_s1124"/>
    <customShpInfo spid="_x0000_s1127"/>
    <customShpInfo spid="_x0000_s1126"/>
    <customShpInfo spid="_x0000_s112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5262</Words>
  <Characters>18313</Characters>
  <Lines>0</Lines>
  <Paragraphs>0</Paragraphs>
  <TotalTime>3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2018-03-21T14:12:00Z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2018-07-15T08:58:19Z</dcterms:modified>
  <dc:subject>江苏省靖江市2018届九年级上学期期末调研考试英语试题（无答案）.docx</dc:subject>
  <dc:title>江苏省靖江市2018届九年级上学期期末调研考试英语试题（无答案）.docx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2052-10.1.0.7440</vt:lpwstr>
  </property>
</Properties>
</file>