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34560" cy="7059295"/>
            <wp:effectExtent l="0" t="0" r="8890" b="825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25035" cy="7145020"/>
            <wp:effectExtent l="0" t="0" r="18415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135495"/>
            <wp:effectExtent l="0" t="0" r="8890" b="825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15510" cy="7078345"/>
            <wp:effectExtent l="0" t="0" r="8890" b="825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FF0E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4</Pages>
  <Words>0</Words>
  <Characters>0</Characters>
  <Lines>16</Lines>
  <Paragraphs>0</Paragraphs>
  <TotalTime>10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2018-06-29T08:54:00Z</dcterms:created>
  <dc:creator>微软用户</dc:creator>
  <cp:lastModifiedBy>老倪膏药(招代理)</cp:lastModifiedBy>
  <dcterms:modified xsi:type="dcterms:W3CDTF">2018-07-19T12:07:03Z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