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89pt;margin-top:950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r>
        <w:drawing>
          <wp:inline distT="0" distB="0" distL="114300" distR="114300">
            <wp:extent cx="5953125" cy="8734425"/>
            <wp:effectExtent l="0" t="0" r="9525" b="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286375" cy="8648700"/>
            <wp:effectExtent l="0" t="0" r="9525" b="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864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10275" cy="8877300"/>
            <wp:effectExtent l="0" t="0" r="9525" b="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887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86375" cy="8753475"/>
            <wp:effectExtent l="0" t="0" r="9525" b="9525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86375" cy="8353425"/>
            <wp:effectExtent l="0" t="0" r="9525" b="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835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image" Target="media/image3.wmf" /><Relationship Id="rId8" Type="http://schemas.openxmlformats.org/officeDocument/2006/relationships/image" Target="media/image4.wmf" /><Relationship Id="rId9" Type="http://schemas.openxmlformats.org/officeDocument/2006/relationships/image" Target="media/image5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Lichunhua\AppData\Roaming\Kingsoft\wps\addons\pool\win-i386\knewfileres_1.0.0.3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Lichunhua</dc:creator>
  <cp:lastModifiedBy>Lichunhua</cp:lastModifiedBy>
  <cp:revision>1</cp:revision>
  <dcterms:created xsi:type="dcterms:W3CDTF">2018-05-02T12:01:00Z</dcterms:created>
  <dcterms:modified xsi:type="dcterms:W3CDTF">2018-05-06T12:28:57Z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