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>
      <w:pPr>
        <w:spacing w:before="0" w:after="0" w:line="431" w:lineRule="exact"/>
        <w:ind w:left="1118" w:right="1096"/>
        <w:jc w:val="center"/>
        <w:rPr>
          <w:rFonts w:ascii="宋体" w:eastAsia="宋体" w:hAnsi="宋体" w:cs="宋体"/>
          <w:sz w:val="30"/>
          <w:szCs w:val="30"/>
        </w:rPr>
      </w:pPr>
      <w:r>
        <w:rPr>
          <w:rFonts w:ascii="宋体" w:eastAsia="宋体" w:hAnsi="宋体" w:cs="宋体"/>
          <w:spacing w:val="2"/>
          <w:position w:val="-1"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7pt;margin-left:986pt;margin-top:977pt;mso-position-horizontal-relative:page;mso-position-vertical-relative:top-margin-area;position:absolute;width:38pt;z-index:251658240">
            <v:imagedata r:id="rId4" o:title=""/>
          </v:shape>
        </w:pict>
      </w:r>
      <w:r>
        <w:rPr>
          <w:rFonts w:ascii="宋体" w:eastAsia="宋体" w:hAnsi="宋体" w:cs="宋体"/>
          <w:spacing w:val="2"/>
          <w:position w:val="-1"/>
          <w:sz w:val="30"/>
          <w:szCs w:val="30"/>
        </w:rPr>
        <w:t>扬</w:t>
      </w:r>
      <w:r>
        <w:rPr>
          <w:rFonts w:ascii="宋体" w:eastAsia="宋体" w:hAnsi="宋体" w:cs="宋体"/>
          <w:spacing w:val="0"/>
          <w:position w:val="-1"/>
          <w:sz w:val="30"/>
          <w:szCs w:val="30"/>
        </w:rPr>
        <w:t>州</w:t>
      </w:r>
      <w:r>
        <w:rPr>
          <w:rFonts w:ascii="宋体" w:eastAsia="宋体" w:hAnsi="宋体" w:cs="宋体"/>
          <w:spacing w:val="2"/>
          <w:position w:val="-1"/>
          <w:sz w:val="30"/>
          <w:szCs w:val="30"/>
        </w:rPr>
        <w:t>树</w:t>
      </w:r>
      <w:r>
        <w:rPr>
          <w:rFonts w:ascii="宋体" w:eastAsia="宋体" w:hAnsi="宋体" w:cs="宋体"/>
          <w:spacing w:val="0"/>
          <w:position w:val="-1"/>
          <w:sz w:val="30"/>
          <w:szCs w:val="30"/>
        </w:rPr>
        <w:t>人</w:t>
      </w:r>
      <w:r>
        <w:rPr>
          <w:rFonts w:ascii="宋体" w:eastAsia="宋体" w:hAnsi="宋体" w:cs="宋体"/>
          <w:spacing w:val="2"/>
          <w:position w:val="-1"/>
          <w:sz w:val="30"/>
          <w:szCs w:val="30"/>
        </w:rPr>
        <w:t>学</w:t>
      </w:r>
      <w:r>
        <w:rPr>
          <w:rFonts w:ascii="宋体" w:eastAsia="宋体" w:hAnsi="宋体" w:cs="宋体"/>
          <w:spacing w:val="0"/>
          <w:position w:val="-1"/>
          <w:sz w:val="30"/>
          <w:szCs w:val="30"/>
        </w:rPr>
        <w:t>校</w:t>
      </w:r>
      <w:r>
        <w:rPr>
          <w:rFonts w:ascii="宋体" w:eastAsia="宋体" w:hAnsi="宋体" w:cs="宋体"/>
          <w:spacing w:val="-72"/>
          <w:position w:val="-1"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30"/>
          <w:szCs w:val="30"/>
        </w:rPr>
        <w:t>2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30"/>
          <w:szCs w:val="30"/>
        </w:rPr>
        <w:t>0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30"/>
          <w:szCs w:val="30"/>
        </w:rPr>
        <w:t>1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30"/>
          <w:szCs w:val="30"/>
        </w:rPr>
        <w:t>7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30"/>
          <w:szCs w:val="30"/>
        </w:rPr>
        <w:t>–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30"/>
          <w:szCs w:val="30"/>
        </w:rPr>
        <w:t>2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30"/>
          <w:szCs w:val="30"/>
        </w:rPr>
        <w:t>0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30"/>
          <w:szCs w:val="30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30"/>
          <w:szCs w:val="30"/>
        </w:rPr>
        <w:t>8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30"/>
          <w:szCs w:val="3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30"/>
          <w:szCs w:val="30"/>
        </w:rPr>
        <w:t>学</w:t>
      </w:r>
      <w:r>
        <w:rPr>
          <w:rFonts w:ascii="宋体" w:eastAsia="宋体" w:hAnsi="宋体" w:cs="宋体"/>
          <w:spacing w:val="2"/>
          <w:w w:val="100"/>
          <w:position w:val="-1"/>
          <w:sz w:val="30"/>
          <w:szCs w:val="30"/>
        </w:rPr>
        <w:t>年</w:t>
      </w:r>
      <w:r>
        <w:rPr>
          <w:rFonts w:ascii="宋体" w:eastAsia="宋体" w:hAnsi="宋体" w:cs="宋体"/>
          <w:spacing w:val="0"/>
          <w:w w:val="100"/>
          <w:position w:val="-1"/>
          <w:sz w:val="30"/>
          <w:szCs w:val="30"/>
        </w:rPr>
        <w:t>第二</w:t>
      </w:r>
      <w:r>
        <w:rPr>
          <w:rFonts w:ascii="宋体" w:eastAsia="宋体" w:hAnsi="宋体" w:cs="宋体"/>
          <w:spacing w:val="2"/>
          <w:w w:val="100"/>
          <w:position w:val="-1"/>
          <w:sz w:val="30"/>
          <w:szCs w:val="30"/>
        </w:rPr>
        <w:t>学</w:t>
      </w:r>
      <w:r>
        <w:rPr>
          <w:rFonts w:ascii="宋体" w:eastAsia="宋体" w:hAnsi="宋体" w:cs="宋体"/>
          <w:spacing w:val="0"/>
          <w:w w:val="100"/>
          <w:position w:val="-1"/>
          <w:sz w:val="30"/>
          <w:szCs w:val="30"/>
        </w:rPr>
        <w:t>期</w:t>
      </w:r>
      <w:r>
        <w:rPr>
          <w:rFonts w:ascii="宋体" w:eastAsia="宋体" w:hAnsi="宋体" w:cs="宋体"/>
          <w:spacing w:val="2"/>
          <w:w w:val="100"/>
          <w:position w:val="-1"/>
          <w:sz w:val="30"/>
          <w:szCs w:val="30"/>
        </w:rPr>
        <w:t>第</w:t>
      </w:r>
      <w:r>
        <w:rPr>
          <w:rFonts w:ascii="宋体" w:eastAsia="宋体" w:hAnsi="宋体" w:cs="宋体"/>
          <w:spacing w:val="1"/>
          <w:w w:val="100"/>
          <w:position w:val="-1"/>
          <w:sz w:val="30"/>
          <w:szCs w:val="30"/>
        </w:rPr>
        <w:t>二</w:t>
      </w:r>
      <w:r>
        <w:rPr>
          <w:rFonts w:ascii="宋体" w:eastAsia="宋体" w:hAnsi="宋体" w:cs="宋体"/>
          <w:spacing w:val="2"/>
          <w:w w:val="100"/>
          <w:position w:val="-1"/>
          <w:sz w:val="30"/>
          <w:szCs w:val="30"/>
        </w:rPr>
        <w:t>阶</w:t>
      </w:r>
      <w:r>
        <w:rPr>
          <w:rFonts w:ascii="宋体" w:eastAsia="宋体" w:hAnsi="宋体" w:cs="宋体"/>
          <w:spacing w:val="0"/>
          <w:w w:val="100"/>
          <w:position w:val="-1"/>
          <w:sz w:val="30"/>
          <w:szCs w:val="30"/>
        </w:rPr>
        <w:t>段</w:t>
      </w:r>
      <w:r>
        <w:rPr>
          <w:rFonts w:ascii="宋体" w:eastAsia="宋体" w:hAnsi="宋体" w:cs="宋体"/>
          <w:spacing w:val="2"/>
          <w:w w:val="100"/>
          <w:position w:val="-1"/>
          <w:sz w:val="30"/>
          <w:szCs w:val="30"/>
        </w:rPr>
        <w:t>练</w:t>
      </w:r>
      <w:r>
        <w:rPr>
          <w:rFonts w:ascii="宋体" w:eastAsia="宋体" w:hAnsi="宋体" w:cs="宋体"/>
          <w:spacing w:val="0"/>
          <w:w w:val="100"/>
          <w:position w:val="-1"/>
          <w:sz w:val="30"/>
          <w:szCs w:val="30"/>
        </w:rPr>
        <w:t>习</w:t>
      </w:r>
    </w:p>
    <w:p>
      <w:pPr>
        <w:spacing w:before="5" w:after="0" w:line="120" w:lineRule="exact"/>
        <w:jc w:val="left"/>
        <w:rPr>
          <w:sz w:val="12"/>
          <w:szCs w:val="12"/>
        </w:rPr>
      </w:pPr>
    </w:p>
    <w:p>
      <w:pPr>
        <w:spacing w:before="0" w:after="0" w:line="240" w:lineRule="auto"/>
        <w:ind w:left="2944" w:right="2920"/>
        <w:jc w:val="center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宋体" w:eastAsia="宋体" w:hAnsi="宋体" w:cs="宋体"/>
          <w:sz w:val="30"/>
          <w:szCs w:val="30"/>
        </w:rPr>
        <w:t xml:space="preserve"> </w:t>
      </w:r>
      <w:r>
        <w:rPr>
          <w:rFonts w:ascii="宋体" w:eastAsia="宋体" w:hAnsi="宋体" w:cs="宋体"/>
          <w:spacing w:val="2"/>
          <w:sz w:val="30"/>
          <w:szCs w:val="30"/>
        </w:rPr>
        <w:t xml:space="preserve"> </w:t>
      </w:r>
      <w:r>
        <w:rPr>
          <w:rFonts w:ascii="宋体" w:eastAsia="宋体" w:hAnsi="宋体" w:cs="宋体"/>
          <w:spacing w:val="0"/>
          <w:sz w:val="30"/>
          <w:szCs w:val="30"/>
        </w:rPr>
        <w:t xml:space="preserve">   </w:t>
      </w:r>
      <w:r>
        <w:rPr>
          <w:rFonts w:ascii="宋体" w:eastAsia="宋体" w:hAnsi="宋体" w:cs="宋体"/>
          <w:spacing w:val="2"/>
          <w:sz w:val="30"/>
          <w:szCs w:val="30"/>
        </w:rPr>
        <w:t xml:space="preserve"> </w:t>
      </w:r>
      <w:r>
        <w:rPr>
          <w:rFonts w:ascii="宋体" w:eastAsia="宋体" w:hAnsi="宋体" w:cs="宋体"/>
          <w:spacing w:val="0"/>
          <w:sz w:val="30"/>
          <w:szCs w:val="30"/>
        </w:rPr>
        <w:t xml:space="preserve">  </w:t>
      </w:r>
      <w:r>
        <w:rPr>
          <w:rFonts w:ascii="宋体" w:eastAsia="宋体" w:hAnsi="宋体" w:cs="宋体"/>
          <w:spacing w:val="3"/>
          <w:sz w:val="30"/>
          <w:szCs w:val="30"/>
        </w:rPr>
        <w:t>八</w:t>
      </w:r>
      <w:r>
        <w:rPr>
          <w:rFonts w:ascii="宋体" w:eastAsia="宋体" w:hAnsi="宋体" w:cs="宋体"/>
          <w:spacing w:val="0"/>
          <w:sz w:val="30"/>
          <w:szCs w:val="30"/>
        </w:rPr>
        <w:t>年</w:t>
      </w:r>
      <w:r>
        <w:rPr>
          <w:rFonts w:ascii="宋体" w:eastAsia="宋体" w:hAnsi="宋体" w:cs="宋体"/>
          <w:spacing w:val="2"/>
          <w:sz w:val="30"/>
          <w:szCs w:val="30"/>
        </w:rPr>
        <w:t>级</w:t>
      </w:r>
      <w:r>
        <w:rPr>
          <w:rFonts w:ascii="宋体" w:eastAsia="宋体" w:hAnsi="宋体" w:cs="宋体"/>
          <w:spacing w:val="0"/>
          <w:sz w:val="30"/>
          <w:szCs w:val="30"/>
        </w:rPr>
        <w:t>语文</w:t>
      </w:r>
      <w:r>
        <w:rPr>
          <w:rFonts w:ascii="宋体" w:eastAsia="宋体" w:hAnsi="宋体" w:cs="宋体"/>
          <w:spacing w:val="-73"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spacing w:val="1"/>
          <w:w w:val="100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spacing w:val="-1"/>
          <w:w w:val="100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spacing w:val="1"/>
          <w:w w:val="100"/>
          <w:sz w:val="15"/>
          <w:szCs w:val="15"/>
        </w:rPr>
        <w:t>8</w:t>
      </w:r>
      <w:r>
        <w:rPr>
          <w:rFonts w:ascii="Times New Roman" w:eastAsia="Times New Roman" w:hAnsi="Times New Roman" w:cs="Times New Roman"/>
          <w:spacing w:val="-2"/>
          <w:w w:val="100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spacing w:val="-1"/>
          <w:w w:val="100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spacing w:val="0"/>
          <w:w w:val="100"/>
          <w:sz w:val="15"/>
          <w:szCs w:val="15"/>
        </w:rPr>
        <w:t>5</w:t>
      </w:r>
    </w:p>
    <w:p>
      <w:pPr>
        <w:spacing w:before="26" w:after="0" w:line="240" w:lineRule="auto"/>
        <w:ind w:left="2665" w:right="2643"/>
        <w:jc w:val="center"/>
        <w:rPr>
          <w:rFonts w:ascii="微软雅黑" w:eastAsia="微软雅黑" w:hAnsi="微软雅黑" w:cs="微软雅黑"/>
          <w:sz w:val="24"/>
          <w:szCs w:val="24"/>
        </w:rPr>
      </w:pPr>
      <w:r>
        <w:rPr>
          <w:rFonts w:ascii="微软雅黑" w:eastAsia="微软雅黑" w:hAnsi="微软雅黑" w:cs="微软雅黑"/>
          <w:spacing w:val="0"/>
          <w:w w:val="100"/>
          <w:sz w:val="24"/>
          <w:szCs w:val="24"/>
        </w:rPr>
        <w:t>（满分</w:t>
      </w:r>
      <w:r>
        <w:rPr>
          <w:rFonts w:ascii="微软雅黑" w:eastAsia="微软雅黑" w:hAnsi="微软雅黑" w:cs="微软雅黑"/>
          <w:spacing w:val="-11"/>
          <w:w w:val="100"/>
          <w:sz w:val="24"/>
          <w:szCs w:val="24"/>
        </w:rPr>
        <w:t xml:space="preserve"> </w:t>
      </w:r>
      <w:r>
        <w:rPr>
          <w:rFonts w:ascii="Arial" w:eastAsia="Arial" w:hAnsi="Arial" w:cs="Arial"/>
          <w:spacing w:val="0"/>
          <w:w w:val="89"/>
          <w:sz w:val="24"/>
          <w:szCs w:val="24"/>
        </w:rPr>
        <w:t>150</w:t>
      </w:r>
      <w:r>
        <w:rPr>
          <w:rFonts w:ascii="Arial" w:eastAsia="Arial" w:hAnsi="Arial" w:cs="Arial"/>
          <w:spacing w:val="0"/>
          <w:w w:val="89"/>
          <w:sz w:val="24"/>
          <w:szCs w:val="24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4"/>
          <w:szCs w:val="24"/>
        </w:rPr>
        <w:t>分，考试时间</w:t>
      </w:r>
      <w:r>
        <w:rPr>
          <w:rFonts w:ascii="微软雅黑" w:eastAsia="微软雅黑" w:hAnsi="微软雅黑" w:cs="微软雅黑"/>
          <w:spacing w:val="-11"/>
          <w:w w:val="100"/>
          <w:sz w:val="24"/>
          <w:szCs w:val="24"/>
        </w:rPr>
        <w:t xml:space="preserve"> </w:t>
      </w:r>
      <w:r>
        <w:rPr>
          <w:rFonts w:ascii="Arial" w:eastAsia="Arial" w:hAnsi="Arial" w:cs="Arial"/>
          <w:spacing w:val="0"/>
          <w:w w:val="89"/>
          <w:sz w:val="24"/>
          <w:szCs w:val="24"/>
        </w:rPr>
        <w:t>150</w:t>
      </w:r>
      <w:r>
        <w:rPr>
          <w:rFonts w:ascii="Arial" w:eastAsia="Arial" w:hAnsi="Arial" w:cs="Arial"/>
          <w:spacing w:val="0"/>
          <w:w w:val="89"/>
          <w:sz w:val="24"/>
          <w:szCs w:val="24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4"/>
          <w:szCs w:val="24"/>
        </w:rPr>
        <w:t>分钟）</w:t>
      </w:r>
    </w:p>
    <w:p>
      <w:pPr>
        <w:spacing w:before="14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黑体" w:eastAsia="黑体" w:hAnsi="黑体" w:cs="黑体"/>
          <w:sz w:val="21"/>
          <w:szCs w:val="21"/>
        </w:rPr>
        <w:t>一、积累运用（共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4</w:t>
      </w:r>
      <w:r>
        <w:rPr>
          <w:rFonts w:ascii="黑体" w:eastAsia="黑体" w:hAnsi="黑体" w:cs="黑体"/>
          <w:spacing w:val="0"/>
          <w:sz w:val="21"/>
          <w:szCs w:val="21"/>
        </w:rPr>
        <w:t>分）</w:t>
      </w:r>
      <w:r>
        <w:rPr>
          <w:rFonts w:ascii="黑体" w:eastAsia="黑体" w:hAnsi="黑体" w:cs="黑体"/>
          <w:spacing w:val="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 xml:space="preserve">  </w:t>
      </w:r>
    </w:p>
    <w:p>
      <w:pPr>
        <w:tabs>
          <w:tab w:val="left" w:pos="5580"/>
        </w:tabs>
        <w:spacing w:before="0" w:after="0" w:line="314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1.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下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列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词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语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中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加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点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字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字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音有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错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项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分</w:t>
      </w:r>
      <w:r>
        <w:rPr>
          <w:rFonts w:ascii="宋体" w:eastAsia="宋体" w:hAnsi="宋体" w:cs="宋体"/>
          <w:spacing w:val="-108"/>
          <w:w w:val="100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（</w:t>
        <w:tab/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）</w:t>
      </w:r>
    </w:p>
    <w:p>
      <w:pPr>
        <w:tabs>
          <w:tab w:val="left" w:pos="2220"/>
          <w:tab w:val="left" w:pos="3860"/>
          <w:tab w:val="left" w:pos="5500"/>
        </w:tabs>
        <w:spacing w:before="0" w:after="0" w:line="379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position w:val="3"/>
          <w:sz w:val="21"/>
          <w:szCs w:val="21"/>
        </w:rPr>
        <w:t>A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阔</w:t>
      </w:r>
      <w:r>
        <w:rPr>
          <w:rFonts w:ascii="宋体" w:eastAsia="宋体" w:hAnsi="宋体" w:cs="宋体"/>
          <w:spacing w:val="-151"/>
          <w:w w:val="100"/>
          <w:position w:val="3"/>
          <w:sz w:val="21"/>
          <w:szCs w:val="21"/>
        </w:rPr>
        <w:t>绰</w:t>
      </w:r>
      <w:r>
        <w:rPr>
          <w:rFonts w:ascii="宋体" w:eastAsia="宋体" w:hAnsi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position w:val="3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-3"/>
          <w:w w:val="100"/>
          <w:position w:val="3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59"/>
          <w:w w:val="100"/>
          <w:position w:val="3"/>
          <w:sz w:val="21"/>
          <w:szCs w:val="21"/>
        </w:rPr>
        <w:t>ò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）</w:t>
        <w:tab/>
      </w:r>
      <w:r>
        <w:rPr>
          <w:rFonts w:ascii="宋体" w:eastAsia="宋体" w:hAnsi="宋体" w:cs="宋体"/>
          <w:spacing w:val="-151"/>
          <w:w w:val="100"/>
          <w:position w:val="3"/>
          <w:sz w:val="21"/>
          <w:szCs w:val="21"/>
        </w:rPr>
        <w:t>羼</w:t>
      </w:r>
      <w:r>
        <w:rPr>
          <w:rFonts w:ascii="宋体" w:eastAsia="宋体" w:hAnsi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水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position w:val="3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-71"/>
          <w:w w:val="100"/>
          <w:position w:val="3"/>
          <w:sz w:val="21"/>
          <w:szCs w:val="21"/>
        </w:rPr>
        <w:t>à</w:t>
      </w:r>
      <w:r>
        <w:rPr>
          <w:rFonts w:ascii="Times New Roman" w:eastAsia="Times New Roman" w:hAnsi="Times New Roman" w:cs="Times New Roman"/>
          <w:spacing w:val="-2"/>
          <w:w w:val="100"/>
          <w:position w:val="3"/>
          <w:sz w:val="21"/>
          <w:szCs w:val="21"/>
        </w:rPr>
        <w:t>n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）</w:t>
        <w:tab/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带</w:t>
      </w:r>
      <w:r>
        <w:rPr>
          <w:rFonts w:ascii="宋体" w:eastAsia="宋体" w:hAnsi="宋体" w:cs="宋体"/>
          <w:spacing w:val="-149"/>
          <w:w w:val="100"/>
          <w:position w:val="3"/>
          <w:sz w:val="21"/>
          <w:szCs w:val="21"/>
        </w:rPr>
        <w:t>挈</w:t>
      </w:r>
      <w:r>
        <w:rPr>
          <w:rFonts w:ascii="宋体" w:eastAsia="宋体" w:hAnsi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position w:val="3"/>
          <w:sz w:val="21"/>
          <w:szCs w:val="21"/>
        </w:rPr>
        <w:t>q</w:t>
      </w:r>
      <w:r>
        <w:rPr>
          <w:rFonts w:ascii="Times New Roman" w:eastAsia="Times New Roman" w:hAnsi="Times New Roman" w:cs="Times New Roman"/>
          <w:spacing w:val="-1"/>
          <w:w w:val="100"/>
          <w:position w:val="3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3"/>
          <w:sz w:val="21"/>
          <w:szCs w:val="21"/>
        </w:rPr>
        <w:t>è</w:t>
      </w:r>
      <w:r>
        <w:rPr>
          <w:rFonts w:ascii="Times New Roman" w:eastAsia="Times New Roman" w:hAnsi="Times New Roman" w:cs="Times New Roman"/>
          <w:spacing w:val="-20"/>
          <w:w w:val="100"/>
          <w:position w:val="3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）</w:t>
        <w:tab/>
      </w:r>
      <w:r>
        <w:rPr>
          <w:rFonts w:ascii="宋体" w:eastAsia="宋体" w:hAnsi="宋体" w:cs="宋体"/>
          <w:spacing w:val="-151"/>
          <w:w w:val="100"/>
          <w:position w:val="3"/>
          <w:sz w:val="21"/>
          <w:szCs w:val="21"/>
        </w:rPr>
        <w:t>唯</w:t>
      </w:r>
      <w:r>
        <w:rPr>
          <w:rFonts w:ascii="宋体" w:eastAsia="宋体" w:hAnsi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唯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连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声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1"/>
          <w:w w:val="100"/>
          <w:position w:val="3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position w:val="3"/>
          <w:sz w:val="21"/>
          <w:szCs w:val="21"/>
        </w:rPr>
        <w:t>ě</w:t>
      </w:r>
      <w:r>
        <w:rPr>
          <w:rFonts w:ascii="Times New Roman" w:eastAsia="Times New Roman" w:hAnsi="Times New Roman" w:cs="Times New Roman"/>
          <w:spacing w:val="-1"/>
          <w:w w:val="100"/>
          <w:position w:val="3"/>
          <w:sz w:val="21"/>
          <w:szCs w:val="21"/>
        </w:rPr>
        <w:t>i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）</w:t>
      </w:r>
    </w:p>
    <w:p>
      <w:pPr>
        <w:tabs>
          <w:tab w:val="left" w:pos="2240"/>
          <w:tab w:val="left" w:pos="3760"/>
          <w:tab w:val="left" w:pos="5500"/>
        </w:tabs>
        <w:spacing w:before="0" w:after="0" w:line="379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position w:val="3"/>
          <w:sz w:val="21"/>
          <w:szCs w:val="21"/>
        </w:rPr>
        <w:t>B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契</w:t>
      </w:r>
      <w:r>
        <w:rPr>
          <w:rFonts w:ascii="宋体" w:eastAsia="宋体" w:hAnsi="宋体" w:cs="宋体"/>
          <w:spacing w:val="-151"/>
          <w:w w:val="100"/>
          <w:position w:val="3"/>
          <w:sz w:val="21"/>
          <w:szCs w:val="21"/>
        </w:rPr>
        <w:t>诃</w:t>
      </w:r>
      <w:r>
        <w:rPr>
          <w:rFonts w:ascii="宋体" w:eastAsia="宋体" w:hAnsi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夫（</w:t>
      </w:r>
      <w:r>
        <w:rPr>
          <w:rFonts w:ascii="Times New Roman" w:eastAsia="Times New Roman" w:hAnsi="Times New Roman" w:cs="Times New Roman"/>
          <w:spacing w:val="-2"/>
          <w:w w:val="100"/>
          <w:position w:val="3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position w:val="3"/>
          <w:sz w:val="21"/>
          <w:szCs w:val="21"/>
        </w:rPr>
        <w:t>ē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）</w:t>
        <w:tab/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星</w:t>
      </w:r>
      <w:r>
        <w:rPr>
          <w:rFonts w:ascii="宋体" w:eastAsia="宋体" w:hAnsi="宋体" w:cs="宋体"/>
          <w:spacing w:val="-149"/>
          <w:w w:val="100"/>
          <w:position w:val="3"/>
          <w:sz w:val="21"/>
          <w:szCs w:val="21"/>
        </w:rPr>
        <w:t>宿</w:t>
      </w:r>
      <w:r>
        <w:rPr>
          <w:rFonts w:ascii="宋体" w:eastAsia="宋体" w:hAnsi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position w:val="3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-1"/>
          <w:w w:val="100"/>
          <w:position w:val="3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61"/>
          <w:w w:val="100"/>
          <w:position w:val="3"/>
          <w:sz w:val="21"/>
          <w:szCs w:val="21"/>
        </w:rPr>
        <w:t>ù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）</w:t>
        <w:tab/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51"/>
          <w:w w:val="100"/>
          <w:position w:val="3"/>
          <w:sz w:val="21"/>
          <w:szCs w:val="21"/>
        </w:rPr>
        <w:t>呓</w:t>
      </w:r>
      <w:r>
        <w:rPr>
          <w:rFonts w:ascii="宋体" w:eastAsia="宋体" w:hAnsi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语（</w:t>
      </w:r>
      <w:r>
        <w:rPr>
          <w:rFonts w:ascii="Times New Roman" w:eastAsia="Times New Roman" w:hAnsi="Times New Roman" w:cs="Times New Roman"/>
          <w:spacing w:val="-5"/>
          <w:w w:val="100"/>
          <w:position w:val="3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07"/>
          <w:w w:val="100"/>
          <w:position w:val="3"/>
          <w:sz w:val="21"/>
          <w:szCs w:val="21"/>
        </w:rPr>
        <w:t>ì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）</w:t>
        <w:tab/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万</w:t>
      </w:r>
      <w:r>
        <w:rPr>
          <w:rFonts w:ascii="宋体" w:eastAsia="宋体" w:hAnsi="宋体" w:cs="宋体"/>
          <w:spacing w:val="-151"/>
          <w:w w:val="100"/>
          <w:position w:val="3"/>
          <w:sz w:val="21"/>
          <w:szCs w:val="21"/>
        </w:rPr>
        <w:t>贯</w:t>
      </w:r>
      <w:r>
        <w:rPr>
          <w:rFonts w:ascii="宋体" w:eastAsia="宋体" w:hAnsi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家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私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position w:val="3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2"/>
          <w:w w:val="100"/>
          <w:position w:val="3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71"/>
          <w:w w:val="100"/>
          <w:position w:val="3"/>
          <w:sz w:val="21"/>
          <w:szCs w:val="21"/>
        </w:rPr>
        <w:t>à</w:t>
      </w:r>
      <w:r>
        <w:rPr>
          <w:rFonts w:ascii="Times New Roman" w:eastAsia="Times New Roman" w:hAnsi="Times New Roman" w:cs="Times New Roman"/>
          <w:spacing w:val="1"/>
          <w:w w:val="100"/>
          <w:position w:val="3"/>
          <w:sz w:val="21"/>
          <w:szCs w:val="21"/>
        </w:rPr>
        <w:t>n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）</w:t>
      </w:r>
    </w:p>
    <w:p>
      <w:pPr>
        <w:tabs>
          <w:tab w:val="left" w:pos="2180"/>
          <w:tab w:val="left" w:pos="3840"/>
          <w:tab w:val="left" w:pos="5540"/>
        </w:tabs>
        <w:spacing w:before="0" w:after="0" w:line="382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position w:val="3"/>
          <w:sz w:val="21"/>
          <w:szCs w:val="21"/>
        </w:rPr>
        <w:t>C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．</w:t>
      </w:r>
      <w:r>
        <w:rPr>
          <w:rFonts w:ascii="宋体" w:eastAsia="宋体" w:hAnsi="宋体" w:cs="宋体"/>
          <w:spacing w:val="-149"/>
          <w:w w:val="100"/>
          <w:position w:val="3"/>
          <w:sz w:val="21"/>
          <w:szCs w:val="21"/>
        </w:rPr>
        <w:t>解</w:t>
      </w:r>
      <w:r>
        <w:rPr>
          <w:rFonts w:ascii="宋体" w:eastAsia="宋体" w:hAnsi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元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position w:val="3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-1"/>
          <w:w w:val="100"/>
          <w:position w:val="3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71"/>
          <w:w w:val="100"/>
          <w:position w:val="3"/>
          <w:sz w:val="21"/>
          <w:szCs w:val="21"/>
        </w:rPr>
        <w:t>è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）</w:t>
        <w:tab/>
      </w:r>
      <w:r>
        <w:rPr>
          <w:rFonts w:ascii="宋体" w:eastAsia="宋体" w:hAnsi="宋体" w:cs="宋体"/>
          <w:spacing w:val="-151"/>
          <w:w w:val="100"/>
          <w:position w:val="3"/>
          <w:sz w:val="21"/>
          <w:szCs w:val="21"/>
        </w:rPr>
        <w:t>绾</w:t>
      </w:r>
      <w:r>
        <w:rPr>
          <w:rFonts w:ascii="宋体" w:eastAsia="宋体" w:hAnsi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发</w:t>
      </w:r>
      <w:r>
        <w:rPr>
          <w:rFonts w:ascii="Times New Roman" w:eastAsia="Times New Roman" w:hAnsi="Times New Roman" w:cs="Times New Roman"/>
          <w:spacing w:val="-1"/>
          <w:w w:val="100"/>
          <w:position w:val="3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-1"/>
          <w:w w:val="100"/>
          <w:position w:val="3"/>
          <w:sz w:val="21"/>
          <w:szCs w:val="21"/>
        </w:rPr>
        <w:t>w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ǎ</w:t>
      </w:r>
      <w:r>
        <w:rPr>
          <w:rFonts w:ascii="Times New Roman" w:eastAsia="Times New Roman" w:hAnsi="Times New Roman" w:cs="Times New Roman"/>
          <w:spacing w:val="0"/>
          <w:w w:val="100"/>
          <w:position w:val="3"/>
          <w:sz w:val="21"/>
          <w:szCs w:val="21"/>
        </w:rPr>
        <w:t>n)</w:t>
        <w:tab/>
      </w:r>
      <w:r>
        <w:rPr>
          <w:rFonts w:ascii="宋体" w:eastAsia="宋体" w:hAnsi="宋体" w:cs="宋体"/>
          <w:spacing w:val="-149"/>
          <w:w w:val="100"/>
          <w:position w:val="3"/>
          <w:sz w:val="21"/>
          <w:szCs w:val="21"/>
        </w:rPr>
        <w:t>戳</w:t>
      </w:r>
      <w:r>
        <w:rPr>
          <w:rFonts w:ascii="宋体" w:eastAsia="宋体" w:hAnsi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穿</w:t>
      </w:r>
      <w:r>
        <w:rPr>
          <w:rFonts w:ascii="Times New Roman" w:eastAsia="Times New Roman" w:hAnsi="Times New Roman" w:cs="Times New Roman"/>
          <w:spacing w:val="-1"/>
          <w:w w:val="100"/>
          <w:position w:val="3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0"/>
          <w:w w:val="100"/>
          <w:position w:val="3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3"/>
          <w:w w:val="100"/>
          <w:position w:val="3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position w:val="3"/>
          <w:sz w:val="21"/>
          <w:szCs w:val="21"/>
        </w:rPr>
        <w:t>ōu</w:t>
      </w:r>
      <w:r>
        <w:rPr>
          <w:rFonts w:ascii="Times New Roman" w:eastAsia="Times New Roman" w:hAnsi="Times New Roman" w:cs="Times New Roman"/>
          <w:spacing w:val="0"/>
          <w:w w:val="100"/>
          <w:position w:val="3"/>
          <w:sz w:val="21"/>
          <w:szCs w:val="21"/>
        </w:rPr>
        <w:t>)</w:t>
        <w:tab/>
      </w:r>
      <w:r>
        <w:rPr>
          <w:rFonts w:ascii="宋体" w:eastAsia="宋体" w:hAnsi="宋体" w:cs="宋体"/>
          <w:spacing w:val="-151"/>
          <w:w w:val="100"/>
          <w:position w:val="3"/>
          <w:sz w:val="21"/>
          <w:szCs w:val="21"/>
        </w:rPr>
        <w:t>蘸</w:t>
      </w:r>
      <w:r>
        <w:rPr>
          <w:rFonts w:ascii="宋体" w:eastAsia="宋体" w:hAnsi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酒（</w:t>
      </w:r>
      <w:r>
        <w:rPr>
          <w:rFonts w:ascii="Times New Roman" w:eastAsia="Times New Roman" w:hAnsi="Times New Roman" w:cs="Times New Roman"/>
          <w:spacing w:val="-3"/>
          <w:w w:val="100"/>
          <w:position w:val="3"/>
          <w:sz w:val="21"/>
          <w:szCs w:val="21"/>
        </w:rPr>
        <w:t>z</w:t>
      </w:r>
      <w:r>
        <w:rPr>
          <w:rFonts w:ascii="Times New Roman" w:eastAsia="Times New Roman" w:hAnsi="Times New Roman" w:cs="Times New Roman"/>
          <w:spacing w:val="0"/>
          <w:w w:val="100"/>
          <w:position w:val="3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71"/>
          <w:w w:val="100"/>
          <w:position w:val="3"/>
          <w:sz w:val="21"/>
          <w:szCs w:val="21"/>
        </w:rPr>
        <w:t>à</w:t>
      </w:r>
      <w:r>
        <w:rPr>
          <w:rFonts w:ascii="Times New Roman" w:eastAsia="Times New Roman" w:hAnsi="Times New Roman" w:cs="Times New Roman"/>
          <w:spacing w:val="-2"/>
          <w:w w:val="100"/>
          <w:position w:val="3"/>
          <w:sz w:val="21"/>
          <w:szCs w:val="21"/>
        </w:rPr>
        <w:t>n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）</w:t>
      </w:r>
    </w:p>
    <w:p>
      <w:pPr>
        <w:tabs>
          <w:tab w:val="left" w:pos="2240"/>
          <w:tab w:val="left" w:pos="3740"/>
          <w:tab w:val="left" w:pos="5600"/>
        </w:tabs>
        <w:spacing w:before="0" w:after="0" w:line="380" w:lineRule="exact"/>
        <w:ind w:left="118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position w:val="3"/>
          <w:sz w:val="21"/>
          <w:szCs w:val="21"/>
        </w:rPr>
        <w:t>D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．</w:t>
      </w:r>
      <w:r>
        <w:rPr>
          <w:rFonts w:ascii="宋体" w:eastAsia="宋体" w:hAnsi="宋体" w:cs="宋体"/>
          <w:spacing w:val="-149"/>
          <w:w w:val="100"/>
          <w:position w:val="3"/>
          <w:sz w:val="21"/>
          <w:szCs w:val="21"/>
        </w:rPr>
        <w:t>臧</w:t>
      </w:r>
      <w:r>
        <w:rPr>
          <w:rFonts w:ascii="宋体" w:eastAsia="宋体" w:hAnsi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克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家（</w:t>
      </w:r>
      <w:r>
        <w:rPr>
          <w:rFonts w:ascii="Times New Roman" w:eastAsia="Times New Roman" w:hAnsi="Times New Roman" w:cs="Times New Roman"/>
          <w:spacing w:val="-3"/>
          <w:w w:val="100"/>
          <w:position w:val="3"/>
          <w:sz w:val="21"/>
          <w:szCs w:val="21"/>
        </w:rPr>
        <w:t>z</w:t>
      </w:r>
      <w:r>
        <w:rPr>
          <w:rFonts w:ascii="Times New Roman" w:eastAsia="Times New Roman" w:hAnsi="Times New Roman" w:cs="Times New Roman"/>
          <w:spacing w:val="0"/>
          <w:w w:val="100"/>
          <w:position w:val="3"/>
          <w:sz w:val="21"/>
          <w:szCs w:val="21"/>
        </w:rPr>
        <w:t>ān</w:t>
      </w:r>
      <w:r>
        <w:rPr>
          <w:rFonts w:ascii="Times New Roman" w:eastAsia="Times New Roman" w:hAnsi="Times New Roman" w:cs="Times New Roman"/>
          <w:spacing w:val="-3"/>
          <w:w w:val="100"/>
          <w:position w:val="3"/>
          <w:sz w:val="21"/>
          <w:szCs w:val="21"/>
        </w:rPr>
        <w:t>g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）</w:t>
        <w:tab/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煎</w:t>
      </w:r>
      <w:r>
        <w:rPr>
          <w:rFonts w:ascii="宋体" w:eastAsia="宋体" w:hAnsi="宋体" w:cs="宋体"/>
          <w:spacing w:val="-149"/>
          <w:w w:val="100"/>
          <w:position w:val="3"/>
          <w:sz w:val="21"/>
          <w:szCs w:val="21"/>
        </w:rPr>
        <w:t>熬</w:t>
      </w:r>
      <w:r>
        <w:rPr>
          <w:rFonts w:ascii="宋体" w:eastAsia="宋体" w:hAnsi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-1"/>
          <w:w w:val="100"/>
          <w:position w:val="3"/>
          <w:sz w:val="21"/>
          <w:szCs w:val="21"/>
        </w:rPr>
        <w:t>(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á</w:t>
      </w:r>
      <w:r>
        <w:rPr>
          <w:rFonts w:ascii="Times New Roman" w:eastAsia="Times New Roman" w:hAnsi="Times New Roman" w:cs="Times New Roman"/>
          <w:spacing w:val="0"/>
          <w:w w:val="100"/>
          <w:position w:val="3"/>
          <w:sz w:val="21"/>
          <w:szCs w:val="21"/>
        </w:rPr>
        <w:t>o)</w:t>
        <w:tab/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51"/>
          <w:w w:val="100"/>
          <w:position w:val="3"/>
          <w:sz w:val="21"/>
          <w:szCs w:val="21"/>
        </w:rPr>
        <w:t>叱</w:t>
      </w:r>
      <w:r>
        <w:rPr>
          <w:rFonts w:ascii="宋体" w:eastAsia="宋体" w:hAnsi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责</w:t>
      </w:r>
      <w:r>
        <w:rPr>
          <w:rFonts w:ascii="Times New Roman" w:eastAsia="Times New Roman" w:hAnsi="Times New Roman" w:cs="Times New Roman"/>
          <w:spacing w:val="-1"/>
          <w:w w:val="100"/>
          <w:position w:val="3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0"/>
          <w:w w:val="100"/>
          <w:position w:val="3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-106"/>
          <w:w w:val="100"/>
          <w:position w:val="3"/>
          <w:sz w:val="21"/>
          <w:szCs w:val="21"/>
        </w:rPr>
        <w:t>ì</w:t>
      </w:r>
      <w:r>
        <w:rPr>
          <w:rFonts w:ascii="Times New Roman" w:eastAsia="Times New Roman" w:hAnsi="Times New Roman" w:cs="Times New Roman"/>
          <w:spacing w:val="0"/>
          <w:w w:val="100"/>
          <w:position w:val="3"/>
          <w:sz w:val="21"/>
          <w:szCs w:val="21"/>
        </w:rPr>
        <w:t>)</w:t>
        <w:tab/>
      </w:r>
      <w:r>
        <w:rPr>
          <w:rFonts w:ascii="宋体" w:eastAsia="宋体" w:hAnsi="宋体" w:cs="宋体"/>
          <w:spacing w:val="-151"/>
          <w:w w:val="100"/>
          <w:position w:val="3"/>
          <w:sz w:val="21"/>
          <w:szCs w:val="21"/>
        </w:rPr>
        <w:t>劈</w:t>
      </w:r>
      <w:r>
        <w:rPr>
          <w:rFonts w:ascii="宋体" w:eastAsia="宋体" w:hAnsi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手</w:t>
      </w:r>
      <w:r>
        <w:rPr>
          <w:rFonts w:ascii="Times New Roman" w:eastAsia="Times New Roman" w:hAnsi="Times New Roman" w:cs="Times New Roman"/>
          <w:spacing w:val="-1"/>
          <w:w w:val="100"/>
          <w:position w:val="3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0"/>
          <w:w w:val="100"/>
          <w:position w:val="3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position w:val="3"/>
          <w:sz w:val="21"/>
          <w:szCs w:val="21"/>
        </w:rPr>
        <w:t>ī</w:t>
      </w:r>
      <w:r>
        <w:rPr>
          <w:rFonts w:ascii="Times New Roman" w:eastAsia="Times New Roman" w:hAnsi="Times New Roman" w:cs="Times New Roman"/>
          <w:spacing w:val="0"/>
          <w:w w:val="100"/>
          <w:position w:val="3"/>
          <w:sz w:val="21"/>
          <w:szCs w:val="21"/>
        </w:rPr>
        <w:t>)</w:t>
      </w:r>
    </w:p>
    <w:p>
      <w:pPr>
        <w:tabs>
          <w:tab w:val="left" w:pos="5940"/>
        </w:tabs>
        <w:spacing w:before="0" w:after="0" w:line="313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2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下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面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句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子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加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点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成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语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运用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正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确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一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项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是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分</w:t>
      </w:r>
      <w:r>
        <w:rPr>
          <w:rFonts w:ascii="宋体" w:eastAsia="宋体" w:hAnsi="宋体" w:cs="宋体"/>
          <w:spacing w:val="-108"/>
          <w:w w:val="100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（</w:t>
        <w:tab/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）</w:t>
      </w:r>
    </w:p>
    <w:p>
      <w:pPr>
        <w:spacing w:before="0" w:after="0" w:line="379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position w:val="3"/>
          <w:sz w:val="21"/>
          <w:szCs w:val="21"/>
        </w:rPr>
        <w:t>A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我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们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每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个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学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生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都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不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能</w:t>
      </w:r>
      <w:r>
        <w:rPr>
          <w:rFonts w:ascii="宋体" w:eastAsia="宋体" w:hAnsi="宋体" w:cs="宋体"/>
          <w:spacing w:val="-149"/>
          <w:w w:val="100"/>
          <w:position w:val="3"/>
          <w:sz w:val="21"/>
          <w:szCs w:val="21"/>
        </w:rPr>
        <w:t>妄</w:t>
      </w:r>
      <w:r>
        <w:rPr>
          <w:rFonts w:ascii="宋体" w:eastAsia="宋体" w:hAnsi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eastAsia="宋体" w:hAnsi="宋体" w:cs="宋体"/>
          <w:spacing w:val="-149"/>
          <w:w w:val="100"/>
          <w:position w:val="3"/>
          <w:sz w:val="21"/>
          <w:szCs w:val="21"/>
        </w:rPr>
        <w:t>自</w:t>
      </w:r>
      <w:r>
        <w:rPr>
          <w:rFonts w:ascii="宋体" w:eastAsia="宋体" w:hAnsi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eastAsia="宋体" w:hAnsi="宋体" w:cs="宋体"/>
          <w:spacing w:val="-151"/>
          <w:w w:val="100"/>
          <w:position w:val="3"/>
          <w:sz w:val="21"/>
          <w:szCs w:val="21"/>
        </w:rPr>
        <w:t>菲</w:t>
      </w:r>
      <w:r>
        <w:rPr>
          <w:rFonts w:ascii="宋体" w:eastAsia="宋体" w:hAnsi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eastAsia="宋体" w:hAnsi="宋体" w:cs="宋体"/>
          <w:spacing w:val="-149"/>
          <w:w w:val="100"/>
          <w:position w:val="3"/>
          <w:sz w:val="21"/>
          <w:szCs w:val="21"/>
        </w:rPr>
        <w:t>薄</w:t>
      </w:r>
      <w:r>
        <w:rPr>
          <w:rFonts w:ascii="宋体" w:eastAsia="宋体" w:hAnsi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自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己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要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对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自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己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的将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来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充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满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信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心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。</w:t>
      </w:r>
    </w:p>
    <w:p>
      <w:pPr>
        <w:spacing w:before="0" w:after="0" w:line="382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position w:val="3"/>
          <w:sz w:val="21"/>
          <w:szCs w:val="21"/>
        </w:rPr>
        <w:t>B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初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三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1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班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长</w:t>
      </w:r>
      <w:r>
        <w:rPr>
          <w:rFonts w:ascii="宋体" w:eastAsia="宋体" w:hAnsi="宋体" w:cs="宋体"/>
          <w:spacing w:val="-149"/>
          <w:w w:val="100"/>
          <w:position w:val="3"/>
          <w:sz w:val="21"/>
          <w:szCs w:val="21"/>
        </w:rPr>
        <w:t>德</w:t>
      </w:r>
      <w:r>
        <w:rPr>
          <w:rFonts w:ascii="宋体" w:eastAsia="宋体" w:hAnsi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eastAsia="宋体" w:hAnsi="宋体" w:cs="宋体"/>
          <w:spacing w:val="-151"/>
          <w:w w:val="100"/>
          <w:position w:val="3"/>
          <w:sz w:val="21"/>
          <w:szCs w:val="21"/>
        </w:rPr>
        <w:t>高</w:t>
      </w:r>
      <w:r>
        <w:rPr>
          <w:rFonts w:ascii="宋体" w:eastAsia="宋体" w:hAnsi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eastAsia="宋体" w:hAnsi="宋体" w:cs="宋体"/>
          <w:spacing w:val="-151"/>
          <w:w w:val="100"/>
          <w:position w:val="3"/>
          <w:sz w:val="21"/>
          <w:szCs w:val="21"/>
        </w:rPr>
        <w:t>望</w:t>
      </w:r>
      <w:r>
        <w:rPr>
          <w:rFonts w:ascii="宋体" w:eastAsia="宋体" w:hAnsi="宋体" w:cs="宋体"/>
          <w:spacing w:val="-63"/>
          <w:w w:val="100"/>
          <w:position w:val="-4"/>
          <w:sz w:val="21"/>
          <w:szCs w:val="21"/>
        </w:rPr>
        <w:t>．</w:t>
      </w:r>
      <w:r>
        <w:rPr>
          <w:rFonts w:ascii="宋体" w:eastAsia="宋体" w:hAnsi="宋体" w:cs="宋体"/>
          <w:spacing w:val="-148"/>
          <w:w w:val="100"/>
          <w:position w:val="3"/>
          <w:sz w:val="21"/>
          <w:szCs w:val="21"/>
        </w:rPr>
        <w:t>重</w:t>
      </w:r>
      <w:r>
        <w:rPr>
          <w:rFonts w:ascii="宋体" w:eastAsia="宋体" w:hAnsi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呼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百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应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这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次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社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会实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践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活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动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组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织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得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最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好。</w:t>
      </w:r>
    </w:p>
    <w:p>
      <w:pPr>
        <w:spacing w:before="0" w:after="0" w:line="379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position w:val="3"/>
          <w:sz w:val="21"/>
          <w:szCs w:val="21"/>
        </w:rPr>
        <w:t>C</w:t>
      </w:r>
      <w:r>
        <w:rPr>
          <w:rFonts w:ascii="宋体" w:eastAsia="宋体" w:hAnsi="宋体" w:cs="宋体"/>
          <w:spacing w:val="-2"/>
          <w:position w:val="3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position w:val="3"/>
          <w:sz w:val="21"/>
          <w:szCs w:val="21"/>
        </w:rPr>
        <w:t>平</w:t>
      </w:r>
      <w:r>
        <w:rPr>
          <w:rFonts w:ascii="宋体" w:eastAsia="宋体" w:hAnsi="宋体" w:cs="宋体"/>
          <w:spacing w:val="-2"/>
          <w:position w:val="3"/>
          <w:sz w:val="21"/>
          <w:szCs w:val="21"/>
        </w:rPr>
        <w:t>时</w:t>
      </w:r>
      <w:r>
        <w:rPr>
          <w:rFonts w:ascii="宋体" w:eastAsia="宋体" w:hAnsi="宋体" w:cs="宋体"/>
          <w:spacing w:val="0"/>
          <w:position w:val="3"/>
          <w:sz w:val="21"/>
          <w:szCs w:val="21"/>
        </w:rPr>
        <w:t>学</w:t>
      </w:r>
      <w:r>
        <w:rPr>
          <w:rFonts w:ascii="宋体" w:eastAsia="宋体" w:hAnsi="宋体" w:cs="宋体"/>
          <w:spacing w:val="-2"/>
          <w:position w:val="3"/>
          <w:sz w:val="21"/>
          <w:szCs w:val="21"/>
        </w:rPr>
        <w:t>习</w:t>
      </w:r>
      <w:r>
        <w:rPr>
          <w:rFonts w:ascii="宋体" w:eastAsia="宋体" w:hAnsi="宋体" w:cs="宋体"/>
          <w:spacing w:val="0"/>
          <w:position w:val="3"/>
          <w:sz w:val="21"/>
          <w:szCs w:val="21"/>
        </w:rPr>
        <w:t>不</w:t>
      </w:r>
      <w:r>
        <w:rPr>
          <w:rFonts w:ascii="宋体" w:eastAsia="宋体" w:hAnsi="宋体" w:cs="宋体"/>
          <w:spacing w:val="-2"/>
          <w:position w:val="3"/>
          <w:sz w:val="21"/>
          <w:szCs w:val="21"/>
        </w:rPr>
        <w:t>认</w:t>
      </w:r>
      <w:r>
        <w:rPr>
          <w:rFonts w:ascii="宋体" w:eastAsia="宋体" w:hAnsi="宋体" w:cs="宋体"/>
          <w:spacing w:val="0"/>
          <w:position w:val="3"/>
          <w:sz w:val="21"/>
          <w:szCs w:val="21"/>
        </w:rPr>
        <w:t>真</w:t>
      </w:r>
      <w:r>
        <w:rPr>
          <w:rFonts w:ascii="宋体" w:eastAsia="宋体" w:hAnsi="宋体" w:cs="宋体"/>
          <w:spacing w:val="-2"/>
          <w:position w:val="3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position w:val="3"/>
          <w:sz w:val="21"/>
          <w:szCs w:val="21"/>
        </w:rPr>
        <w:t>不</w:t>
      </w:r>
      <w:r>
        <w:rPr>
          <w:rFonts w:ascii="宋体" w:eastAsia="宋体" w:hAnsi="宋体" w:cs="宋体"/>
          <w:spacing w:val="-2"/>
          <w:position w:val="3"/>
          <w:sz w:val="21"/>
          <w:szCs w:val="21"/>
        </w:rPr>
        <w:t>求</w:t>
      </w:r>
      <w:r>
        <w:rPr>
          <w:rFonts w:ascii="宋体" w:eastAsia="宋体" w:hAnsi="宋体" w:cs="宋体"/>
          <w:spacing w:val="0"/>
          <w:position w:val="3"/>
          <w:sz w:val="21"/>
          <w:szCs w:val="21"/>
        </w:rPr>
        <w:t>甚解</w:t>
      </w:r>
      <w:r>
        <w:rPr>
          <w:rFonts w:ascii="宋体" w:eastAsia="宋体" w:hAnsi="宋体" w:cs="宋体"/>
          <w:spacing w:val="-2"/>
          <w:position w:val="3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position w:val="3"/>
          <w:sz w:val="21"/>
          <w:szCs w:val="21"/>
        </w:rPr>
        <w:t>到</w:t>
      </w:r>
      <w:r>
        <w:rPr>
          <w:rFonts w:ascii="宋体" w:eastAsia="宋体" w:hAnsi="宋体" w:cs="宋体"/>
          <w:spacing w:val="-2"/>
          <w:position w:val="3"/>
          <w:sz w:val="21"/>
          <w:szCs w:val="21"/>
        </w:rPr>
        <w:t>用</w:t>
      </w:r>
      <w:r>
        <w:rPr>
          <w:rFonts w:ascii="宋体" w:eastAsia="宋体" w:hAnsi="宋体" w:cs="宋体"/>
          <w:spacing w:val="0"/>
          <w:position w:val="3"/>
          <w:sz w:val="21"/>
          <w:szCs w:val="21"/>
        </w:rPr>
        <w:t>时</w:t>
      </w:r>
      <w:r>
        <w:rPr>
          <w:rFonts w:ascii="宋体" w:eastAsia="宋体" w:hAnsi="宋体" w:cs="宋体"/>
          <w:spacing w:val="-2"/>
          <w:position w:val="3"/>
          <w:sz w:val="21"/>
          <w:szCs w:val="21"/>
        </w:rPr>
        <w:t>就</w:t>
      </w:r>
      <w:r>
        <w:rPr>
          <w:rFonts w:ascii="宋体" w:eastAsia="宋体" w:hAnsi="宋体" w:cs="宋体"/>
          <w:spacing w:val="0"/>
          <w:position w:val="3"/>
          <w:sz w:val="21"/>
          <w:szCs w:val="21"/>
        </w:rPr>
        <w:t>会</w:t>
      </w:r>
      <w:r>
        <w:rPr>
          <w:rFonts w:ascii="宋体" w:eastAsia="宋体" w:hAnsi="宋体" w:cs="宋体"/>
          <w:spacing w:val="-2"/>
          <w:position w:val="3"/>
          <w:sz w:val="21"/>
          <w:szCs w:val="21"/>
        </w:rPr>
        <w:t>感</w:t>
      </w:r>
      <w:r>
        <w:rPr>
          <w:rFonts w:ascii="宋体" w:eastAsia="宋体" w:hAnsi="宋体" w:cs="宋体"/>
          <w:spacing w:val="0"/>
          <w:position w:val="3"/>
          <w:sz w:val="21"/>
          <w:szCs w:val="21"/>
        </w:rPr>
        <w:t>到</w:t>
      </w:r>
      <w:r>
        <w:rPr>
          <w:rFonts w:ascii="宋体" w:eastAsia="宋体" w:hAnsi="宋体" w:cs="宋体"/>
          <w:spacing w:val="-2"/>
          <w:position w:val="3"/>
          <w:sz w:val="21"/>
          <w:szCs w:val="21"/>
        </w:rPr>
        <w:t>知</w:t>
      </w:r>
      <w:r>
        <w:rPr>
          <w:rFonts w:ascii="宋体" w:eastAsia="宋体" w:hAnsi="宋体" w:cs="宋体"/>
          <w:spacing w:val="0"/>
          <w:position w:val="3"/>
          <w:sz w:val="21"/>
          <w:szCs w:val="21"/>
        </w:rPr>
        <w:t>识贫</w:t>
      </w:r>
      <w:r>
        <w:rPr>
          <w:rFonts w:ascii="宋体" w:eastAsia="宋体" w:hAnsi="宋体" w:cs="宋体"/>
          <w:spacing w:val="-2"/>
          <w:position w:val="3"/>
          <w:sz w:val="21"/>
          <w:szCs w:val="21"/>
        </w:rPr>
        <w:t>乏</w:t>
      </w:r>
      <w:r>
        <w:rPr>
          <w:rFonts w:ascii="宋体" w:eastAsia="宋体" w:hAnsi="宋体" w:cs="宋体"/>
          <w:spacing w:val="0"/>
          <w:position w:val="3"/>
          <w:sz w:val="21"/>
          <w:szCs w:val="21"/>
        </w:rPr>
        <w:t>，</w:t>
      </w:r>
      <w:r>
        <w:rPr>
          <w:rFonts w:ascii="宋体" w:eastAsia="宋体" w:hAnsi="宋体" w:cs="宋体"/>
          <w:spacing w:val="-151"/>
          <w:position w:val="3"/>
          <w:sz w:val="21"/>
          <w:szCs w:val="21"/>
        </w:rPr>
        <w:t>一</w:t>
      </w:r>
      <w:r>
        <w:rPr>
          <w:rFonts w:ascii="宋体" w:eastAsia="宋体" w:hAnsi="宋体" w:cs="宋体"/>
          <w:spacing w:val="-62"/>
          <w:position w:val="-4"/>
          <w:sz w:val="21"/>
          <w:szCs w:val="21"/>
        </w:rPr>
        <w:t>．</w:t>
      </w:r>
      <w:r>
        <w:rPr>
          <w:rFonts w:ascii="宋体" w:eastAsia="宋体" w:hAnsi="宋体" w:cs="宋体"/>
          <w:spacing w:val="-149"/>
          <w:position w:val="3"/>
          <w:sz w:val="21"/>
          <w:szCs w:val="21"/>
        </w:rPr>
        <w:t>筹</w:t>
      </w:r>
      <w:r>
        <w:rPr>
          <w:rFonts w:ascii="宋体" w:eastAsia="宋体" w:hAnsi="宋体" w:cs="宋体"/>
          <w:spacing w:val="-62"/>
          <w:position w:val="-4"/>
          <w:sz w:val="21"/>
          <w:szCs w:val="21"/>
        </w:rPr>
        <w:t>．</w:t>
      </w:r>
      <w:r>
        <w:rPr>
          <w:rFonts w:ascii="宋体" w:eastAsia="宋体" w:hAnsi="宋体" w:cs="宋体"/>
          <w:spacing w:val="-151"/>
          <w:position w:val="3"/>
          <w:sz w:val="21"/>
          <w:szCs w:val="21"/>
        </w:rPr>
        <w:t>莫</w:t>
      </w:r>
      <w:r>
        <w:rPr>
          <w:rFonts w:ascii="宋体" w:eastAsia="宋体" w:hAnsi="宋体" w:cs="宋体"/>
          <w:spacing w:val="-62"/>
          <w:position w:val="-4"/>
          <w:sz w:val="21"/>
          <w:szCs w:val="21"/>
        </w:rPr>
        <w:t>．</w:t>
      </w:r>
      <w:r>
        <w:rPr>
          <w:rFonts w:ascii="宋体" w:eastAsia="宋体" w:hAnsi="宋体" w:cs="宋体"/>
          <w:spacing w:val="-149"/>
          <w:position w:val="3"/>
          <w:sz w:val="21"/>
          <w:szCs w:val="21"/>
        </w:rPr>
        <w:t>展</w:t>
      </w:r>
      <w:r>
        <w:rPr>
          <w:rFonts w:ascii="宋体" w:eastAsia="宋体" w:hAnsi="宋体" w:cs="宋体"/>
          <w:spacing w:val="-62"/>
          <w:position w:val="-4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position w:val="3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position w:val="3"/>
          <w:sz w:val="21"/>
          <w:szCs w:val="21"/>
        </w:rPr>
        <w:t xml:space="preserve"> </w:t>
      </w:r>
    </w:p>
    <w:p>
      <w:pPr>
        <w:spacing w:before="0" w:after="0" w:line="379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position w:val="3"/>
          <w:sz w:val="21"/>
          <w:szCs w:val="21"/>
        </w:rPr>
        <w:t>D</w:t>
      </w:r>
      <w:r>
        <w:rPr>
          <w:rFonts w:ascii="宋体" w:eastAsia="宋体" w:hAnsi="宋体" w:cs="宋体"/>
          <w:spacing w:val="-46"/>
          <w:w w:val="100"/>
          <w:position w:val="3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某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明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星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因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聚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众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吸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毒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被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警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方抓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捕</w:t>
      </w:r>
      <w:r>
        <w:rPr>
          <w:rFonts w:ascii="宋体" w:eastAsia="宋体" w:hAnsi="宋体" w:cs="宋体"/>
          <w:spacing w:val="-43"/>
          <w:w w:val="100"/>
          <w:position w:val="3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面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对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媒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体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批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评</w:t>
      </w:r>
      <w:r>
        <w:rPr>
          <w:rFonts w:ascii="宋体" w:eastAsia="宋体" w:hAnsi="宋体" w:cs="宋体"/>
          <w:spacing w:val="-46"/>
          <w:w w:val="100"/>
          <w:position w:val="3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其粉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丝</w:t>
      </w:r>
      <w:r>
        <w:rPr>
          <w:rFonts w:ascii="宋体" w:eastAsia="宋体" w:hAnsi="宋体" w:cs="宋体"/>
          <w:spacing w:val="-149"/>
          <w:w w:val="100"/>
          <w:position w:val="3"/>
          <w:sz w:val="21"/>
          <w:szCs w:val="21"/>
        </w:rPr>
        <w:t>义</w:t>
      </w:r>
      <w:r>
        <w:rPr>
          <w:rFonts w:ascii="宋体" w:eastAsia="宋体" w:hAnsi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eastAsia="宋体" w:hAnsi="宋体" w:cs="宋体"/>
          <w:spacing w:val="-151"/>
          <w:w w:val="100"/>
          <w:position w:val="3"/>
          <w:sz w:val="21"/>
          <w:szCs w:val="21"/>
        </w:rPr>
        <w:t>愤</w:t>
      </w:r>
      <w:r>
        <w:rPr>
          <w:rFonts w:ascii="宋体" w:eastAsia="宋体" w:hAnsi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eastAsia="宋体" w:hAnsi="宋体" w:cs="宋体"/>
          <w:spacing w:val="-149"/>
          <w:w w:val="100"/>
          <w:position w:val="3"/>
          <w:sz w:val="21"/>
          <w:szCs w:val="21"/>
        </w:rPr>
        <w:t>填</w:t>
      </w:r>
      <w:r>
        <w:rPr>
          <w:rFonts w:ascii="宋体" w:eastAsia="宋体" w:hAnsi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eastAsia="宋体" w:hAnsi="宋体" w:cs="宋体"/>
          <w:spacing w:val="-151"/>
          <w:w w:val="100"/>
          <w:position w:val="3"/>
          <w:sz w:val="21"/>
          <w:szCs w:val="21"/>
        </w:rPr>
        <w:t>膺</w:t>
      </w:r>
      <w:r>
        <w:rPr>
          <w:rFonts w:ascii="宋体" w:eastAsia="宋体" w:hAnsi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eastAsia="宋体" w:hAnsi="宋体" w:cs="宋体"/>
          <w:spacing w:val="-43"/>
          <w:w w:val="100"/>
          <w:position w:val="3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百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般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袒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护他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们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心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偶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像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。</w:t>
      </w:r>
    </w:p>
    <w:p>
      <w:pPr>
        <w:tabs>
          <w:tab w:val="left" w:pos="5300"/>
        </w:tabs>
        <w:spacing w:before="1" w:after="0" w:line="230" w:lineRule="auto"/>
        <w:ind w:left="118" w:right="46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3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列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句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语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-106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张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东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子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俩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都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很有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诣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医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说</w:t>
      </w:r>
      <w:r>
        <w:rPr>
          <w:rFonts w:ascii="宋体" w:eastAsia="宋体" w:hAnsi="宋体" w:cs="宋体"/>
          <w:spacing w:val="-108"/>
          <w:w w:val="100"/>
          <w:sz w:val="21"/>
          <w:szCs w:val="21"/>
        </w:rPr>
        <w:t>：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是父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亲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敬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业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精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神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励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走上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作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位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106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B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．为进一步营造全市教育事业持续、快速、健康发展，市政府组织了“扬州教育十大新闻人物”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推荐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活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动。</w:t>
      </w:r>
    </w:p>
    <w:p>
      <w:pPr>
        <w:spacing w:before="3" w:after="0" w:line="240" w:lineRule="auto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经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天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锻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炼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全身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体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伤。</w:t>
      </w:r>
    </w:p>
    <w:p>
      <w:pPr>
        <w:spacing w:before="41" w:after="0" w:line="265" w:lineRule="auto"/>
        <w:ind w:left="118" w:right="45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国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家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启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青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少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毒品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防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教</w:t>
      </w:r>
      <w:r>
        <w:rPr>
          <w:rFonts w:ascii="宋体" w:eastAsia="宋体" w:hAnsi="宋体" w:cs="宋体"/>
          <w:spacing w:val="-5"/>
          <w:w w:val="100"/>
          <w:sz w:val="21"/>
          <w:szCs w:val="21"/>
        </w:rPr>
        <w:t>育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6.2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7</w:t>
      </w:r>
      <w:r>
        <w:rPr>
          <w:rFonts w:ascii="宋体" w:eastAsia="宋体" w:hAnsi="宋体" w:cs="宋体"/>
          <w:spacing w:val="-5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程</w:t>
      </w:r>
      <w:r>
        <w:rPr>
          <w:rFonts w:ascii="宋体" w:eastAsia="宋体" w:hAnsi="宋体" w:cs="宋体"/>
          <w:spacing w:val="-5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时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并完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青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年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毒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品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防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教育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作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体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系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</w:p>
    <w:p>
      <w:pPr>
        <w:tabs>
          <w:tab w:val="left" w:pos="4680"/>
        </w:tabs>
        <w:spacing w:before="3" w:after="0" w:line="312" w:lineRule="exact"/>
        <w:ind w:left="118" w:right="4277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4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列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析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正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确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是（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-108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3"/>
          <w:w w:val="100"/>
          <w:sz w:val="21"/>
          <w:szCs w:val="21"/>
        </w:rPr>
        <w:t>A</w:t>
      </w:r>
      <w:r>
        <w:rPr>
          <w:rFonts w:ascii="Calibri" w:eastAsia="Calibri" w:hAnsi="Calibri" w:cs="Calibri"/>
          <w:spacing w:val="0"/>
          <w:w w:val="100"/>
          <w:sz w:val="21"/>
          <w:szCs w:val="21"/>
        </w:rPr>
        <w:t>.</w:t>
      </w:r>
      <w:r>
        <w:rPr>
          <w:rFonts w:ascii="Calibri" w:eastAsia="Calibri" w:hAnsi="Calibri" w:cs="Calibri"/>
          <w:spacing w:val="0"/>
          <w:w w:val="100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8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总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板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着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脸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好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人人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都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欠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钱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似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解说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：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这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话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比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喻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的修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手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法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tabs>
          <w:tab w:val="left" w:pos="1500"/>
          <w:tab w:val="left" w:pos="2560"/>
          <w:tab w:val="left" w:pos="3620"/>
        </w:tabs>
        <w:spacing w:before="8" w:after="0" w:line="257" w:lineRule="auto"/>
        <w:ind w:left="118" w:right="3377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B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步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轻盈</w:t>
        <w:tab/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披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星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月</w:t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敬畏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命</w:t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辛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勤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耕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解说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：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这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个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语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结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不相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0"/>
          <w:w w:val="100"/>
          <w:sz w:val="21"/>
          <w:szCs w:val="21"/>
        </w:rPr>
        <w:t>C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儿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啼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鸣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转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如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古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；雄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振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呼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衔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起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了旭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日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</w:p>
    <w:p>
      <w:pPr>
        <w:spacing w:before="0" w:after="0" w:line="227" w:lineRule="auto"/>
        <w:ind w:left="118" w:right="10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解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：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点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符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号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使用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正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确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0"/>
          <w:w w:val="100"/>
          <w:sz w:val="21"/>
          <w:szCs w:val="21"/>
        </w:rPr>
        <w:t>D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色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玻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璃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会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阳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弱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变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色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深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，调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室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线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以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被称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自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帘。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解说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：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此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运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了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诠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释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的说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方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法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tabs>
          <w:tab w:val="left" w:pos="6880"/>
        </w:tabs>
        <w:spacing w:before="34" w:after="0" w:line="312" w:lineRule="exact"/>
        <w:ind w:left="118" w:right="42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5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列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学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常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识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及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课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文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容的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述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误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是（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-108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宋体" w:eastAsia="宋体" w:hAnsi="宋体" w:cs="宋体"/>
          <w:spacing w:val="-130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《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乙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己</w:t>
      </w:r>
      <w:r>
        <w:rPr>
          <w:rFonts w:ascii="宋体" w:eastAsia="宋体" w:hAnsi="宋体" w:cs="宋体"/>
          <w:spacing w:val="-24"/>
          <w:w w:val="100"/>
          <w:sz w:val="21"/>
          <w:szCs w:val="21"/>
        </w:rPr>
        <w:t>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代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文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巨匠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迅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著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短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说</w:t>
      </w:r>
      <w:r>
        <w:rPr>
          <w:rFonts w:ascii="宋体" w:eastAsia="宋体" w:hAnsi="宋体" w:cs="宋体"/>
          <w:spacing w:val="-22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写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孔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己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封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朽思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举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度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毒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-5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精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上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腐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堪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麻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木不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仁</w:t>
      </w:r>
      <w:r>
        <w:rPr>
          <w:rFonts w:ascii="宋体" w:eastAsia="宋体" w:hAnsi="宋体" w:cs="宋体"/>
          <w:spacing w:val="-5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生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活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上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体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勤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穷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困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潦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倒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们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嘲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笑戏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混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度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时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日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后被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主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级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吞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噬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的悲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形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B</w:t>
      </w:r>
      <w:r>
        <w:rPr>
          <w:rFonts w:ascii="宋体" w:eastAsia="宋体" w:hAnsi="宋体" w:cs="宋体"/>
          <w:spacing w:val="-120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《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范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中举</w:t>
      </w:r>
      <w:r>
        <w:rPr>
          <w:rFonts w:ascii="宋体" w:eastAsia="宋体" w:hAnsi="宋体" w:cs="宋体"/>
          <w:spacing w:val="-17"/>
          <w:w w:val="100"/>
          <w:sz w:val="21"/>
          <w:szCs w:val="21"/>
        </w:rPr>
        <w:t>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代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说家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敬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梓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创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篇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讽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刺小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说</w:t>
      </w:r>
      <w:r>
        <w:rPr>
          <w:rFonts w:ascii="宋体" w:eastAsia="宋体" w:hAnsi="宋体" w:cs="宋体"/>
          <w:spacing w:val="-14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作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-14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作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始终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过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句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褒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贬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爱憎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话</w:t>
      </w:r>
      <w:r>
        <w:rPr>
          <w:rFonts w:ascii="宋体" w:eastAsia="宋体" w:hAnsi="宋体" w:cs="宋体"/>
          <w:spacing w:val="-7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它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让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讽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对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的形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象</w:t>
      </w:r>
      <w:r>
        <w:rPr>
          <w:rFonts w:ascii="宋体" w:eastAsia="宋体" w:hAnsi="宋体" w:cs="宋体"/>
          <w:spacing w:val="-5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-5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心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因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范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进中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举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产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生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自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我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盾</w:t>
      </w:r>
      <w:r>
        <w:rPr>
          <w:rFonts w:ascii="宋体" w:eastAsia="宋体" w:hAnsi="宋体" w:cs="宋体"/>
          <w:spacing w:val="-7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丑态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百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出</w:t>
      </w:r>
      <w:r>
        <w:rPr>
          <w:rFonts w:ascii="宋体" w:eastAsia="宋体" w:hAnsi="宋体" w:cs="宋体"/>
          <w:spacing w:val="-7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淋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漓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尽</w:t>
      </w:r>
    </w:p>
    <w:p>
      <w:pPr>
        <w:spacing w:after="0" w:line="312" w:lineRule="exact"/>
        <w:jc w:val="left"/>
        <w:rPr>
          <w:rFonts w:ascii="宋体" w:eastAsia="宋体" w:hAnsi="宋体" w:cs="宋体"/>
          <w:sz w:val="21"/>
          <w:szCs w:val="21"/>
        </w:rPr>
        <w:sectPr>
          <w:footerReference w:type="default" r:id="rId5"/>
          <w:type w:val="continuous"/>
          <w:pgSz w:w="11180" w:h="15500"/>
          <w:pgMar w:top="1180" w:right="960" w:bottom="1280" w:left="960" w:header="720" w:footer="1085"/>
          <w:pgNumType w:start="1"/>
          <w:cols w:space="720"/>
        </w:sectPr>
      </w:pPr>
    </w:p>
    <w:p>
      <w:pPr>
        <w:spacing w:before="5" w:after="0" w:line="235" w:lineRule="auto"/>
        <w:ind w:left="118" w:right="144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致地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露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当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社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会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种丑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现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们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病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心理。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宋体" w:eastAsia="宋体" w:hAnsi="宋体" w:cs="宋体"/>
          <w:spacing w:val="-82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澳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大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利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亚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作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泰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格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特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散</w:t>
      </w:r>
      <w:r>
        <w:rPr>
          <w:rFonts w:ascii="宋体" w:eastAsia="宋体" w:hAnsi="宋体" w:cs="宋体"/>
          <w:spacing w:val="-79"/>
          <w:w w:val="100"/>
          <w:sz w:val="21"/>
          <w:szCs w:val="21"/>
        </w:rPr>
        <w:t>文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《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窗</w:t>
      </w:r>
      <w:r>
        <w:rPr>
          <w:rFonts w:ascii="宋体" w:eastAsia="宋体" w:hAnsi="宋体" w:cs="宋体"/>
          <w:spacing w:val="-108"/>
          <w:w w:val="100"/>
          <w:sz w:val="21"/>
          <w:szCs w:val="21"/>
        </w:rPr>
        <w:t>》</w:t>
      </w:r>
      <w:r>
        <w:rPr>
          <w:rFonts w:ascii="宋体" w:eastAsia="宋体" w:hAnsi="宋体" w:cs="宋体"/>
          <w:spacing w:val="-79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产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生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如此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术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果</w:t>
      </w:r>
      <w:r>
        <w:rPr>
          <w:rFonts w:ascii="宋体" w:eastAsia="宋体" w:hAnsi="宋体" w:cs="宋体"/>
          <w:spacing w:val="-8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恐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怕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仅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是因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采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-79"/>
          <w:w w:val="100"/>
          <w:sz w:val="21"/>
          <w:szCs w:val="21"/>
        </w:rPr>
        <w:t>了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欧</w:t>
      </w:r>
      <w:r>
        <w:rPr>
          <w:rFonts w:ascii="宋体" w:eastAsia="宋体" w:hAnsi="宋体" w:cs="宋体"/>
          <w:spacing w:val="-82"/>
          <w:w w:val="100"/>
          <w:sz w:val="21"/>
          <w:szCs w:val="21"/>
        </w:rPr>
        <w:t>·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利式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法</w:t>
      </w:r>
      <w:r>
        <w:rPr>
          <w:rFonts w:ascii="宋体" w:eastAsia="宋体" w:hAnsi="宋体" w:cs="宋体"/>
          <w:spacing w:val="-108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料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之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，情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之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且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因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它蕴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含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了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辩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．读《散步》这篇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散文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的历程，是人的心灵随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作者优美的文字在亲情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人性、生命这三点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上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尚的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行。</w:t>
      </w:r>
    </w:p>
    <w:p>
      <w:pPr>
        <w:spacing w:before="89" w:after="0" w:line="240" w:lineRule="auto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6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读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面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段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字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据拼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写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字</w:t>
      </w:r>
      <w:r>
        <w:rPr>
          <w:rFonts w:ascii="宋体" w:eastAsia="宋体" w:hAnsi="宋体" w:cs="宋体"/>
          <w:spacing w:val="-108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正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楷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次填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字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格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分）</w:t>
      </w:r>
    </w:p>
    <w:p>
      <w:pPr>
        <w:spacing w:before="23" w:after="0" w:line="181" w:lineRule="auto"/>
        <w:ind w:left="118" w:right="137" w:firstLine="420"/>
        <w:jc w:val="both"/>
        <w:rPr>
          <w:rFonts w:ascii="微软雅黑" w:eastAsia="微软雅黑" w:hAnsi="微软雅黑" w:cs="微软雅黑"/>
          <w:sz w:val="21"/>
          <w:szCs w:val="21"/>
        </w:rPr>
      </w:pPr>
      <w:r>
        <w:pict>
          <v:group id="_x0000_s1026" style="height:0.1pt;margin-left:214.61pt;margin-top:70.2pt;mso-position-horizontal-relative:page;position:absolute;width:0.48pt;z-index:-251657216" coordorigin="4292,1404" coordsize="10,2">
            <v:shape id="_x0000_s1027" style="height:2;left:4292;position:absolute;top:1404;width:10" coordorigin="4292,1404" coordsize="10,21600" path="m4292,1404l4302,1404e" filled="f" stroked="t" strokecolor="black" strokeweight="0.48pt">
              <v:stroke dashstyle="dash"/>
              <v:path arrowok="t"/>
            </v:shape>
          </v:group>
        </w:pict>
      </w:r>
      <w:r>
        <w:pict>
          <v:group id="_x0000_s1028" style="height:0.1pt;margin-left:257.45pt;margin-top:70.2pt;mso-position-horizontal-relative:page;position:absolute;width:0.48pt;z-index:-251656192" coordorigin="5149,1404" coordsize="10,2">
            <v:shape id="_x0000_s1029" style="height:2;left:5149;position:absolute;top:1404;width:10" coordorigin="5149,1404" coordsize="10,21600" path="m5149,1404l5159,1404e" filled="f" stroked="t" strokecolor="black" strokeweight="0.48pt">
              <v:stroke dashstyle="dash"/>
              <v:path arrowok="t"/>
            </v:shape>
          </v:group>
        </w:pict>
      </w:r>
      <w:r>
        <w:pict>
          <v:group id="_x0000_s1030" style="height:0.1pt;margin-left:300.31pt;margin-top:70.2pt;mso-position-horizontal-relative:page;position:absolute;width:0.48pt;z-index:-251655168" coordorigin="6006,1404" coordsize="10,2">
            <v:shape id="_x0000_s1031" style="height:2;left:6006;position:absolute;top:1404;width:10" coordorigin="6006,1404" coordsize="10,21600" path="m6006,1404l6016,1404e" filled="f" stroked="t" strokecolor="black" strokeweight="0.48pt">
              <v:stroke dashstyle="dash"/>
              <v:path arrowok="t"/>
            </v:shape>
          </v:group>
        </w:pict>
      </w:r>
      <w:r>
        <w:pict>
          <v:group id="_x0000_s1032" style="height:0.1pt;margin-left:343.27pt;margin-top:70.2pt;mso-position-horizontal-relative:page;position:absolute;width:0.48pt;z-index:-251654144" coordorigin="6865,1404" coordsize="10,2">
            <v:shape id="_x0000_s1033" style="height:2;left:6865;position:absolute;top:1404;width:10" coordorigin="6865,1404" coordsize="10,21600" path="m6865,1404l6875,1404e" filled="f" stroked="t" strokecolor="black" strokeweight="0.48pt">
              <v:stroke dashstyle="dash"/>
              <v:path arrowok="t"/>
            </v:shape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height:29.05pt;margin-left:242.76pt;margin-top:55.75pt;mso-position-horizontal-relative:page;position:absolute;width:30.05pt;z-index:-251653120" filled="f" stroked="f">
            <v:textbox inset="0,0,0,0">
              <w:txbxContent>
                <w:tbl>
                  <w:tblPr>
                    <w:tblW w:w="0" w:type="auto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6"/>
                  </w:tblGrid>
                  <w:tr>
                    <w:tblPrEx>
                      <w:tblW w:w="0" w:type="auto"/>
                      <w:jc w:val="left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283"/>
                      <w:jc w:val="left"/>
                    </w:trPr>
                    <w:tc>
                      <w:tcPr>
                        <w:tcW w:w="2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dotted" w:sz="4" w:space="0" w:color="000000"/>
                        </w:tcBorders>
                      </w:tcPr>
                      <w:p/>
                    </w:tc>
                    <w:tc>
                      <w:tcPr>
                        <w:tcW w:w="286" w:type="dxa"/>
                        <w:tcBorders>
                          <w:top w:val="single" w:sz="5" w:space="0" w:color="000000"/>
                          <w:left w:val="dotted" w:sz="4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</w:tr>
                  <w:tr>
                    <w:tblPrEx>
                      <w:tblW w:w="0" w:type="auto"/>
                      <w:jc w:val="left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286"/>
                      <w:jc w:val="left"/>
                    </w:trPr>
                    <w:tc>
                      <w:tcPr>
                        <w:tcW w:w="2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dotted" w:sz="4" w:space="0" w:color="000000"/>
                        </w:tcBorders>
                      </w:tcPr>
                      <w:p/>
                    </w:tc>
                    <w:tc>
                      <w:tcPr>
                        <w:tcW w:w="286" w:type="dxa"/>
                        <w:tcBorders>
                          <w:top w:val="single" w:sz="5" w:space="0" w:color="000000"/>
                          <w:left w:val="dotted" w:sz="4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</w:tr>
                </w:tbl>
                <w:p>
                  <w:pPr>
                    <w:spacing w:before="0" w:after="0" w:line="240" w:lineRule="auto"/>
                    <w:jc w:val="left"/>
                  </w:pPr>
                </w:p>
              </w:txbxContent>
            </v:textbox>
          </v:shape>
        </w:pict>
      </w:r>
      <w:r>
        <w:pict>
          <v:shape id="_x0000_s1035" type="#_x0000_t202" style="height:29.05pt;margin-left:285.74pt;margin-top:55.75pt;mso-position-horizontal-relative:page;position:absolute;width:29.91pt;z-index:-251652096" filled="f" stroked="f">
            <v:textbox inset="0,0,0,0">
              <w:txbxContent>
                <w:tbl>
                  <w:tblPr>
                    <w:tblW w:w="0" w:type="auto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6"/>
                    <w:gridCol w:w="286"/>
                  </w:tblGrid>
                  <w:tr>
                    <w:tblPrEx>
                      <w:tblW w:w="0" w:type="auto"/>
                      <w:jc w:val="left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283"/>
                      <w:jc w:val="left"/>
                    </w:trPr>
                    <w:tc>
                      <w:tcPr>
                        <w:tcW w:w="28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dotted" w:sz="4" w:space="0" w:color="000000"/>
                        </w:tcBorders>
                      </w:tcPr>
                      <w:p/>
                    </w:tc>
                    <w:tc>
                      <w:tcPr>
                        <w:tcW w:w="286" w:type="dxa"/>
                        <w:tcBorders>
                          <w:top w:val="single" w:sz="5" w:space="0" w:color="000000"/>
                          <w:left w:val="dotted" w:sz="4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</w:tr>
                  <w:tr>
                    <w:tblPrEx>
                      <w:tblW w:w="0" w:type="auto"/>
                      <w:jc w:val="left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286"/>
                      <w:jc w:val="left"/>
                    </w:trPr>
                    <w:tc>
                      <w:tcPr>
                        <w:tcW w:w="28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dotted" w:sz="4" w:space="0" w:color="000000"/>
                        </w:tcBorders>
                      </w:tcPr>
                      <w:p/>
                    </w:tc>
                    <w:tc>
                      <w:tcPr>
                        <w:tcW w:w="286" w:type="dxa"/>
                        <w:tcBorders>
                          <w:top w:val="single" w:sz="5" w:space="0" w:color="000000"/>
                          <w:left w:val="dotted" w:sz="4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</w:tr>
                </w:tbl>
                <w:p>
                  <w:pPr>
                    <w:spacing w:before="0" w:after="0" w:line="240" w:lineRule="auto"/>
                    <w:jc w:val="left"/>
                  </w:pPr>
                </w:p>
              </w:txbxContent>
            </v:textbox>
          </v:shape>
        </w:pict>
      </w:r>
      <w:r>
        <w:pict>
          <v:shape id="_x0000_s1036" type="#_x0000_t202" style="height:29.05pt;margin-left:328.58pt;margin-top:55.75pt;mso-position-horizontal-relative:page;position:absolute;width:30.03pt;z-index:-251651072" filled="f" stroked="f">
            <v:textbox inset="0,0,0,0">
              <w:txbxContent>
                <w:tbl>
                  <w:tblPr>
                    <w:tblW w:w="0" w:type="auto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8"/>
                    <w:gridCol w:w="286"/>
                  </w:tblGrid>
                  <w:tr>
                    <w:tblPrEx>
                      <w:tblW w:w="0" w:type="auto"/>
                      <w:jc w:val="left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283"/>
                      <w:jc w:val="left"/>
                    </w:trPr>
                    <w:tc>
                      <w:tcPr>
                        <w:tcW w:w="2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dotted" w:sz="4" w:space="0" w:color="000000"/>
                        </w:tcBorders>
                      </w:tcPr>
                      <w:p/>
                    </w:tc>
                    <w:tc>
                      <w:tcPr>
                        <w:tcW w:w="286" w:type="dxa"/>
                        <w:tcBorders>
                          <w:top w:val="single" w:sz="5" w:space="0" w:color="000000"/>
                          <w:left w:val="dotted" w:sz="4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</w:tr>
                  <w:tr>
                    <w:tblPrEx>
                      <w:tblW w:w="0" w:type="auto"/>
                      <w:jc w:val="left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286"/>
                      <w:jc w:val="left"/>
                    </w:trPr>
                    <w:tc>
                      <w:tcPr>
                        <w:tcW w:w="28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dotted" w:sz="4" w:space="0" w:color="000000"/>
                        </w:tcBorders>
                      </w:tcPr>
                      <w:p/>
                    </w:tc>
                    <w:tc>
                      <w:tcPr>
                        <w:tcW w:w="286" w:type="dxa"/>
                        <w:tcBorders>
                          <w:top w:val="single" w:sz="5" w:space="0" w:color="000000"/>
                          <w:left w:val="dotted" w:sz="4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</w:tr>
                </w:tbl>
                <w:p>
                  <w:pPr>
                    <w:spacing w:before="0" w:after="0" w:line="240" w:lineRule="auto"/>
                    <w:jc w:val="left"/>
                  </w:pPr>
                </w:p>
              </w:txbxContent>
            </v:textbox>
          </v:shape>
        </w:pic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这个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窗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户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俯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37"/>
          <w:sz w:val="21"/>
          <w:szCs w:val="21"/>
        </w:rPr>
        <w:t>k</w:t>
      </w:r>
      <w:r>
        <w:rPr>
          <w:rFonts w:ascii="微软雅黑" w:eastAsia="微软雅黑" w:hAnsi="微软雅黑" w:cs="微软雅黑"/>
          <w:spacing w:val="-2"/>
          <w:w w:val="137"/>
          <w:sz w:val="21"/>
          <w:szCs w:val="21"/>
        </w:rPr>
        <w:t>à</w:t>
      </w:r>
      <w:r>
        <w:rPr>
          <w:rFonts w:ascii="微软雅黑" w:eastAsia="微软雅黑" w:hAnsi="微软雅黑" w:cs="微软雅黑"/>
          <w:spacing w:val="0"/>
          <w:w w:val="81"/>
          <w:sz w:val="21"/>
          <w:szCs w:val="21"/>
        </w:rPr>
        <w:t>n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座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公园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公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园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面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有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1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20"/>
          <w:sz w:val="21"/>
          <w:szCs w:val="21"/>
        </w:rPr>
        <w:t>h</w:t>
      </w:r>
      <w:r>
        <w:rPr>
          <w:rFonts w:ascii="微软雅黑" w:eastAsia="微软雅黑" w:hAnsi="微软雅黑" w:cs="微软雅黑"/>
          <w:spacing w:val="-2"/>
          <w:w w:val="120"/>
          <w:sz w:val="21"/>
          <w:szCs w:val="21"/>
        </w:rPr>
        <w:t>ó</w:t>
      </w:r>
      <w:r>
        <w:rPr>
          <w:rFonts w:ascii="微软雅黑" w:eastAsia="微软雅黑" w:hAnsi="微软雅黑" w:cs="微软雅黑"/>
          <w:spacing w:val="-2"/>
          <w:w w:val="81"/>
          <w:sz w:val="21"/>
          <w:szCs w:val="21"/>
        </w:rPr>
        <w:t>n</w:t>
      </w:r>
      <w:r>
        <w:rPr>
          <w:rFonts w:ascii="微软雅黑" w:eastAsia="微软雅黑" w:hAnsi="微软雅黑" w:cs="微软雅黑"/>
          <w:spacing w:val="0"/>
          <w:w w:val="78"/>
          <w:sz w:val="21"/>
          <w:szCs w:val="21"/>
        </w:rPr>
        <w:t>g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湖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水，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湖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面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上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照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例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漫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游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着一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群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群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野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鸭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、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天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鹅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。公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园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里的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孩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子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们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有的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在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扔面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包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喂这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些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水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禽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，有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在摆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游艇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模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型。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对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对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年轻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情侣手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Arial" w:eastAsia="Arial" w:hAnsi="Arial" w:cs="Arial"/>
          <w:spacing w:val="0"/>
          <w:w w:val="69"/>
          <w:sz w:val="21"/>
          <w:szCs w:val="21"/>
        </w:rPr>
        <w:t>w</w:t>
      </w:r>
      <w:r>
        <w:rPr>
          <w:rFonts w:ascii="微软雅黑" w:eastAsia="微软雅黑" w:hAnsi="微软雅黑" w:cs="微软雅黑"/>
          <w:spacing w:val="2"/>
          <w:w w:val="181"/>
          <w:sz w:val="21"/>
          <w:szCs w:val="21"/>
        </w:rPr>
        <w:t>ǎ</w:t>
      </w:r>
      <w:r>
        <w:rPr>
          <w:rFonts w:ascii="Arial" w:eastAsia="Arial" w:hAnsi="Arial" w:cs="Arial"/>
          <w:spacing w:val="0"/>
          <w:w w:val="90"/>
          <w:sz w:val="21"/>
          <w:szCs w:val="21"/>
        </w:rPr>
        <w:t>n</w:t>
      </w:r>
      <w:r>
        <w:rPr>
          <w:rFonts w:ascii="Arial" w:eastAsia="Arial" w:hAnsi="Arial" w:cs="Arial"/>
          <w:spacing w:val="0"/>
          <w:w w:val="9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着手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在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荫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下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散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步</w:t>
      </w:r>
      <w:r>
        <w:rPr>
          <w:rFonts w:ascii="微软雅黑" w:eastAsia="微软雅黑" w:hAnsi="微软雅黑" w:cs="微软雅黑"/>
          <w:spacing w:val="-19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公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园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里鲜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花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盛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开</w:t>
      </w:r>
      <w:r>
        <w:rPr>
          <w:rFonts w:ascii="微软雅黑" w:eastAsia="微软雅黑" w:hAnsi="微软雅黑" w:cs="微软雅黑"/>
          <w:spacing w:val="-19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主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要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有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玫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瑰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花</w:t>
      </w:r>
      <w:r>
        <w:rPr>
          <w:rFonts w:ascii="微软雅黑" w:eastAsia="微软雅黑" w:hAnsi="微软雅黑" w:cs="微软雅黑"/>
          <w:spacing w:val="-19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但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四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周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还有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五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彩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斑</w:t>
      </w:r>
      <w:r>
        <w:rPr>
          <w:rFonts w:ascii="微软雅黑" w:eastAsia="微软雅黑" w:hAnsi="微软雅黑" w:cs="微软雅黑"/>
          <w:spacing w:val="-9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84"/>
          <w:sz w:val="21"/>
          <w:szCs w:val="21"/>
        </w:rPr>
        <w:t>l</w:t>
      </w:r>
      <w:r>
        <w:rPr>
          <w:rFonts w:ascii="微软雅黑" w:eastAsia="微软雅黑" w:hAnsi="微软雅黑" w:cs="微软雅黑"/>
          <w:spacing w:val="-2"/>
          <w:w w:val="184"/>
          <w:sz w:val="21"/>
          <w:szCs w:val="21"/>
        </w:rPr>
        <w:t>á</w:t>
      </w:r>
      <w:r>
        <w:rPr>
          <w:rFonts w:ascii="微软雅黑" w:eastAsia="微软雅黑" w:hAnsi="微软雅黑" w:cs="微软雅黑"/>
          <w:spacing w:val="0"/>
          <w:w w:val="81"/>
          <w:sz w:val="21"/>
          <w:szCs w:val="21"/>
        </w:rPr>
        <w:t>n</w:t>
      </w:r>
      <w:r>
        <w:rPr>
          <w:rFonts w:ascii="微软雅黑" w:eastAsia="微软雅黑" w:hAnsi="微软雅黑" w:cs="微软雅黑"/>
          <w:spacing w:val="-19"/>
          <w:w w:val="100"/>
          <w:sz w:val="21"/>
          <w:szCs w:val="21"/>
        </w:rPr>
        <w:t>、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争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妍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斗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艳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牡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丹花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和金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盏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草。</w:t>
      </w:r>
    </w:p>
    <w:p>
      <w:pPr>
        <w:spacing w:before="0" w:after="0" w:line="10" w:lineRule="exact"/>
        <w:jc w:val="left"/>
        <w:rPr>
          <w:sz w:val="4"/>
          <w:szCs w:val="4"/>
        </w:rPr>
      </w:pPr>
    </w:p>
    <w:tbl>
      <w:tblPr>
        <w:tblW w:w="0" w:type="auto"/>
        <w:jc w:val="left"/>
        <w:tblInd w:w="304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6"/>
        <w:gridCol w:w="286"/>
      </w:tblGrid>
      <w:tr>
        <w:tblPrEx>
          <w:tblW w:w="0" w:type="auto"/>
          <w:jc w:val="left"/>
          <w:tblInd w:w="304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283"/>
          <w:jc w:val="left"/>
        </w:trPr>
        <w:tc>
          <w:tcPr>
            <w:tcW w:w="2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tted" w:sz="4" w:space="0" w:color="000000"/>
            </w:tcBorders>
          </w:tcPr>
          <w:p/>
        </w:tc>
        <w:tc>
          <w:tcPr>
            <w:tcW w:w="286" w:type="dxa"/>
            <w:tcBorders>
              <w:top w:val="single" w:sz="5" w:space="0" w:color="000000"/>
              <w:left w:val="dotted" w:sz="4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blPrEx>
          <w:tblW w:w="0" w:type="auto"/>
          <w:jc w:val="left"/>
          <w:tblInd w:w="304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286"/>
          <w:jc w:val="left"/>
        </w:trPr>
        <w:tc>
          <w:tcPr>
            <w:tcW w:w="2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tted" w:sz="4" w:space="0" w:color="000000"/>
            </w:tcBorders>
          </w:tcPr>
          <w:p/>
        </w:tc>
        <w:tc>
          <w:tcPr>
            <w:tcW w:w="286" w:type="dxa"/>
            <w:tcBorders>
              <w:top w:val="single" w:sz="5" w:space="0" w:color="000000"/>
              <w:left w:val="dotted" w:sz="4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</w:tbl>
    <w:p>
      <w:pPr>
        <w:spacing w:before="38" w:after="0" w:line="240" w:lineRule="auto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7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sz w:val="21"/>
          <w:szCs w:val="21"/>
        </w:rPr>
        <w:t>默</w:t>
      </w:r>
      <w:r>
        <w:rPr>
          <w:rFonts w:ascii="宋体" w:eastAsia="宋体" w:hAnsi="宋体" w:cs="宋体"/>
          <w:spacing w:val="0"/>
          <w:sz w:val="21"/>
          <w:szCs w:val="21"/>
        </w:rPr>
        <w:t>写</w:t>
      </w:r>
      <w:r>
        <w:rPr>
          <w:rFonts w:ascii="宋体" w:eastAsia="宋体" w:hAnsi="宋体" w:cs="宋体"/>
          <w:spacing w:val="-106"/>
          <w:sz w:val="21"/>
          <w:szCs w:val="21"/>
        </w:rPr>
        <w:t>。</w:t>
      </w:r>
      <w:r>
        <w:rPr>
          <w:rFonts w:ascii="宋体" w:eastAsia="宋体" w:hAnsi="宋体" w:cs="宋体"/>
          <w:spacing w:val="-2"/>
          <w:sz w:val="21"/>
          <w:szCs w:val="21"/>
        </w:rPr>
        <w:t>（</w:t>
      </w:r>
      <w:r>
        <w:rPr>
          <w:rFonts w:ascii="宋体" w:eastAsia="宋体" w:hAnsi="宋体" w:cs="宋体"/>
          <w:spacing w:val="-2"/>
          <w:sz w:val="21"/>
          <w:szCs w:val="21"/>
        </w:rPr>
        <w:t>每</w:t>
      </w:r>
      <w:r>
        <w:rPr>
          <w:rFonts w:ascii="宋体" w:eastAsia="宋体" w:hAnsi="宋体" w:cs="宋体"/>
          <w:spacing w:val="0"/>
          <w:sz w:val="21"/>
          <w:szCs w:val="21"/>
        </w:rPr>
        <w:t>空</w:t>
      </w:r>
      <w:r>
        <w:rPr>
          <w:rFonts w:ascii="宋体" w:eastAsia="宋体" w:hAnsi="宋体" w:cs="宋体"/>
          <w:spacing w:val="-53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>1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</w:rPr>
        <w:t>分，</w:t>
      </w:r>
      <w:r>
        <w:rPr>
          <w:rFonts w:ascii="宋体" w:eastAsia="宋体" w:hAnsi="宋体" w:cs="宋体"/>
          <w:spacing w:val="0"/>
          <w:sz w:val="21"/>
          <w:szCs w:val="21"/>
        </w:rPr>
        <w:t>共</w:t>
      </w:r>
      <w:r>
        <w:rPr>
          <w:rFonts w:ascii="宋体" w:eastAsia="宋体" w:hAnsi="宋体" w:cs="宋体"/>
          <w:spacing w:val="-54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>8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>分</w:t>
      </w:r>
      <w:r>
        <w:rPr>
          <w:rFonts w:ascii="宋体" w:eastAsia="宋体" w:hAnsi="宋体" w:cs="宋体"/>
          <w:spacing w:val="-2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sz w:val="21"/>
          <w:szCs w:val="21"/>
        </w:rPr>
        <w:t xml:space="preserve"> </w:t>
      </w:r>
    </w:p>
    <w:p>
      <w:pPr>
        <w:tabs>
          <w:tab w:val="left" w:pos="4720"/>
        </w:tabs>
        <w:spacing w:before="0" w:after="0" w:line="314" w:lineRule="exact"/>
        <w:ind w:left="118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1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我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报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路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长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嗟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日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暮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(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李清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照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《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渔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家</w:t>
      </w:r>
      <w:r>
        <w:rPr>
          <w:rFonts w:ascii="宋体" w:eastAsia="宋体" w:hAnsi="宋体" w:cs="宋体"/>
          <w:spacing w:val="-3"/>
          <w:w w:val="100"/>
          <w:position w:val="-1"/>
          <w:sz w:val="21"/>
          <w:szCs w:val="21"/>
        </w:rPr>
        <w:t>傲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》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)</w:t>
      </w:r>
    </w:p>
    <w:p>
      <w:pPr>
        <w:tabs>
          <w:tab w:val="left" w:pos="2940"/>
        </w:tabs>
        <w:spacing w:before="0" w:after="0" w:line="312" w:lineRule="exact"/>
        <w:ind w:left="118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2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八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年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风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味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徒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思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浙。</w:t>
      </w:r>
      <w:r>
        <w:rPr>
          <w:rFonts w:ascii="Times New Roman" w:eastAsia="Times New Roman" w:hAnsi="Times New Roman" w:cs="Times New Roman"/>
          <w:spacing w:val="-3"/>
          <w:w w:val="100"/>
          <w:position w:val="-1"/>
          <w:sz w:val="21"/>
          <w:szCs w:val="21"/>
        </w:rPr>
        <w:t>(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秋瑾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《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满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江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红》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)</w:t>
      </w:r>
    </w:p>
    <w:p>
      <w:pPr>
        <w:tabs>
          <w:tab w:val="left" w:pos="4520"/>
        </w:tabs>
        <w:spacing w:before="0" w:after="0" w:line="312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3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苏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子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胸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襟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谁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识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我？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-106"/>
          <w:w w:val="100"/>
          <w:position w:val="-1"/>
          <w:sz w:val="21"/>
          <w:szCs w:val="21"/>
        </w:rPr>
        <w:t>。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秋瑾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《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满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江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红</w:t>
      </w:r>
      <w:r>
        <w:rPr>
          <w:rFonts w:ascii="宋体" w:eastAsia="宋体" w:hAnsi="宋体" w:cs="宋体"/>
          <w:spacing w:val="-108"/>
          <w:w w:val="100"/>
          <w:position w:val="-1"/>
          <w:sz w:val="21"/>
          <w:szCs w:val="21"/>
        </w:rPr>
        <w:t>》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）</w:t>
      </w:r>
    </w:p>
    <w:p>
      <w:pPr>
        <w:tabs>
          <w:tab w:val="left" w:pos="4240"/>
          <w:tab w:val="left" w:pos="5560"/>
          <w:tab w:val="left" w:pos="7200"/>
        </w:tabs>
        <w:spacing w:before="0" w:after="0" w:line="312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4</w:t>
      </w:r>
      <w:r>
        <w:rPr>
          <w:rFonts w:ascii="宋体" w:eastAsia="宋体" w:hAnsi="宋体" w:cs="宋体"/>
          <w:spacing w:val="-41"/>
          <w:w w:val="100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又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夹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百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千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求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救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声</w:t>
      </w:r>
      <w:r>
        <w:rPr>
          <w:rFonts w:ascii="宋体" w:eastAsia="宋体" w:hAnsi="宋体" w:cs="宋体"/>
          <w:spacing w:val="-38"/>
          <w:w w:val="100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-41"/>
          <w:w w:val="100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-38"/>
          <w:w w:val="100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-144"/>
          <w:w w:val="100"/>
          <w:position w:val="-1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林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嗣</w:t>
      </w:r>
      <w:r>
        <w:rPr>
          <w:rFonts w:ascii="宋体" w:eastAsia="宋体" w:hAnsi="宋体" w:cs="宋体"/>
          <w:spacing w:val="-41"/>
          <w:w w:val="100"/>
          <w:position w:val="-1"/>
          <w:sz w:val="21"/>
          <w:szCs w:val="21"/>
        </w:rPr>
        <w:t>环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《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口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技</w:t>
      </w:r>
      <w:r>
        <w:rPr>
          <w:rFonts w:ascii="宋体" w:eastAsia="宋体" w:hAnsi="宋体" w:cs="宋体"/>
          <w:spacing w:val="-106"/>
          <w:w w:val="100"/>
          <w:position w:val="-1"/>
          <w:sz w:val="21"/>
          <w:szCs w:val="21"/>
        </w:rPr>
        <w:t>》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）</w:t>
      </w:r>
    </w:p>
    <w:p>
      <w:pPr>
        <w:tabs>
          <w:tab w:val="left" w:pos="6580"/>
          <w:tab w:val="left" w:pos="9020"/>
        </w:tabs>
        <w:spacing w:before="0" w:after="0" w:line="312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5</w:t>
      </w:r>
      <w:r>
        <w:rPr>
          <w:rFonts w:ascii="宋体" w:eastAsia="宋体" w:hAnsi="宋体" w:cs="宋体"/>
          <w:spacing w:val="-79"/>
          <w:w w:val="100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描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绘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了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幅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海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天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相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接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的辽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阔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图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画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句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子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：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-79"/>
          <w:w w:val="100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。</w:t>
      </w:r>
    </w:p>
    <w:p>
      <w:pPr>
        <w:spacing w:before="0" w:after="0" w:line="296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-2"/>
          <w:sz w:val="21"/>
          <w:szCs w:val="21"/>
        </w:rPr>
        <w:t>8</w:t>
      </w:r>
      <w:r>
        <w:rPr>
          <w:rFonts w:ascii="宋体" w:eastAsia="宋体" w:hAnsi="宋体" w:cs="宋体"/>
          <w:position w:val="-2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名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著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阅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读</w:t>
      </w:r>
      <w:r>
        <w:rPr>
          <w:rFonts w:ascii="宋体" w:eastAsia="宋体" w:hAnsi="宋体" w:cs="宋体"/>
          <w:spacing w:val="-3"/>
          <w:position w:val="-2"/>
          <w:sz w:val="21"/>
          <w:szCs w:val="21"/>
        </w:rPr>
        <w:t>与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语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文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实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践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活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动</w:t>
      </w:r>
      <w:r>
        <w:rPr>
          <w:rFonts w:ascii="宋体" w:eastAsia="宋体" w:hAnsi="宋体" w:cs="宋体"/>
          <w:spacing w:val="-106"/>
          <w:position w:val="-2"/>
          <w:sz w:val="21"/>
          <w:szCs w:val="21"/>
        </w:rPr>
        <w:t>。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7</w:t>
      </w:r>
      <w:r>
        <w:rPr>
          <w:rFonts w:ascii="宋体" w:eastAsia="宋体" w:hAnsi="宋体" w:cs="宋体"/>
          <w:spacing w:val="-52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分）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 xml:space="preserve"> </w:t>
      </w:r>
    </w:p>
    <w:p>
      <w:pPr>
        <w:spacing w:before="33" w:after="0" w:line="312" w:lineRule="exact"/>
        <w:ind w:left="118" w:right="145" w:firstLine="420"/>
        <w:jc w:val="both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“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没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半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碗饭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时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只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见远远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地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个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汉子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挑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着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副担桶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唱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上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冈子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来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唱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道</w:t>
      </w:r>
      <w:r>
        <w:rPr>
          <w:rFonts w:ascii="微软雅黑" w:eastAsia="微软雅黑" w:hAnsi="微软雅黑" w:cs="微软雅黑"/>
          <w:spacing w:val="-103"/>
          <w:w w:val="100"/>
          <w:sz w:val="21"/>
          <w:szCs w:val="21"/>
        </w:rPr>
        <w:t>：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“赤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日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炎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炎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似火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烧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野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田禾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稻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半枯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焦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农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夫心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内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如汤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煮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，公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子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王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孙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把扇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摇</w:t>
      </w:r>
      <w:r>
        <w:rPr>
          <w:rFonts w:ascii="微软雅黑" w:eastAsia="微软雅黑" w:hAnsi="微软雅黑" w:cs="微软雅黑"/>
          <w:spacing w:val="-106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”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那汉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子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口里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唱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着，走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上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冈子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来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，松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林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里头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歇下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担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桶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坐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地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乘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凉</w:t>
      </w:r>
      <w:r>
        <w:rPr>
          <w:rFonts w:ascii="微软雅黑" w:eastAsia="微软雅黑" w:hAnsi="微软雅黑" w:cs="微软雅黑"/>
          <w:spacing w:val="-106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”</w:t>
      </w:r>
    </w:p>
    <w:p>
      <w:pPr>
        <w:tabs>
          <w:tab w:val="left" w:pos="2420"/>
          <w:tab w:val="left" w:pos="3320"/>
          <w:tab w:val="left" w:pos="5640"/>
          <w:tab w:val="left" w:pos="6940"/>
        </w:tabs>
        <w:spacing w:before="0" w:after="0" w:line="312" w:lineRule="exact"/>
        <w:ind w:left="118" w:right="128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3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2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19"/>
          <w:w w:val="100"/>
          <w:sz w:val="21"/>
          <w:szCs w:val="21"/>
        </w:rPr>
        <w:t>上</w:t>
      </w:r>
      <w:r>
        <w:rPr>
          <w:rFonts w:ascii="宋体" w:eastAsia="宋体" w:hAnsi="宋体" w:cs="宋体"/>
          <w:spacing w:val="21"/>
          <w:w w:val="100"/>
          <w:sz w:val="21"/>
          <w:szCs w:val="21"/>
        </w:rPr>
        <w:t>面</w:t>
      </w:r>
      <w:r>
        <w:rPr>
          <w:rFonts w:ascii="宋体" w:eastAsia="宋体" w:hAnsi="宋体" w:cs="宋体"/>
          <w:spacing w:val="21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19"/>
          <w:w w:val="100"/>
          <w:sz w:val="21"/>
          <w:szCs w:val="21"/>
        </w:rPr>
        <w:t>片</w:t>
      </w:r>
      <w:r>
        <w:rPr>
          <w:rFonts w:ascii="宋体" w:eastAsia="宋体" w:hAnsi="宋体" w:cs="宋体"/>
          <w:spacing w:val="21"/>
          <w:w w:val="100"/>
          <w:sz w:val="21"/>
          <w:szCs w:val="21"/>
        </w:rPr>
        <w:t>段</w:t>
      </w:r>
      <w:r>
        <w:rPr>
          <w:rFonts w:ascii="宋体" w:eastAsia="宋体" w:hAnsi="宋体" w:cs="宋体"/>
          <w:spacing w:val="21"/>
          <w:w w:val="100"/>
          <w:sz w:val="21"/>
          <w:szCs w:val="21"/>
        </w:rPr>
        <w:t>节</w:t>
      </w:r>
      <w:r>
        <w:rPr>
          <w:rFonts w:ascii="宋体" w:eastAsia="宋体" w:hAnsi="宋体" w:cs="宋体"/>
          <w:spacing w:val="19"/>
          <w:w w:val="100"/>
          <w:sz w:val="21"/>
          <w:szCs w:val="21"/>
        </w:rPr>
        <w:t>选</w:t>
      </w:r>
      <w:r>
        <w:rPr>
          <w:rFonts w:ascii="宋体" w:eastAsia="宋体" w:hAnsi="宋体" w:cs="宋体"/>
          <w:spacing w:val="21"/>
          <w:w w:val="100"/>
          <w:sz w:val="21"/>
          <w:szCs w:val="21"/>
        </w:rPr>
        <w:t>自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21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19"/>
          <w:w w:val="100"/>
          <w:sz w:val="21"/>
          <w:szCs w:val="21"/>
        </w:rPr>
        <w:t>朝</w:t>
      </w:r>
      <w:r>
        <w:rPr>
          <w:rFonts w:ascii="宋体" w:eastAsia="宋体" w:hAnsi="宋体" w:cs="宋体"/>
          <w:spacing w:val="21"/>
          <w:w w:val="100"/>
          <w:sz w:val="21"/>
          <w:szCs w:val="21"/>
        </w:rPr>
        <w:t>代</w:t>
      </w:r>
      <w:r>
        <w:rPr>
          <w:rFonts w:ascii="宋体" w:eastAsia="宋体" w:hAnsi="宋体" w:cs="宋体"/>
          <w:spacing w:val="-83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21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19"/>
          <w:w w:val="100"/>
          <w:sz w:val="21"/>
          <w:szCs w:val="21"/>
        </w:rPr>
        <w:t>作</w:t>
      </w:r>
      <w:r>
        <w:rPr>
          <w:rFonts w:ascii="宋体" w:eastAsia="宋体" w:hAnsi="宋体" w:cs="宋体"/>
          <w:spacing w:val="21"/>
          <w:w w:val="100"/>
          <w:sz w:val="21"/>
          <w:szCs w:val="21"/>
        </w:rPr>
        <w:t>者</w:t>
      </w:r>
      <w:r>
        <w:rPr>
          <w:rFonts w:ascii="宋体" w:eastAsia="宋体" w:hAnsi="宋体" w:cs="宋体"/>
          <w:spacing w:val="21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19"/>
          <w:w w:val="100"/>
          <w:sz w:val="21"/>
          <w:szCs w:val="21"/>
        </w:rPr>
        <w:t>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46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9"/>
          <w:w w:val="100"/>
          <w:sz w:val="21"/>
          <w:szCs w:val="21"/>
        </w:rPr>
        <w:t>《</w:t>
      </w:r>
      <w:r>
        <w:rPr>
          <w:rFonts w:ascii="宋体" w:eastAsia="宋体" w:hAnsi="宋体" w:cs="宋体"/>
          <w:spacing w:val="21"/>
          <w:w w:val="100"/>
          <w:sz w:val="21"/>
          <w:szCs w:val="21"/>
        </w:rPr>
        <w:t>水</w:t>
      </w:r>
      <w:r>
        <w:rPr>
          <w:rFonts w:ascii="宋体" w:eastAsia="宋体" w:hAnsi="宋体" w:cs="宋体"/>
          <w:spacing w:val="21"/>
          <w:w w:val="100"/>
          <w:sz w:val="21"/>
          <w:szCs w:val="21"/>
        </w:rPr>
        <w:t>浒</w:t>
      </w:r>
      <w:r>
        <w:rPr>
          <w:rFonts w:ascii="宋体" w:eastAsia="宋体" w:hAnsi="宋体" w:cs="宋体"/>
          <w:spacing w:val="21"/>
          <w:w w:val="100"/>
          <w:sz w:val="21"/>
          <w:szCs w:val="21"/>
        </w:rPr>
        <w:t>传</w:t>
      </w:r>
      <w:r>
        <w:rPr>
          <w:rFonts w:ascii="宋体" w:eastAsia="宋体" w:hAnsi="宋体" w:cs="宋体"/>
          <w:spacing w:val="19"/>
          <w:w w:val="100"/>
          <w:sz w:val="21"/>
          <w:szCs w:val="21"/>
        </w:rPr>
        <w:t>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45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9"/>
          <w:w w:val="100"/>
          <w:sz w:val="21"/>
          <w:szCs w:val="21"/>
        </w:rPr>
        <w:t>（情</w:t>
      </w:r>
      <w:r>
        <w:rPr>
          <w:rFonts w:ascii="宋体" w:eastAsia="宋体" w:hAnsi="宋体" w:cs="宋体"/>
          <w:spacing w:val="19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节）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。其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挑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酒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ab/>
        <w:tab/>
      </w:r>
    </w:p>
    <w:p>
      <w:pPr>
        <w:tabs>
          <w:tab w:val="left" w:pos="5940"/>
        </w:tabs>
        <w:spacing w:before="0" w:after="0" w:line="295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2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下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列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言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行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中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全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都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反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映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杨志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精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明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性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格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一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组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是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分</w:t>
      </w:r>
      <w:r>
        <w:rPr>
          <w:rFonts w:ascii="宋体" w:eastAsia="宋体" w:hAnsi="宋体" w:cs="宋体"/>
          <w:spacing w:val="-108"/>
          <w:w w:val="100"/>
          <w:position w:val="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（</w:t>
        <w:tab/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）</w:t>
      </w:r>
    </w:p>
    <w:p>
      <w:pPr>
        <w:spacing w:before="0" w:after="0" w:line="322" w:lineRule="exact"/>
        <w:ind w:left="118" w:right="-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①五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七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日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后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家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渐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少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行客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又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稀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站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站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都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山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路。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杨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志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却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要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辰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牌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起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身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申时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便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歇。</w:t>
      </w:r>
    </w:p>
    <w:p>
      <w:pPr>
        <w:spacing w:before="0" w:after="0" w:line="312" w:lineRule="exact"/>
        <w:ind w:left="118" w:right="-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②杨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志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跳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起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来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喝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道</w:t>
      </w:r>
      <w:r>
        <w:rPr>
          <w:rFonts w:ascii="微软雅黑" w:eastAsia="微软雅黑" w:hAnsi="微软雅黑" w:cs="微软雅黑"/>
          <w:spacing w:val="-108"/>
          <w:w w:val="100"/>
          <w:position w:val="0"/>
          <w:sz w:val="21"/>
          <w:szCs w:val="21"/>
        </w:rPr>
        <w:t>：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“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哪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里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去，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且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睡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了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却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理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会</w:t>
      </w:r>
      <w:r>
        <w:rPr>
          <w:rFonts w:ascii="微软雅黑" w:eastAsia="微软雅黑" w:hAnsi="微软雅黑" w:cs="微软雅黑"/>
          <w:spacing w:val="-106"/>
          <w:w w:val="100"/>
          <w:position w:val="0"/>
          <w:sz w:val="21"/>
          <w:szCs w:val="21"/>
        </w:rPr>
        <w:t>！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”</w:t>
      </w:r>
    </w:p>
    <w:p>
      <w:pPr>
        <w:spacing w:before="0" w:after="0" w:line="312" w:lineRule="exact"/>
        <w:ind w:left="118" w:right="-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③杨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志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拿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着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藤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条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喝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道</w:t>
      </w:r>
      <w:r>
        <w:rPr>
          <w:rFonts w:ascii="微软雅黑" w:eastAsia="微软雅黑" w:hAnsi="微软雅黑" w:cs="微软雅黑"/>
          <w:spacing w:val="-108"/>
          <w:w w:val="100"/>
          <w:position w:val="0"/>
          <w:sz w:val="21"/>
          <w:szCs w:val="21"/>
        </w:rPr>
        <w:t>：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“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一个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不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走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吃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俺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二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十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棍</w:t>
      </w:r>
      <w:r>
        <w:rPr>
          <w:rFonts w:ascii="微软雅黑" w:eastAsia="微软雅黑" w:hAnsi="微软雅黑" w:cs="微软雅黑"/>
          <w:spacing w:val="-108"/>
          <w:w w:val="100"/>
          <w:position w:val="0"/>
          <w:sz w:val="21"/>
          <w:szCs w:val="21"/>
        </w:rPr>
        <w:t>！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”</w:t>
      </w:r>
    </w:p>
    <w:p>
      <w:pPr>
        <w:spacing w:before="0" w:after="0" w:line="312" w:lineRule="exact"/>
        <w:ind w:left="118" w:right="-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④杨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志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骂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道</w:t>
      </w:r>
      <w:r>
        <w:rPr>
          <w:rFonts w:ascii="微软雅黑" w:eastAsia="微软雅黑" w:hAnsi="微软雅黑" w:cs="微软雅黑"/>
          <w:spacing w:val="-106"/>
          <w:w w:val="100"/>
          <w:position w:val="0"/>
          <w:sz w:val="21"/>
          <w:szCs w:val="21"/>
        </w:rPr>
        <w:t>：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“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这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畜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生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不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怄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死俺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！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只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便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打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了</w:t>
      </w:r>
      <w:r>
        <w:rPr>
          <w:rFonts w:ascii="微软雅黑" w:eastAsia="微软雅黑" w:hAnsi="微软雅黑" w:cs="微软雅黑"/>
          <w:spacing w:val="-108"/>
          <w:w w:val="100"/>
          <w:position w:val="0"/>
          <w:sz w:val="21"/>
          <w:szCs w:val="21"/>
        </w:rPr>
        <w:t>！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”</w:t>
      </w:r>
    </w:p>
    <w:p>
      <w:pPr>
        <w:spacing w:before="0" w:after="0" w:line="312" w:lineRule="exact"/>
        <w:ind w:left="118" w:right="-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⑤杨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志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调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过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朴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刀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杆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便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打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骂道</w:t>
      </w:r>
      <w:r>
        <w:rPr>
          <w:rFonts w:ascii="微软雅黑" w:eastAsia="微软雅黑" w:hAnsi="微软雅黑" w:cs="微软雅黑"/>
          <w:spacing w:val="-108"/>
          <w:w w:val="100"/>
          <w:position w:val="0"/>
          <w:sz w:val="21"/>
          <w:szCs w:val="21"/>
        </w:rPr>
        <w:t>：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“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你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们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不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得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洒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家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言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语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，胡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乱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便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要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买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酒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吃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好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大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胆</w:t>
      </w:r>
      <w:r>
        <w:rPr>
          <w:rFonts w:ascii="微软雅黑" w:eastAsia="微软雅黑" w:hAnsi="微软雅黑" w:cs="微软雅黑"/>
          <w:spacing w:val="-106"/>
          <w:w w:val="100"/>
          <w:position w:val="0"/>
          <w:sz w:val="21"/>
          <w:szCs w:val="21"/>
        </w:rPr>
        <w:t>！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”</w:t>
      </w:r>
    </w:p>
    <w:p>
      <w:pPr>
        <w:spacing w:before="0" w:after="0" w:line="312" w:lineRule="exact"/>
        <w:ind w:left="118" w:right="-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⑥杨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志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大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骂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道</w:t>
      </w:r>
      <w:r>
        <w:rPr>
          <w:rFonts w:ascii="微软雅黑" w:eastAsia="微软雅黑" w:hAnsi="微软雅黑" w:cs="微软雅黑"/>
          <w:spacing w:val="-108"/>
          <w:w w:val="100"/>
          <w:position w:val="0"/>
          <w:sz w:val="21"/>
          <w:szCs w:val="21"/>
        </w:rPr>
        <w:t>：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“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你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们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省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得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什么</w:t>
      </w:r>
      <w:r>
        <w:rPr>
          <w:rFonts w:ascii="微软雅黑" w:eastAsia="微软雅黑" w:hAnsi="微软雅黑" w:cs="微软雅黑"/>
          <w:spacing w:val="-108"/>
          <w:w w:val="100"/>
          <w:position w:val="0"/>
          <w:sz w:val="21"/>
          <w:szCs w:val="21"/>
        </w:rPr>
        <w:t>！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”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拿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了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藤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条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要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打。</w:t>
      </w:r>
    </w:p>
    <w:p>
      <w:pPr>
        <w:spacing w:before="8" w:after="0" w:line="312" w:lineRule="exact"/>
        <w:ind w:left="118" w:right="145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⑦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杨志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寻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思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道</w:t>
      </w:r>
      <w:r>
        <w:rPr>
          <w:rFonts w:ascii="微软雅黑" w:eastAsia="微软雅黑" w:hAnsi="微软雅黑" w:cs="微软雅黑"/>
          <w:spacing w:val="-106"/>
          <w:w w:val="100"/>
          <w:sz w:val="21"/>
          <w:szCs w:val="21"/>
        </w:rPr>
        <w:t>：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“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俺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在远远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望，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这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厮们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都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买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他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的酒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吃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了；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那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桶里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当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面也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见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吃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了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半瓢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想是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好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打了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他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们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半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日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胡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乱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容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他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买碗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吃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罢</w:t>
      </w:r>
      <w:r>
        <w:rPr>
          <w:rFonts w:ascii="微软雅黑" w:eastAsia="微软雅黑" w:hAnsi="微软雅黑" w:cs="微软雅黑"/>
          <w:spacing w:val="-108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”</w:t>
      </w:r>
    </w:p>
    <w:p>
      <w:pPr>
        <w:spacing w:before="0" w:after="0" w:line="312" w:lineRule="exact"/>
        <w:ind w:left="118" w:right="137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z w:val="21"/>
          <w:szCs w:val="21"/>
        </w:rPr>
        <w:t>⑧杨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志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哪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里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肯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吃</w:t>
      </w:r>
      <w:r>
        <w:rPr>
          <w:rFonts w:ascii="微软雅黑" w:eastAsia="微软雅黑" w:hAnsi="微软雅黑" w:cs="微软雅黑"/>
          <w:spacing w:val="0"/>
          <w:w w:val="110"/>
          <w:sz w:val="21"/>
          <w:szCs w:val="21"/>
        </w:rPr>
        <w:t>？</w:t>
      </w:r>
      <w:r>
        <w:rPr>
          <w:rFonts w:ascii="微软雅黑" w:eastAsia="微软雅黑" w:hAnsi="微软雅黑" w:cs="微软雅黑"/>
          <w:spacing w:val="-2"/>
          <w:w w:val="110"/>
          <w:sz w:val="21"/>
          <w:szCs w:val="21"/>
        </w:rPr>
        <w:t>…</w:t>
      </w:r>
      <w:r>
        <w:rPr>
          <w:rFonts w:ascii="微软雅黑" w:eastAsia="微软雅黑" w:hAnsi="微软雅黑" w:cs="微软雅黑"/>
          <w:spacing w:val="0"/>
          <w:w w:val="110"/>
          <w:sz w:val="21"/>
          <w:szCs w:val="21"/>
        </w:rPr>
        <w:t>…</w:t>
      </w:r>
      <w:r>
        <w:rPr>
          <w:rFonts w:ascii="微软雅黑" w:eastAsia="微软雅黑" w:hAnsi="微软雅黑" w:cs="微软雅黑"/>
          <w:spacing w:val="-2"/>
          <w:w w:val="110"/>
          <w:sz w:val="21"/>
          <w:szCs w:val="21"/>
        </w:rPr>
        <w:t>见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众人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吃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了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无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事</w:t>
      </w:r>
      <w:r>
        <w:rPr>
          <w:rFonts w:ascii="微软雅黑" w:eastAsia="微软雅黑" w:hAnsi="微软雅黑" w:cs="微软雅黑"/>
          <w:spacing w:val="-7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自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本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不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吃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者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天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气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甚热</w:t>
      </w:r>
      <w:r>
        <w:rPr>
          <w:rFonts w:ascii="微软雅黑" w:eastAsia="微软雅黑" w:hAnsi="微软雅黑" w:cs="微软雅黑"/>
          <w:spacing w:val="-7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乃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口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渴难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熬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拿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过来</w:t>
      </w:r>
      <w:r>
        <w:rPr>
          <w:rFonts w:ascii="微软雅黑" w:eastAsia="微软雅黑" w:hAnsi="微软雅黑" w:cs="微软雅黑"/>
          <w:spacing w:val="-7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只吃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了一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半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枣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子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分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几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个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吃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了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。</w:t>
      </w:r>
    </w:p>
    <w:p>
      <w:pPr>
        <w:tabs>
          <w:tab w:val="left" w:pos="2100"/>
          <w:tab w:val="left" w:pos="4800"/>
          <w:tab w:val="left" w:pos="7500"/>
        </w:tabs>
        <w:spacing w:before="0" w:after="0" w:line="295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A</w:t>
      </w:r>
      <w:r>
        <w:rPr>
          <w:rFonts w:ascii="宋体" w:eastAsia="宋体" w:hAnsi="宋体" w:cs="宋体"/>
          <w:spacing w:val="-60"/>
          <w:w w:val="100"/>
          <w:position w:val="0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①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②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④⑧</w:t>
        <w:tab/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B</w:t>
      </w:r>
      <w:r>
        <w:rPr>
          <w:rFonts w:ascii="宋体" w:eastAsia="宋体" w:hAnsi="宋体" w:cs="宋体"/>
          <w:spacing w:val="-60"/>
          <w:w w:val="100"/>
          <w:position w:val="0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②③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⑤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⑦</w:t>
        <w:tab/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C</w:t>
      </w:r>
      <w:r>
        <w:rPr>
          <w:rFonts w:ascii="宋体" w:eastAsia="宋体" w:hAnsi="宋体" w:cs="宋体"/>
          <w:spacing w:val="-60"/>
          <w:w w:val="100"/>
          <w:position w:val="0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⑤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⑥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⑦⑧</w:t>
        <w:tab/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D</w:t>
      </w:r>
      <w:r>
        <w:rPr>
          <w:rFonts w:ascii="宋体" w:eastAsia="宋体" w:hAnsi="宋体" w:cs="宋体"/>
          <w:spacing w:val="-60"/>
          <w:w w:val="100"/>
          <w:position w:val="0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①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②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⑦</w:t>
      </w:r>
      <w:r>
        <w:rPr>
          <w:rFonts w:ascii="宋体" w:eastAsia="宋体" w:hAnsi="宋体" w:cs="宋体"/>
          <w:spacing w:val="-60"/>
          <w:w w:val="100"/>
          <w:position w:val="0"/>
          <w:sz w:val="21"/>
          <w:szCs w:val="21"/>
        </w:rPr>
        <w:t>⑧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2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）</w:t>
      </w:r>
    </w:p>
    <w:p>
      <w:pPr>
        <w:spacing w:before="9" w:after="0" w:line="220" w:lineRule="exact"/>
        <w:jc w:val="left"/>
        <w:rPr>
          <w:sz w:val="22"/>
          <w:szCs w:val="22"/>
        </w:rPr>
      </w:pPr>
    </w:p>
    <w:p>
      <w:pPr>
        <w:spacing w:before="0" w:after="0" w:line="240" w:lineRule="auto"/>
        <w:ind w:left="118" w:right="-20"/>
        <w:jc w:val="left"/>
        <w:rPr>
          <w:rFonts w:ascii="黑体" w:eastAsia="黑体" w:hAnsi="黑体" w:cs="黑体"/>
          <w:sz w:val="21"/>
          <w:szCs w:val="21"/>
        </w:rPr>
      </w:pPr>
      <w:r>
        <w:rPr>
          <w:rFonts w:ascii="黑体" w:eastAsia="黑体" w:hAnsi="黑体" w:cs="黑体"/>
          <w:spacing w:val="0"/>
          <w:w w:val="100"/>
          <w:sz w:val="21"/>
          <w:szCs w:val="21"/>
        </w:rPr>
        <w:t>二、阅读理解（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3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分）</w:t>
      </w:r>
    </w:p>
    <w:p>
      <w:pPr>
        <w:spacing w:before="0" w:after="0" w:line="312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-1"/>
          <w:sz w:val="21"/>
          <w:szCs w:val="21"/>
        </w:rPr>
        <w:t>（一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阅读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诗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歌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完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成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第</w:t>
      </w:r>
      <w:r>
        <w:rPr>
          <w:rFonts w:ascii="宋体" w:eastAsia="宋体" w:hAnsi="宋体" w:cs="宋体"/>
          <w:spacing w:val="-5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spacing w:val="-3"/>
          <w:w w:val="100"/>
          <w:position w:val="-1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10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题</w:t>
      </w:r>
      <w:r>
        <w:rPr>
          <w:rFonts w:ascii="宋体" w:eastAsia="宋体" w:hAnsi="宋体" w:cs="宋体"/>
          <w:spacing w:val="-106"/>
          <w:w w:val="100"/>
          <w:position w:val="-1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分）</w:t>
      </w:r>
    </w:p>
    <w:p>
      <w:pPr>
        <w:tabs>
          <w:tab w:val="left" w:pos="4160"/>
        </w:tabs>
        <w:spacing w:before="17" w:after="0" w:line="312" w:lineRule="exact"/>
        <w:ind w:left="2914" w:right="2992"/>
        <w:jc w:val="center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z w:val="21"/>
          <w:szCs w:val="21"/>
        </w:rPr>
        <w:t>苏台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览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古</w:t>
        <w:tab/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李白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旧苑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荒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台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杨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柳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新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菱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清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唱不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胜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春。</w:t>
      </w:r>
    </w:p>
    <w:p>
      <w:pPr>
        <w:spacing w:after="0" w:line="312" w:lineRule="exact"/>
        <w:jc w:val="center"/>
        <w:rPr>
          <w:rFonts w:ascii="微软雅黑" w:eastAsia="微软雅黑" w:hAnsi="微软雅黑" w:cs="微软雅黑"/>
          <w:sz w:val="21"/>
          <w:szCs w:val="21"/>
        </w:rPr>
        <w:sectPr>
          <w:pgSz w:w="11180" w:h="15500"/>
          <w:pgMar w:top="1080" w:right="860" w:bottom="1380" w:left="960" w:header="0" w:footer="1085"/>
          <w:cols w:space="720"/>
        </w:sectPr>
      </w:pPr>
    </w:p>
    <w:p>
      <w:pPr>
        <w:spacing w:before="0" w:after="0" w:line="336" w:lineRule="exact"/>
        <w:ind w:left="2905" w:right="3843"/>
        <w:jc w:val="center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只今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惟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有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西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江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月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曾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照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吴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王宫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里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人。</w:t>
      </w:r>
    </w:p>
    <w:p>
      <w:pPr>
        <w:spacing w:before="0" w:after="0" w:line="303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9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诗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歌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主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要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运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用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了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哪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种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表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现手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法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请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简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要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说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明</w:t>
      </w:r>
      <w:r>
        <w:rPr>
          <w:rFonts w:ascii="宋体" w:eastAsia="宋体" w:hAnsi="宋体" w:cs="宋体"/>
          <w:spacing w:val="-106"/>
          <w:w w:val="100"/>
          <w:position w:val="-1"/>
          <w:sz w:val="21"/>
          <w:szCs w:val="21"/>
        </w:rPr>
        <w:t>。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分）</w:t>
      </w:r>
    </w:p>
    <w:p>
      <w:pPr>
        <w:spacing w:before="0" w:after="0" w:line="296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-2"/>
          <w:sz w:val="21"/>
          <w:szCs w:val="21"/>
        </w:rPr>
        <w:t>答：</w:t>
      </w:r>
      <w:r>
        <w:rPr>
          <w:rFonts w:ascii="宋体" w:eastAsia="宋体" w:hAnsi="宋体" w:cs="宋体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-2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-2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-2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-2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-2"/>
          <w:sz w:val="21"/>
          <w:szCs w:val="21"/>
          <w:u w:val="single" w:color="000000"/>
        </w:rPr>
        <w:t xml:space="preserve">  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-2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-2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-2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-2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-2"/>
          <w:sz w:val="21"/>
          <w:szCs w:val="21"/>
          <w:u w:val="single" w:color="000000"/>
        </w:rPr>
        <w:t xml:space="preserve">  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-2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-2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-2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-2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-2"/>
          <w:sz w:val="21"/>
          <w:szCs w:val="21"/>
          <w:u w:val="single" w:color="000000"/>
        </w:rPr>
        <w:t xml:space="preserve">  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-2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-2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-2"/>
          <w:sz w:val="21"/>
          <w:szCs w:val="21"/>
          <w:u w:val="single" w:color="000000"/>
        </w:rPr>
        <w:t xml:space="preserve">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 xml:space="preserve"> </w:t>
      </w:r>
    </w:p>
    <w:p>
      <w:pPr>
        <w:spacing w:before="2" w:after="0" w:line="240" w:lineRule="auto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  <w:u w:val="single" w:color="000000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 xml:space="preserve"> </w:t>
      </w:r>
    </w:p>
    <w:p>
      <w:pPr>
        <w:spacing w:before="2" w:after="0" w:line="240" w:lineRule="auto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10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析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达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者的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想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情</w:t>
      </w:r>
      <w:r>
        <w:rPr>
          <w:rFonts w:ascii="宋体" w:eastAsia="宋体" w:hAnsi="宋体" w:cs="宋体"/>
          <w:spacing w:val="-108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分）</w:t>
      </w:r>
    </w:p>
    <w:p>
      <w:pPr>
        <w:spacing w:before="0" w:after="0" w:line="296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-2"/>
          <w:sz w:val="21"/>
          <w:szCs w:val="21"/>
        </w:rPr>
        <w:t>答：</w:t>
      </w:r>
      <w:r>
        <w:rPr>
          <w:rFonts w:ascii="宋体" w:eastAsia="宋体" w:hAnsi="宋体" w:cs="宋体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</w:rPr>
        <w:t xml:space="preserve"> </w:t>
      </w:r>
    </w:p>
    <w:p>
      <w:pPr>
        <w:spacing w:before="0" w:after="0" w:line="240" w:lineRule="auto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color w:val="333333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</w:rPr>
        <w:t xml:space="preserve"> </w:t>
      </w:r>
    </w:p>
    <w:p>
      <w:pPr>
        <w:spacing w:before="76" w:after="0" w:line="240" w:lineRule="auto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（二</w:t>
      </w:r>
      <w:r>
        <w:rPr>
          <w:rFonts w:ascii="宋体" w:eastAsia="宋体" w:hAnsi="宋体" w:cs="宋体"/>
          <w:spacing w:val="-2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sz w:val="21"/>
          <w:szCs w:val="21"/>
        </w:rPr>
        <w:t>阅</w:t>
      </w:r>
      <w:r>
        <w:rPr>
          <w:rFonts w:ascii="宋体" w:eastAsia="宋体" w:hAnsi="宋体" w:cs="宋体"/>
          <w:spacing w:val="-2"/>
          <w:sz w:val="21"/>
          <w:szCs w:val="21"/>
        </w:rPr>
        <w:t>读</w:t>
      </w:r>
      <w:r>
        <w:rPr>
          <w:rFonts w:ascii="宋体" w:eastAsia="宋体" w:hAnsi="宋体" w:cs="宋体"/>
          <w:spacing w:val="0"/>
          <w:sz w:val="21"/>
          <w:szCs w:val="21"/>
        </w:rPr>
        <w:t>文</w:t>
      </w:r>
      <w:r>
        <w:rPr>
          <w:rFonts w:ascii="宋体" w:eastAsia="宋体" w:hAnsi="宋体" w:cs="宋体"/>
          <w:spacing w:val="-2"/>
          <w:sz w:val="21"/>
          <w:szCs w:val="21"/>
        </w:rPr>
        <w:t>言</w:t>
      </w:r>
      <w:r>
        <w:rPr>
          <w:rFonts w:ascii="宋体" w:eastAsia="宋体" w:hAnsi="宋体" w:cs="宋体"/>
          <w:spacing w:val="0"/>
          <w:sz w:val="21"/>
          <w:szCs w:val="21"/>
        </w:rPr>
        <w:t>文</w:t>
      </w:r>
      <w:r>
        <w:rPr>
          <w:rFonts w:ascii="宋体" w:eastAsia="宋体" w:hAnsi="宋体" w:cs="宋体"/>
          <w:spacing w:val="-2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sz w:val="21"/>
          <w:szCs w:val="21"/>
        </w:rPr>
        <w:t>完</w:t>
      </w:r>
      <w:r>
        <w:rPr>
          <w:rFonts w:ascii="宋体" w:eastAsia="宋体" w:hAnsi="宋体" w:cs="宋体"/>
          <w:spacing w:val="0"/>
          <w:sz w:val="21"/>
          <w:szCs w:val="21"/>
        </w:rPr>
        <w:t>成</w:t>
      </w:r>
      <w:r>
        <w:rPr>
          <w:rFonts w:ascii="宋体" w:eastAsia="宋体" w:hAnsi="宋体" w:cs="宋体"/>
          <w:spacing w:val="-54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>10</w:t>
      </w:r>
      <w:r>
        <w:rPr>
          <w:rFonts w:ascii="宋体" w:eastAsia="宋体" w:hAnsi="宋体" w:cs="宋体"/>
          <w:spacing w:val="0"/>
          <w:sz w:val="21"/>
          <w:szCs w:val="21"/>
        </w:rPr>
        <w:t>—</w:t>
      </w:r>
      <w:r>
        <w:rPr>
          <w:rFonts w:ascii="宋体" w:eastAsia="宋体" w:hAnsi="宋体" w:cs="宋体"/>
          <w:spacing w:val="-2"/>
          <w:sz w:val="21"/>
          <w:szCs w:val="21"/>
        </w:rPr>
        <w:t>1</w:t>
      </w:r>
      <w:r>
        <w:rPr>
          <w:rFonts w:ascii="宋体" w:eastAsia="宋体" w:hAnsi="宋体" w:cs="宋体"/>
          <w:spacing w:val="0"/>
          <w:sz w:val="21"/>
          <w:szCs w:val="21"/>
        </w:rPr>
        <w:t>3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>题</w:t>
      </w:r>
      <w:r>
        <w:rPr>
          <w:rFonts w:ascii="宋体" w:eastAsia="宋体" w:hAnsi="宋体" w:cs="宋体"/>
          <w:spacing w:val="-108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sz w:val="21"/>
          <w:szCs w:val="21"/>
        </w:rPr>
        <w:t>17</w:t>
      </w:r>
      <w:r>
        <w:rPr>
          <w:rFonts w:ascii="宋体" w:eastAsia="宋体" w:hAnsi="宋体" w:cs="宋体"/>
          <w:spacing w:val="-55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分）</w:t>
      </w:r>
    </w:p>
    <w:p>
      <w:pPr>
        <w:spacing w:before="0" w:after="0" w:line="313" w:lineRule="exact"/>
        <w:ind w:left="3956" w:right="4474"/>
        <w:jc w:val="center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《卖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油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翁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》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欧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阳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修</w:t>
      </w:r>
    </w:p>
    <w:p>
      <w:pPr>
        <w:spacing w:before="49" w:after="0" w:line="273" w:lineRule="auto"/>
        <w:ind w:left="118" w:right="901" w:firstLine="4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陈康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肃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公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尧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咨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当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世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无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公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亦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以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此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自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矜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尝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射于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家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圃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有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卖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油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翁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释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担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立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睨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之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久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不去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见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其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矢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十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中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八九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但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微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颔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之</w:t>
      </w:r>
      <w:r>
        <w:rPr>
          <w:rFonts w:ascii="微软雅黑" w:eastAsia="微软雅黑" w:hAnsi="微软雅黑" w:cs="微软雅黑"/>
          <w:spacing w:val="3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康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肃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问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曰</w:t>
      </w:r>
      <w:r>
        <w:rPr>
          <w:rFonts w:ascii="微软雅黑" w:eastAsia="微软雅黑" w:hAnsi="微软雅黑" w:cs="微软雅黑"/>
          <w:spacing w:val="-106"/>
          <w:w w:val="100"/>
          <w:sz w:val="21"/>
          <w:szCs w:val="21"/>
        </w:rPr>
        <w:t>：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“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汝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亦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知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乎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？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吾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不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亦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精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乎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？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”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翁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曰</w:t>
      </w:r>
      <w:r>
        <w:rPr>
          <w:rFonts w:ascii="微软雅黑" w:eastAsia="微软雅黑" w:hAnsi="微软雅黑" w:cs="微软雅黑"/>
          <w:spacing w:val="-103"/>
          <w:w w:val="100"/>
          <w:sz w:val="21"/>
          <w:szCs w:val="21"/>
        </w:rPr>
        <w:t>：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“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无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他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但手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熟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尔</w:t>
      </w:r>
      <w:r>
        <w:rPr>
          <w:rFonts w:ascii="微软雅黑" w:eastAsia="微软雅黑" w:hAnsi="微软雅黑" w:cs="微软雅黑"/>
          <w:spacing w:val="-108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”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康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肃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忿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然曰</w:t>
      </w:r>
      <w:r>
        <w:rPr>
          <w:rFonts w:ascii="微软雅黑" w:eastAsia="微软雅黑" w:hAnsi="微软雅黑" w:cs="微软雅黑"/>
          <w:spacing w:val="-108"/>
          <w:w w:val="100"/>
          <w:sz w:val="21"/>
          <w:szCs w:val="21"/>
        </w:rPr>
        <w:t>：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“尔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安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敢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轻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吾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射</w:t>
      </w:r>
      <w:r>
        <w:rPr>
          <w:rFonts w:ascii="微软雅黑" w:eastAsia="微软雅黑" w:hAnsi="微软雅黑" w:cs="微软雅黑"/>
          <w:spacing w:val="-106"/>
          <w:w w:val="100"/>
          <w:sz w:val="21"/>
          <w:szCs w:val="21"/>
        </w:rPr>
        <w:t>！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”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翁曰</w:t>
      </w:r>
      <w:r>
        <w:rPr>
          <w:rFonts w:ascii="微软雅黑" w:eastAsia="微软雅黑" w:hAnsi="微软雅黑" w:cs="微软雅黑"/>
          <w:spacing w:val="-108"/>
          <w:w w:val="100"/>
          <w:sz w:val="21"/>
          <w:szCs w:val="21"/>
        </w:rPr>
        <w:t>：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“以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我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油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知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之</w:t>
      </w:r>
      <w:r>
        <w:rPr>
          <w:rFonts w:ascii="微软雅黑" w:eastAsia="微软雅黑" w:hAnsi="微软雅黑" w:cs="微软雅黑"/>
          <w:spacing w:val="-106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”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乃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取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葫芦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置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于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地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以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钱覆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其口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徐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以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杓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油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沥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之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自钱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孔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入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钱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不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湿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因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曰</w:t>
      </w:r>
      <w:r>
        <w:rPr>
          <w:rFonts w:ascii="微软雅黑" w:eastAsia="微软雅黑" w:hAnsi="微软雅黑" w:cs="微软雅黑"/>
          <w:spacing w:val="-106"/>
          <w:w w:val="100"/>
          <w:sz w:val="21"/>
          <w:szCs w:val="21"/>
        </w:rPr>
        <w:t>：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“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亦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无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他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惟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手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熟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尔</w:t>
      </w:r>
      <w:r>
        <w:rPr>
          <w:rFonts w:ascii="微软雅黑" w:eastAsia="微软雅黑" w:hAnsi="微软雅黑" w:cs="微软雅黑"/>
          <w:spacing w:val="-106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”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康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肃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笑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遣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之。</w:t>
      </w:r>
    </w:p>
    <w:p>
      <w:pPr>
        <w:spacing w:before="55" w:after="0" w:line="240" w:lineRule="auto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解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释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加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词</w:t>
      </w:r>
      <w:r>
        <w:rPr>
          <w:rFonts w:ascii="宋体" w:eastAsia="宋体" w:hAnsi="宋体" w:cs="宋体"/>
          <w:spacing w:val="-106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分）</w:t>
      </w:r>
    </w:p>
    <w:p>
      <w:pPr>
        <w:tabs>
          <w:tab w:val="left" w:pos="3580"/>
          <w:tab w:val="left" w:pos="4200"/>
          <w:tab w:val="left" w:pos="7460"/>
        </w:tabs>
        <w:spacing w:before="0" w:after="0" w:line="379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position w:val="3"/>
          <w:sz w:val="21"/>
          <w:szCs w:val="21"/>
        </w:rPr>
        <w:t>1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中</w:t>
      </w:r>
      <w:r>
        <w:rPr>
          <w:rFonts w:ascii="宋体" w:eastAsia="宋体" w:hAnsi="宋体" w:cs="宋体"/>
          <w:spacing w:val="-151"/>
          <w:w w:val="100"/>
          <w:position w:val="3"/>
          <w:sz w:val="21"/>
          <w:szCs w:val="21"/>
        </w:rPr>
        <w:t>间</w:t>
      </w:r>
      <w:r>
        <w:rPr>
          <w:rFonts w:ascii="宋体" w:eastAsia="宋体" w:hAnsi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力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拉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崩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倒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之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声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（</w:t>
        <w:tab/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）</w:t>
        <w:tab/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position w:val="3"/>
          <w:sz w:val="21"/>
          <w:szCs w:val="21"/>
        </w:rPr>
        <w:t>2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）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满</w:t>
      </w:r>
      <w:r>
        <w:rPr>
          <w:rFonts w:ascii="宋体" w:eastAsia="宋体" w:hAnsi="宋体" w:cs="宋体"/>
          <w:spacing w:val="-149"/>
          <w:w w:val="100"/>
          <w:position w:val="3"/>
          <w:sz w:val="21"/>
          <w:szCs w:val="21"/>
        </w:rPr>
        <w:t>坐</w:t>
      </w:r>
      <w:r>
        <w:rPr>
          <w:rFonts w:ascii="宋体" w:eastAsia="宋体" w:hAnsi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寂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然（</w:t>
        <w:tab/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）</w:t>
      </w:r>
    </w:p>
    <w:p>
      <w:pPr>
        <w:tabs>
          <w:tab w:val="left" w:pos="3580"/>
          <w:tab w:val="left" w:pos="4200"/>
          <w:tab w:val="left" w:pos="7460"/>
        </w:tabs>
        <w:spacing w:before="0" w:after="0" w:line="379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position w:val="3"/>
          <w:sz w:val="21"/>
          <w:szCs w:val="21"/>
        </w:rPr>
        <w:t>3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尔</w:t>
      </w:r>
      <w:r>
        <w:rPr>
          <w:rFonts w:ascii="宋体" w:eastAsia="宋体" w:hAnsi="宋体" w:cs="宋体"/>
          <w:spacing w:val="-151"/>
          <w:w w:val="100"/>
          <w:position w:val="3"/>
          <w:sz w:val="21"/>
          <w:szCs w:val="21"/>
        </w:rPr>
        <w:t>安</w:t>
      </w:r>
      <w:r>
        <w:rPr>
          <w:rFonts w:ascii="宋体" w:eastAsia="宋体" w:hAnsi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敢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轻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吾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射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（</w:t>
        <w:tab/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）</w:t>
        <w:tab/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position w:val="3"/>
          <w:sz w:val="21"/>
          <w:szCs w:val="21"/>
        </w:rPr>
        <w:t>4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）</w:t>
      </w:r>
      <w:r>
        <w:rPr>
          <w:rFonts w:ascii="宋体" w:eastAsia="宋体" w:hAnsi="宋体" w:cs="宋体"/>
          <w:spacing w:val="-151"/>
          <w:w w:val="100"/>
          <w:position w:val="3"/>
          <w:sz w:val="21"/>
          <w:szCs w:val="21"/>
        </w:rPr>
        <w:t>释</w:t>
      </w:r>
      <w:r>
        <w:rPr>
          <w:rFonts w:ascii="宋体" w:eastAsia="宋体" w:hAnsi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担而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立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（</w:t>
        <w:tab/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）</w:t>
      </w:r>
    </w:p>
    <w:p>
      <w:pPr>
        <w:tabs>
          <w:tab w:val="left" w:pos="8680"/>
        </w:tabs>
        <w:spacing w:before="0" w:after="0" w:line="382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3"/>
          <w:sz w:val="21"/>
          <w:szCs w:val="21"/>
        </w:rPr>
        <w:t>12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下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列</w:t>
      </w:r>
      <w:r>
        <w:rPr>
          <w:rFonts w:ascii="宋体" w:eastAsia="宋体" w:hAnsi="宋体" w:cs="宋体"/>
          <w:spacing w:val="-3"/>
          <w:w w:val="100"/>
          <w:position w:val="3"/>
          <w:sz w:val="21"/>
          <w:szCs w:val="21"/>
        </w:rPr>
        <w:t>句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中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“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而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意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义和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用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法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与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“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康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肃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笑</w:t>
      </w:r>
      <w:r>
        <w:rPr>
          <w:rFonts w:ascii="宋体" w:eastAsia="宋体" w:hAnsi="宋体" w:cs="宋体"/>
          <w:spacing w:val="-149"/>
          <w:w w:val="100"/>
          <w:position w:val="3"/>
          <w:sz w:val="21"/>
          <w:szCs w:val="21"/>
        </w:rPr>
        <w:t>而</w:t>
      </w:r>
      <w:r>
        <w:rPr>
          <w:rFonts w:ascii="宋体" w:eastAsia="宋体" w:hAnsi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遣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之</w:t>
      </w:r>
      <w:r>
        <w:rPr>
          <w:rFonts w:ascii="宋体" w:eastAsia="宋体" w:hAnsi="宋体" w:cs="宋体"/>
          <w:spacing w:val="-106"/>
          <w:w w:val="100"/>
          <w:position w:val="3"/>
          <w:sz w:val="21"/>
          <w:szCs w:val="21"/>
        </w:rPr>
        <w:t>”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“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而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都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相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同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一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项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position w:val="3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0"/>
          <w:w w:val="100"/>
          <w:position w:val="3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分</w:t>
      </w:r>
      <w:r>
        <w:rPr>
          <w:rFonts w:ascii="宋体" w:eastAsia="宋体" w:hAnsi="宋体" w:cs="宋体"/>
          <w:spacing w:val="-106"/>
          <w:w w:val="100"/>
          <w:position w:val="3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（</w:t>
        <w:tab/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）</w:t>
      </w:r>
    </w:p>
    <w:p>
      <w:pPr>
        <w:tabs>
          <w:tab w:val="left" w:pos="2160"/>
          <w:tab w:val="left" w:pos="5680"/>
        </w:tabs>
        <w:spacing w:before="0" w:after="0" w:line="379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position w:val="3"/>
          <w:sz w:val="21"/>
          <w:szCs w:val="21"/>
        </w:rPr>
        <w:t>A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既</w:t>
      </w:r>
      <w:r>
        <w:rPr>
          <w:rFonts w:ascii="宋体" w:eastAsia="宋体" w:hAnsi="宋体" w:cs="宋体"/>
          <w:spacing w:val="-151"/>
          <w:w w:val="100"/>
          <w:position w:val="3"/>
          <w:sz w:val="21"/>
          <w:szCs w:val="21"/>
        </w:rPr>
        <w:t>而</w:t>
      </w:r>
      <w:r>
        <w:rPr>
          <w:rFonts w:ascii="宋体" w:eastAsia="宋体" w:hAnsi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儿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醒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大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啼</w:t>
        <w:tab/>
      </w:r>
      <w:r>
        <w:rPr>
          <w:rFonts w:ascii="Times New Roman" w:eastAsia="Times New Roman" w:hAnsi="Times New Roman" w:cs="Times New Roman"/>
          <w:spacing w:val="1"/>
          <w:w w:val="100"/>
          <w:position w:val="3"/>
          <w:sz w:val="21"/>
          <w:szCs w:val="21"/>
        </w:rPr>
        <w:t>B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有卖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油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翁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释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担</w:t>
      </w:r>
      <w:r>
        <w:rPr>
          <w:rFonts w:ascii="宋体" w:eastAsia="宋体" w:hAnsi="宋体" w:cs="宋体"/>
          <w:spacing w:val="-151"/>
          <w:w w:val="100"/>
          <w:position w:val="3"/>
          <w:sz w:val="21"/>
          <w:szCs w:val="21"/>
        </w:rPr>
        <w:t>而</w:t>
      </w:r>
      <w:r>
        <w:rPr>
          <w:rFonts w:ascii="宋体" w:eastAsia="宋体" w:hAnsi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立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3"/>
          <w:sz w:val="21"/>
          <w:szCs w:val="21"/>
        </w:rPr>
        <w:t>C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．</w:t>
      </w:r>
      <w:r>
        <w:rPr>
          <w:rFonts w:ascii="宋体" w:eastAsia="宋体" w:hAnsi="宋体" w:cs="宋体"/>
          <w:spacing w:val="-151"/>
          <w:w w:val="100"/>
          <w:position w:val="3"/>
          <w:sz w:val="21"/>
          <w:szCs w:val="21"/>
        </w:rPr>
        <w:t>而</w:t>
      </w:r>
      <w:r>
        <w:rPr>
          <w:rFonts w:ascii="宋体" w:eastAsia="宋体" w:hAnsi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钱不湿</w:t>
        <w:tab/>
      </w:r>
      <w:r>
        <w:rPr>
          <w:rFonts w:ascii="Times New Roman" w:eastAsia="Times New Roman" w:hAnsi="Times New Roman" w:cs="Times New Roman"/>
          <w:spacing w:val="1"/>
          <w:w w:val="100"/>
          <w:position w:val="3"/>
          <w:sz w:val="21"/>
          <w:szCs w:val="21"/>
        </w:rPr>
        <w:t>D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妇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拍</w:t>
      </w:r>
      <w:r>
        <w:rPr>
          <w:rFonts w:ascii="宋体" w:eastAsia="宋体" w:hAnsi="宋体" w:cs="宋体"/>
          <w:spacing w:val="-149"/>
          <w:w w:val="100"/>
          <w:position w:val="3"/>
          <w:sz w:val="21"/>
          <w:szCs w:val="21"/>
        </w:rPr>
        <w:t>而</w:t>
      </w:r>
      <w:r>
        <w:rPr>
          <w:rFonts w:ascii="宋体" w:eastAsia="宋体" w:hAnsi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position w:val="3"/>
          <w:sz w:val="21"/>
          <w:szCs w:val="21"/>
        </w:rPr>
        <w:t>呜之</w:t>
      </w:r>
    </w:p>
    <w:p>
      <w:pPr>
        <w:spacing w:before="0" w:after="0" w:line="313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13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用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现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代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汉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语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翻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译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文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画线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句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子</w:t>
      </w:r>
      <w:r>
        <w:rPr>
          <w:rFonts w:ascii="宋体" w:eastAsia="宋体" w:hAnsi="宋体" w:cs="宋体"/>
          <w:spacing w:val="-106"/>
          <w:w w:val="100"/>
          <w:position w:val="-1"/>
          <w:sz w:val="21"/>
          <w:szCs w:val="21"/>
        </w:rPr>
        <w:t>。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分）</w:t>
      </w:r>
    </w:p>
    <w:p>
      <w:pPr>
        <w:spacing w:before="0" w:after="0" w:line="312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1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宾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客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无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不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变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色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离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席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奋袖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出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臂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两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股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战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战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几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欲先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走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。</w:t>
      </w:r>
    </w:p>
    <w:p>
      <w:pPr>
        <w:spacing w:before="0" w:after="0" w:line="294" w:lineRule="exact"/>
        <w:ind w:left="188" w:right="1313"/>
        <w:jc w:val="center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color w:val="333333"/>
          <w:position w:val="-2"/>
          <w:sz w:val="21"/>
          <w:szCs w:val="21"/>
          <w:u w:val="single" w:color="333333"/>
        </w:rPr>
        <w:t xml:space="preserve"> 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 </w:t>
      </w:r>
    </w:p>
    <w:p>
      <w:pPr>
        <w:spacing w:before="4" w:after="0" w:line="240" w:lineRule="auto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宾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意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舒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稍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稍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正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坐。</w:t>
      </w:r>
    </w:p>
    <w:p>
      <w:pPr>
        <w:spacing w:before="0" w:after="0" w:line="294" w:lineRule="exact"/>
        <w:ind w:left="188" w:right="1313"/>
        <w:jc w:val="center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color w:val="333333"/>
          <w:position w:val="-2"/>
          <w:sz w:val="21"/>
          <w:szCs w:val="21"/>
          <w:u w:val="single" w:color="333333"/>
        </w:rPr>
        <w:t xml:space="preserve"> 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 </w:t>
      </w:r>
    </w:p>
    <w:p>
      <w:pPr>
        <w:spacing w:before="4" w:after="0" w:line="240" w:lineRule="auto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3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康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肃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忿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曰</w:t>
      </w:r>
      <w:r>
        <w:rPr>
          <w:rFonts w:ascii="宋体" w:eastAsia="宋体" w:hAnsi="宋体" w:cs="宋体"/>
          <w:spacing w:val="-106"/>
          <w:w w:val="100"/>
          <w:sz w:val="21"/>
          <w:szCs w:val="21"/>
        </w:rPr>
        <w:t>：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尔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敢轻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吾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射</w:t>
      </w:r>
      <w:r>
        <w:rPr>
          <w:rFonts w:ascii="宋体" w:eastAsia="宋体" w:hAnsi="宋体" w:cs="宋体"/>
          <w:spacing w:val="-108"/>
          <w:w w:val="100"/>
          <w:sz w:val="21"/>
          <w:szCs w:val="21"/>
        </w:rPr>
        <w:t>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曰</w:t>
      </w:r>
      <w:r>
        <w:rPr>
          <w:rFonts w:ascii="宋体" w:eastAsia="宋体" w:hAnsi="宋体" w:cs="宋体"/>
          <w:spacing w:val="-106"/>
          <w:w w:val="100"/>
          <w:sz w:val="21"/>
          <w:szCs w:val="21"/>
        </w:rPr>
        <w:t>：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以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酌油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之</w:t>
      </w:r>
      <w:r>
        <w:rPr>
          <w:rFonts w:ascii="宋体" w:eastAsia="宋体" w:hAnsi="宋体" w:cs="宋体"/>
          <w:spacing w:val="-108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”</w:t>
      </w:r>
    </w:p>
    <w:p>
      <w:pPr>
        <w:spacing w:before="0" w:after="0" w:line="294" w:lineRule="exact"/>
        <w:ind w:left="188" w:right="1313"/>
        <w:jc w:val="center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color w:val="333333"/>
          <w:position w:val="-2"/>
          <w:sz w:val="21"/>
          <w:szCs w:val="21"/>
          <w:u w:val="single" w:color="333333"/>
        </w:rPr>
        <w:t xml:space="preserve"> 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 </w:t>
      </w:r>
    </w:p>
    <w:p>
      <w:pPr>
        <w:spacing w:before="35" w:after="0" w:line="312" w:lineRule="exact"/>
        <w:ind w:left="118" w:right="1002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14</w:t>
      </w:r>
      <w:r>
        <w:rPr>
          <w:rFonts w:ascii="宋体" w:eastAsia="宋体" w:hAnsi="宋体" w:cs="宋体"/>
          <w:spacing w:val="-12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说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陈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尧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咨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待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卖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翁的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度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生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样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的变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？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哪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些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语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现了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些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变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化</w:t>
      </w:r>
      <w:r>
        <w:rPr>
          <w:rFonts w:ascii="宋体" w:eastAsia="宋体" w:hAnsi="宋体" w:cs="宋体"/>
          <w:spacing w:val="-10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这些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变化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以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尧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是个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样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人</w:t>
      </w:r>
      <w:r>
        <w:rPr>
          <w:rFonts w:ascii="宋体" w:eastAsia="宋体" w:hAnsi="宋体" w:cs="宋体"/>
          <w:spacing w:val="-108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分）</w:t>
      </w:r>
    </w:p>
    <w:p>
      <w:pPr>
        <w:spacing w:before="0" w:after="0" w:line="279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color w:val="333333"/>
          <w:position w:val="-2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</w:rPr>
        <w:t xml:space="preserve"> </w:t>
      </w:r>
    </w:p>
    <w:p>
      <w:pPr>
        <w:spacing w:before="3" w:after="0" w:line="240" w:lineRule="auto"/>
        <w:ind w:left="118" w:right="-67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color w:val="333333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color w:val="333333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</w:rPr>
        <w:t xml:space="preserve">    </w:t>
      </w:r>
    </w:p>
    <w:p>
      <w:pPr>
        <w:spacing w:before="2" w:after="0" w:line="321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（三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说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明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文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阅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读</w:t>
      </w:r>
      <w:r>
        <w:rPr>
          <w:rFonts w:ascii="宋体" w:eastAsia="宋体" w:hAnsi="宋体" w:cs="宋体"/>
          <w:spacing w:val="-108"/>
          <w:w w:val="100"/>
          <w:position w:val="-1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13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分）</w:t>
      </w:r>
    </w:p>
    <w:p>
      <w:pPr>
        <w:spacing w:before="37" w:after="0" w:line="340" w:lineRule="exact"/>
        <w:ind w:left="3334" w:right="3852"/>
        <w:jc w:val="center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数字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时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代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我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们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大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脑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被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改变了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晓辉</w:t>
      </w:r>
    </w:p>
    <w:p>
      <w:pPr>
        <w:spacing w:before="2" w:after="0" w:line="338" w:lineRule="exact"/>
        <w:ind w:left="118" w:right="997" w:firstLine="4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①我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们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知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道</w:t>
      </w:r>
      <w:r>
        <w:rPr>
          <w:rFonts w:ascii="微软雅黑" w:eastAsia="微软雅黑" w:hAnsi="微软雅黑" w:cs="微软雅黑"/>
          <w:color w:val="212121"/>
          <w:spacing w:val="-7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人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类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大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脑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是可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塑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color w:val="212121"/>
          <w:spacing w:val="-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当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人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类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生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活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方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式发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生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改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变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时</w:t>
      </w:r>
      <w:r>
        <w:rPr>
          <w:rFonts w:ascii="微软雅黑" w:eastAsia="微软雅黑" w:hAnsi="微软雅黑" w:cs="微软雅黑"/>
          <w:color w:val="212121"/>
          <w:spacing w:val="-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大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脑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也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可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能发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生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变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化</w:t>
      </w:r>
      <w:r>
        <w:rPr>
          <w:rFonts w:ascii="微软雅黑" w:eastAsia="微软雅黑" w:hAnsi="微软雅黑" w:cs="微软雅黑"/>
          <w:color w:val="212121"/>
          <w:spacing w:val="-7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从远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古人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类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首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次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发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现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如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何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使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用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工具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开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始</w:t>
      </w:r>
      <w:r>
        <w:rPr>
          <w:rFonts w:ascii="微软雅黑" w:eastAsia="微软雅黑" w:hAnsi="微软雅黑" w:cs="微软雅黑"/>
          <w:color w:val="212121"/>
          <w:spacing w:val="-1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人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类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大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脑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就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受到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迅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速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而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明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显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影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响</w:t>
      </w:r>
      <w:r>
        <w:rPr>
          <w:rFonts w:ascii="微软雅黑" w:eastAsia="微软雅黑" w:hAnsi="微软雅黑" w:cs="微软雅黑"/>
          <w:color w:val="212121"/>
          <w:spacing w:val="-10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数字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时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代</w:t>
      </w:r>
      <w:r>
        <w:rPr>
          <w:rFonts w:ascii="微软雅黑" w:eastAsia="微软雅黑" w:hAnsi="微软雅黑" w:cs="微软雅黑"/>
          <w:color w:val="212121"/>
          <w:spacing w:val="-1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我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们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生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活</w:t>
      </w:r>
    </w:p>
    <w:p>
      <w:pPr>
        <w:spacing w:before="0" w:after="0" w:line="328" w:lineRule="exact"/>
        <w:ind w:left="118" w:right="-20"/>
        <w:jc w:val="left"/>
        <w:rPr>
          <w:rFonts w:ascii="Arial" w:eastAsia="Arial" w:hAnsi="Arial" w:cs="Arial"/>
          <w:sz w:val="21"/>
          <w:szCs w:val="21"/>
        </w:rPr>
      </w:pP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方式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发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生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了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巨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大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的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变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化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。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当我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们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每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天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离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不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开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网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络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、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离不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开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手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机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时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我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们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的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大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脑是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否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也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被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改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变</w:t>
      </w:r>
      <w:r>
        <w:rPr>
          <w:rFonts w:ascii="微软雅黑" w:eastAsia="微软雅黑" w:hAnsi="微软雅黑" w:cs="微软雅黑"/>
          <w:color w:val="212121"/>
          <w:spacing w:val="1"/>
          <w:w w:val="100"/>
          <w:position w:val="0"/>
          <w:sz w:val="21"/>
          <w:szCs w:val="21"/>
        </w:rPr>
        <w:t>了</w:t>
      </w:r>
      <w:r>
        <w:rPr>
          <w:rFonts w:ascii="Arial" w:eastAsia="Arial" w:hAnsi="Arial" w:cs="Arial"/>
          <w:color w:val="212121"/>
          <w:spacing w:val="0"/>
          <w:w w:val="100"/>
          <w:position w:val="0"/>
          <w:sz w:val="21"/>
          <w:szCs w:val="21"/>
        </w:rPr>
        <w:t>?</w:t>
      </w:r>
    </w:p>
    <w:p>
      <w:pPr>
        <w:spacing w:before="15" w:after="0" w:line="338" w:lineRule="exact"/>
        <w:ind w:left="118" w:right="1000" w:firstLine="4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②科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学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家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认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为</w:t>
      </w:r>
      <w:r>
        <w:rPr>
          <w:rFonts w:ascii="微软雅黑" w:eastAsia="微软雅黑" w:hAnsi="微软雅黑" w:cs="微软雅黑"/>
          <w:color w:val="212121"/>
          <w:spacing w:val="-79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对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网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络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科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技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的深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度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依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赖</w:t>
      </w:r>
      <w:r>
        <w:rPr>
          <w:rFonts w:ascii="微软雅黑" w:eastAsia="微软雅黑" w:hAnsi="微软雅黑" w:cs="微软雅黑"/>
          <w:color w:val="212121"/>
          <w:spacing w:val="-77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改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变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了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人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类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思维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方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式</w:t>
      </w:r>
      <w:r>
        <w:rPr>
          <w:rFonts w:ascii="微软雅黑" w:eastAsia="微软雅黑" w:hAnsi="微软雅黑" w:cs="微软雅黑"/>
          <w:color w:val="212121"/>
          <w:spacing w:val="-79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这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在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阅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读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时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表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现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得最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为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明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显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color w:val="212121"/>
          <w:spacing w:val="5"/>
          <w:w w:val="100"/>
          <w:sz w:val="21"/>
          <w:szCs w:val="21"/>
        </w:rPr>
        <w:t>对</w:t>
      </w:r>
      <w:r>
        <w:rPr>
          <w:rFonts w:ascii="微软雅黑" w:eastAsia="微软雅黑" w:hAnsi="微软雅黑" w:cs="微软雅黑"/>
          <w:color w:val="212121"/>
          <w:spacing w:val="2"/>
          <w:w w:val="100"/>
          <w:sz w:val="21"/>
          <w:szCs w:val="21"/>
        </w:rPr>
        <w:t>书</w:t>
      </w:r>
      <w:r>
        <w:rPr>
          <w:rFonts w:ascii="微软雅黑" w:eastAsia="微软雅黑" w:hAnsi="微软雅黑" w:cs="微软雅黑"/>
          <w:color w:val="212121"/>
          <w:spacing w:val="5"/>
          <w:w w:val="100"/>
          <w:sz w:val="21"/>
          <w:szCs w:val="21"/>
        </w:rPr>
        <w:t>籍</w:t>
      </w:r>
      <w:r>
        <w:rPr>
          <w:rFonts w:ascii="微软雅黑" w:eastAsia="微软雅黑" w:hAnsi="微软雅黑" w:cs="微软雅黑"/>
          <w:color w:val="212121"/>
          <w:spacing w:val="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color w:val="212121"/>
          <w:spacing w:val="5"/>
          <w:w w:val="100"/>
          <w:sz w:val="21"/>
          <w:szCs w:val="21"/>
        </w:rPr>
        <w:t>深</w:t>
      </w:r>
      <w:r>
        <w:rPr>
          <w:rFonts w:ascii="微软雅黑" w:eastAsia="微软雅黑" w:hAnsi="微软雅黑" w:cs="微软雅黑"/>
          <w:color w:val="212121"/>
          <w:spacing w:val="2"/>
          <w:w w:val="100"/>
          <w:sz w:val="21"/>
          <w:szCs w:val="21"/>
        </w:rPr>
        <w:t>阅</w:t>
      </w:r>
      <w:r>
        <w:rPr>
          <w:rFonts w:ascii="微软雅黑" w:eastAsia="微软雅黑" w:hAnsi="微软雅黑" w:cs="微软雅黑"/>
          <w:color w:val="212121"/>
          <w:spacing w:val="5"/>
          <w:w w:val="100"/>
          <w:sz w:val="21"/>
          <w:szCs w:val="21"/>
        </w:rPr>
        <w:t>读</w:t>
      </w:r>
      <w:r>
        <w:rPr>
          <w:rFonts w:ascii="微软雅黑" w:eastAsia="微软雅黑" w:hAnsi="微软雅黑" w:cs="微软雅黑"/>
          <w:color w:val="212121"/>
          <w:spacing w:val="2"/>
          <w:w w:val="100"/>
          <w:sz w:val="21"/>
          <w:szCs w:val="21"/>
        </w:rPr>
        <w:t>与</w:t>
      </w:r>
      <w:r>
        <w:rPr>
          <w:rFonts w:ascii="微软雅黑" w:eastAsia="微软雅黑" w:hAnsi="微软雅黑" w:cs="微软雅黑"/>
          <w:color w:val="212121"/>
          <w:spacing w:val="2"/>
          <w:w w:val="100"/>
          <w:sz w:val="21"/>
          <w:szCs w:val="21"/>
        </w:rPr>
        <w:t>在</w:t>
      </w:r>
      <w:r>
        <w:rPr>
          <w:rFonts w:ascii="微软雅黑" w:eastAsia="微软雅黑" w:hAnsi="微软雅黑" w:cs="微软雅黑"/>
          <w:color w:val="212121"/>
          <w:spacing w:val="5"/>
          <w:w w:val="100"/>
          <w:sz w:val="21"/>
          <w:szCs w:val="21"/>
        </w:rPr>
        <w:t>网</w:t>
      </w:r>
      <w:r>
        <w:rPr>
          <w:rFonts w:ascii="微软雅黑" w:eastAsia="微软雅黑" w:hAnsi="微软雅黑" w:cs="微软雅黑"/>
          <w:color w:val="212121"/>
          <w:spacing w:val="2"/>
          <w:w w:val="100"/>
          <w:sz w:val="21"/>
          <w:szCs w:val="21"/>
        </w:rPr>
        <w:t>页</w:t>
      </w:r>
      <w:r>
        <w:rPr>
          <w:rFonts w:ascii="微软雅黑" w:eastAsia="微软雅黑" w:hAnsi="微软雅黑" w:cs="微软雅黑"/>
          <w:color w:val="212121"/>
          <w:spacing w:val="5"/>
          <w:w w:val="100"/>
          <w:sz w:val="21"/>
          <w:szCs w:val="21"/>
        </w:rPr>
        <w:t>上</w:t>
      </w:r>
      <w:r>
        <w:rPr>
          <w:rFonts w:ascii="微软雅黑" w:eastAsia="微软雅黑" w:hAnsi="微软雅黑" w:cs="微软雅黑"/>
          <w:color w:val="212121"/>
          <w:spacing w:val="2"/>
          <w:w w:val="100"/>
          <w:sz w:val="21"/>
          <w:szCs w:val="21"/>
        </w:rPr>
        <w:t>那</w:t>
      </w:r>
      <w:r>
        <w:rPr>
          <w:rFonts w:ascii="微软雅黑" w:eastAsia="微软雅黑" w:hAnsi="微软雅黑" w:cs="微软雅黑"/>
          <w:color w:val="212121"/>
          <w:spacing w:val="5"/>
          <w:w w:val="100"/>
          <w:sz w:val="21"/>
          <w:szCs w:val="21"/>
        </w:rPr>
        <w:t>种</w:t>
      </w:r>
      <w:r>
        <w:rPr>
          <w:rFonts w:ascii="微软雅黑" w:eastAsia="微软雅黑" w:hAnsi="微软雅黑" w:cs="微软雅黑"/>
          <w:color w:val="212121"/>
          <w:spacing w:val="2"/>
          <w:w w:val="100"/>
          <w:sz w:val="21"/>
          <w:szCs w:val="21"/>
        </w:rPr>
        <w:t>为</w:t>
      </w:r>
      <w:r>
        <w:rPr>
          <w:rFonts w:ascii="微软雅黑" w:eastAsia="微软雅黑" w:hAnsi="微软雅黑" w:cs="微软雅黑"/>
          <w:color w:val="212121"/>
          <w:spacing w:val="5"/>
          <w:w w:val="100"/>
          <w:sz w:val="21"/>
          <w:szCs w:val="21"/>
        </w:rPr>
        <w:t>了</w:t>
      </w:r>
      <w:r>
        <w:rPr>
          <w:rFonts w:ascii="微软雅黑" w:eastAsia="微软雅黑" w:hAnsi="微软雅黑" w:cs="微软雅黑"/>
          <w:color w:val="212121"/>
          <w:spacing w:val="2"/>
          <w:w w:val="100"/>
          <w:sz w:val="21"/>
          <w:szCs w:val="21"/>
        </w:rPr>
        <w:t>获</w:t>
      </w:r>
      <w:r>
        <w:rPr>
          <w:rFonts w:ascii="微软雅黑" w:eastAsia="微软雅黑" w:hAnsi="微软雅黑" w:cs="微软雅黑"/>
          <w:color w:val="212121"/>
          <w:spacing w:val="5"/>
          <w:w w:val="100"/>
          <w:sz w:val="21"/>
          <w:szCs w:val="21"/>
        </w:rPr>
        <w:t>取</w:t>
      </w:r>
      <w:r>
        <w:rPr>
          <w:rFonts w:ascii="微软雅黑" w:eastAsia="微软雅黑" w:hAnsi="微软雅黑" w:cs="微软雅黑"/>
          <w:color w:val="212121"/>
          <w:spacing w:val="2"/>
          <w:w w:val="100"/>
          <w:sz w:val="21"/>
          <w:szCs w:val="21"/>
        </w:rPr>
        <w:t>信</w:t>
      </w:r>
      <w:r>
        <w:rPr>
          <w:rFonts w:ascii="微软雅黑" w:eastAsia="微软雅黑" w:hAnsi="微软雅黑" w:cs="微软雅黑"/>
          <w:color w:val="212121"/>
          <w:spacing w:val="2"/>
          <w:w w:val="100"/>
          <w:sz w:val="21"/>
          <w:szCs w:val="21"/>
        </w:rPr>
        <w:t>息</w:t>
      </w:r>
      <w:r>
        <w:rPr>
          <w:rFonts w:ascii="微软雅黑" w:eastAsia="微软雅黑" w:hAnsi="微软雅黑" w:cs="微软雅黑"/>
          <w:color w:val="212121"/>
          <w:spacing w:val="5"/>
          <w:w w:val="100"/>
          <w:sz w:val="21"/>
          <w:szCs w:val="21"/>
        </w:rPr>
        <w:t>而</w:t>
      </w:r>
      <w:r>
        <w:rPr>
          <w:rFonts w:ascii="微软雅黑" w:eastAsia="微软雅黑" w:hAnsi="微软雅黑" w:cs="微软雅黑"/>
          <w:color w:val="212121"/>
          <w:spacing w:val="2"/>
          <w:w w:val="100"/>
          <w:sz w:val="21"/>
          <w:szCs w:val="21"/>
        </w:rPr>
        <w:t>进</w:t>
      </w:r>
      <w:r>
        <w:rPr>
          <w:rFonts w:ascii="微软雅黑" w:eastAsia="微软雅黑" w:hAnsi="微软雅黑" w:cs="微软雅黑"/>
          <w:color w:val="212121"/>
          <w:spacing w:val="5"/>
          <w:w w:val="100"/>
          <w:sz w:val="21"/>
          <w:szCs w:val="21"/>
        </w:rPr>
        <w:t>行</w:t>
      </w:r>
      <w:r>
        <w:rPr>
          <w:rFonts w:ascii="微软雅黑" w:eastAsia="微软雅黑" w:hAnsi="微软雅黑" w:cs="微软雅黑"/>
          <w:color w:val="212121"/>
          <w:spacing w:val="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color w:val="212121"/>
          <w:spacing w:val="5"/>
          <w:w w:val="100"/>
          <w:sz w:val="21"/>
          <w:szCs w:val="21"/>
        </w:rPr>
        <w:t>浅</w:t>
      </w:r>
      <w:r>
        <w:rPr>
          <w:rFonts w:ascii="微软雅黑" w:eastAsia="微软雅黑" w:hAnsi="微软雅黑" w:cs="微软雅黑"/>
          <w:color w:val="212121"/>
          <w:spacing w:val="2"/>
          <w:w w:val="100"/>
          <w:sz w:val="21"/>
          <w:szCs w:val="21"/>
        </w:rPr>
        <w:t>阅</w:t>
      </w:r>
      <w:r>
        <w:rPr>
          <w:rFonts w:ascii="微软雅黑" w:eastAsia="微软雅黑" w:hAnsi="微软雅黑" w:cs="微软雅黑"/>
          <w:color w:val="212121"/>
          <w:spacing w:val="5"/>
          <w:w w:val="100"/>
          <w:sz w:val="21"/>
          <w:szCs w:val="21"/>
        </w:rPr>
        <w:t>读</w:t>
      </w:r>
      <w:r>
        <w:rPr>
          <w:rFonts w:ascii="微软雅黑" w:eastAsia="微软雅黑" w:hAnsi="微软雅黑" w:cs="微软雅黑"/>
          <w:color w:val="212121"/>
          <w:spacing w:val="2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color w:val="212121"/>
          <w:spacing w:val="5"/>
          <w:w w:val="100"/>
          <w:sz w:val="21"/>
          <w:szCs w:val="21"/>
        </w:rPr>
        <w:t>不</w:t>
      </w:r>
      <w:r>
        <w:rPr>
          <w:rFonts w:ascii="微软雅黑" w:eastAsia="微软雅黑" w:hAnsi="微软雅黑" w:cs="微软雅黑"/>
          <w:color w:val="212121"/>
          <w:spacing w:val="2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color w:val="212121"/>
          <w:spacing w:val="2"/>
          <w:w w:val="100"/>
          <w:sz w:val="21"/>
          <w:szCs w:val="21"/>
        </w:rPr>
        <w:t>样</w:t>
      </w:r>
      <w:r>
        <w:rPr>
          <w:rFonts w:ascii="微软雅黑" w:eastAsia="微软雅黑" w:hAnsi="微软雅黑" w:cs="微软雅黑"/>
          <w:color w:val="212121"/>
          <w:spacing w:val="5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color w:val="212121"/>
          <w:spacing w:val="2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color w:val="212121"/>
          <w:spacing w:val="5"/>
          <w:w w:val="100"/>
          <w:sz w:val="21"/>
          <w:szCs w:val="21"/>
        </w:rPr>
        <w:t>美</w:t>
      </w:r>
      <w:r>
        <w:rPr>
          <w:rFonts w:ascii="微软雅黑" w:eastAsia="微软雅黑" w:hAnsi="微软雅黑" w:cs="微软雅黑"/>
          <w:color w:val="212121"/>
          <w:spacing w:val="2"/>
          <w:w w:val="100"/>
          <w:sz w:val="21"/>
          <w:szCs w:val="21"/>
        </w:rPr>
        <w:t>国</w:t>
      </w:r>
      <w:r>
        <w:rPr>
          <w:rFonts w:ascii="微软雅黑" w:eastAsia="微软雅黑" w:hAnsi="微软雅黑" w:cs="微软雅黑"/>
          <w:color w:val="212121"/>
          <w:spacing w:val="5"/>
          <w:w w:val="100"/>
          <w:sz w:val="21"/>
          <w:szCs w:val="21"/>
        </w:rPr>
        <w:t>技</w:t>
      </w:r>
      <w:r>
        <w:rPr>
          <w:rFonts w:ascii="微软雅黑" w:eastAsia="微软雅黑" w:hAnsi="微软雅黑" w:cs="微软雅黑"/>
          <w:color w:val="212121"/>
          <w:spacing w:val="2"/>
          <w:w w:val="100"/>
          <w:sz w:val="21"/>
          <w:szCs w:val="21"/>
        </w:rPr>
        <w:t>术</w:t>
      </w:r>
      <w:r>
        <w:rPr>
          <w:rFonts w:ascii="微软雅黑" w:eastAsia="微软雅黑" w:hAnsi="微软雅黑" w:cs="微软雅黑"/>
          <w:color w:val="212121"/>
          <w:spacing w:val="5"/>
          <w:w w:val="100"/>
          <w:sz w:val="21"/>
          <w:szCs w:val="21"/>
        </w:rPr>
        <w:t>专</w:t>
      </w:r>
      <w:r>
        <w:rPr>
          <w:rFonts w:ascii="微软雅黑" w:eastAsia="微软雅黑" w:hAnsi="微软雅黑" w:cs="微软雅黑"/>
          <w:color w:val="212121"/>
          <w:spacing w:val="2"/>
          <w:w w:val="100"/>
          <w:sz w:val="21"/>
          <w:szCs w:val="21"/>
        </w:rPr>
        <w:t>家</w:t>
      </w:r>
      <w:r>
        <w:rPr>
          <w:rFonts w:ascii="微软雅黑" w:eastAsia="微软雅黑" w:hAnsi="微软雅黑" w:cs="微软雅黑"/>
          <w:color w:val="212121"/>
          <w:spacing w:val="5"/>
          <w:w w:val="100"/>
          <w:sz w:val="21"/>
          <w:szCs w:val="21"/>
        </w:rPr>
        <w:t>尼</w:t>
      </w:r>
      <w:r>
        <w:rPr>
          <w:rFonts w:ascii="微软雅黑" w:eastAsia="微软雅黑" w:hAnsi="微软雅黑" w:cs="微软雅黑"/>
          <w:color w:val="212121"/>
          <w:spacing w:val="2"/>
          <w:w w:val="100"/>
          <w:sz w:val="21"/>
          <w:szCs w:val="21"/>
        </w:rPr>
        <w:t>古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拉</w:t>
      </w:r>
    </w:p>
    <w:p>
      <w:pPr>
        <w:spacing w:before="0" w:after="0" w:line="329" w:lineRule="exact"/>
        <w:ind w:left="118" w:right="-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color w:val="212121"/>
          <w:w w:val="162"/>
          <w:position w:val="0"/>
          <w:sz w:val="21"/>
          <w:szCs w:val="21"/>
        </w:rPr>
        <w:t>斯</w:t>
      </w:r>
      <w:r>
        <w:rPr>
          <w:rFonts w:ascii="微软雅黑" w:eastAsia="微软雅黑" w:hAnsi="微软雅黑" w:cs="微软雅黑"/>
          <w:color w:val="212121"/>
          <w:spacing w:val="-5"/>
          <w:w w:val="162"/>
          <w:position w:val="0"/>
          <w:sz w:val="21"/>
          <w:szCs w:val="21"/>
        </w:rPr>
        <w:t>·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卡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尔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在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《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网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络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也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有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黑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暗一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面</w:t>
      </w:r>
      <w:r>
        <w:rPr>
          <w:rFonts w:ascii="微软雅黑" w:eastAsia="微软雅黑" w:hAnsi="微软雅黑" w:cs="微软雅黑"/>
          <w:color w:val="212121"/>
          <w:spacing w:val="-5"/>
          <w:w w:val="100"/>
          <w:position w:val="0"/>
          <w:sz w:val="21"/>
          <w:szCs w:val="21"/>
        </w:rPr>
        <w:t>》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一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书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中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写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道</w:t>
      </w:r>
      <w:r>
        <w:rPr>
          <w:rFonts w:ascii="微软雅黑" w:eastAsia="微软雅黑" w:hAnsi="微软雅黑" w:cs="微软雅黑"/>
          <w:color w:val="212121"/>
          <w:spacing w:val="-7"/>
          <w:w w:val="100"/>
          <w:position w:val="0"/>
          <w:sz w:val="21"/>
          <w:szCs w:val="21"/>
        </w:rPr>
        <w:t>：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“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过去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几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年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中</w:t>
      </w:r>
      <w:r>
        <w:rPr>
          <w:rFonts w:ascii="微软雅黑" w:eastAsia="微软雅黑" w:hAnsi="微软雅黑" w:cs="微软雅黑"/>
          <w:color w:val="212121"/>
          <w:spacing w:val="-5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我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一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直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有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一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种不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舒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服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的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感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觉</w:t>
      </w:r>
      <w:r>
        <w:rPr>
          <w:rFonts w:ascii="微软雅黑" w:eastAsia="微软雅黑" w:hAnsi="微软雅黑" w:cs="微软雅黑"/>
          <w:color w:val="212121"/>
          <w:spacing w:val="-5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觉得</w:t>
      </w:r>
    </w:p>
    <w:p>
      <w:pPr>
        <w:spacing w:after="0" w:line="329" w:lineRule="exact"/>
        <w:jc w:val="left"/>
        <w:rPr>
          <w:rFonts w:ascii="微软雅黑" w:eastAsia="微软雅黑" w:hAnsi="微软雅黑" w:cs="微软雅黑"/>
          <w:sz w:val="21"/>
          <w:szCs w:val="21"/>
        </w:rPr>
        <w:sectPr>
          <w:pgSz w:w="11180" w:h="15500"/>
          <w:pgMar w:top="1080" w:right="0" w:bottom="1280" w:left="960" w:header="0" w:footer="1085"/>
          <w:cols w:space="720"/>
        </w:sectPr>
      </w:pPr>
    </w:p>
    <w:p>
      <w:pPr>
        <w:spacing w:before="5" w:after="0" w:line="342" w:lineRule="exact"/>
        <w:ind w:left="118" w:right="898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color w:val="212121"/>
          <w:spacing w:val="2"/>
          <w:w w:val="100"/>
          <w:sz w:val="21"/>
          <w:szCs w:val="21"/>
        </w:rPr>
        <w:t>某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些人</w:t>
      </w:r>
      <w:r>
        <w:rPr>
          <w:rFonts w:ascii="微软雅黑" w:eastAsia="微软雅黑" w:hAnsi="微软雅黑" w:cs="微软雅黑"/>
          <w:color w:val="212121"/>
          <w:spacing w:val="2"/>
          <w:w w:val="100"/>
          <w:sz w:val="21"/>
          <w:szCs w:val="21"/>
        </w:rPr>
        <w:t>或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某些</w:t>
      </w:r>
      <w:r>
        <w:rPr>
          <w:rFonts w:ascii="微软雅黑" w:eastAsia="微软雅黑" w:hAnsi="微软雅黑" w:cs="微软雅黑"/>
          <w:color w:val="212121"/>
          <w:spacing w:val="2"/>
          <w:w w:val="100"/>
          <w:sz w:val="21"/>
          <w:szCs w:val="21"/>
        </w:rPr>
        <w:t>东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西</w:t>
      </w:r>
      <w:r>
        <w:rPr>
          <w:rFonts w:ascii="微软雅黑" w:eastAsia="微软雅黑" w:hAnsi="微软雅黑" w:cs="微软雅黑"/>
          <w:color w:val="212121"/>
          <w:spacing w:val="2"/>
          <w:w w:val="100"/>
          <w:sz w:val="21"/>
          <w:szCs w:val="21"/>
        </w:rPr>
        <w:t>正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在改</w:t>
      </w:r>
      <w:r>
        <w:rPr>
          <w:rFonts w:ascii="微软雅黑" w:eastAsia="微软雅黑" w:hAnsi="微软雅黑" w:cs="微软雅黑"/>
          <w:color w:val="212121"/>
          <w:spacing w:val="2"/>
          <w:w w:val="100"/>
          <w:sz w:val="21"/>
          <w:szCs w:val="21"/>
        </w:rPr>
        <w:t>变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我的</w:t>
      </w:r>
      <w:r>
        <w:rPr>
          <w:rFonts w:ascii="微软雅黑" w:eastAsia="微软雅黑" w:hAnsi="微软雅黑" w:cs="微软雅黑"/>
          <w:color w:val="212121"/>
          <w:spacing w:val="2"/>
          <w:w w:val="100"/>
          <w:sz w:val="21"/>
          <w:szCs w:val="21"/>
        </w:rPr>
        <w:t>大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脑，</w:t>
      </w:r>
      <w:r>
        <w:rPr>
          <w:rFonts w:ascii="微软雅黑" w:eastAsia="微软雅黑" w:hAnsi="微软雅黑" w:cs="微软雅黑"/>
          <w:color w:val="212121"/>
          <w:spacing w:val="2"/>
          <w:w w:val="100"/>
          <w:sz w:val="21"/>
          <w:szCs w:val="21"/>
        </w:rPr>
        <w:t>我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目</w:t>
      </w:r>
      <w:r>
        <w:rPr>
          <w:rFonts w:ascii="微软雅黑" w:eastAsia="微软雅黑" w:hAnsi="微软雅黑" w:cs="微软雅黑"/>
          <w:color w:val="212121"/>
          <w:spacing w:val="2"/>
          <w:w w:val="100"/>
          <w:sz w:val="21"/>
          <w:szCs w:val="21"/>
        </w:rPr>
        <w:t>前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的思</w:t>
      </w:r>
      <w:r>
        <w:rPr>
          <w:rFonts w:ascii="微软雅黑" w:eastAsia="微软雅黑" w:hAnsi="微软雅黑" w:cs="微软雅黑"/>
          <w:color w:val="212121"/>
          <w:spacing w:val="2"/>
          <w:w w:val="100"/>
          <w:sz w:val="21"/>
          <w:szCs w:val="21"/>
        </w:rPr>
        <w:t>考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方式</w:t>
      </w:r>
      <w:r>
        <w:rPr>
          <w:rFonts w:ascii="微软雅黑" w:eastAsia="微软雅黑" w:hAnsi="微软雅黑" w:cs="微软雅黑"/>
          <w:color w:val="212121"/>
          <w:spacing w:val="2"/>
          <w:w w:val="100"/>
          <w:sz w:val="21"/>
          <w:szCs w:val="21"/>
        </w:rPr>
        <w:t>与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过去</w:t>
      </w:r>
      <w:r>
        <w:rPr>
          <w:rFonts w:ascii="微软雅黑" w:eastAsia="微软雅黑" w:hAnsi="微软雅黑" w:cs="微软雅黑"/>
          <w:color w:val="212121"/>
          <w:spacing w:val="2"/>
          <w:w w:val="100"/>
          <w:sz w:val="21"/>
          <w:szCs w:val="21"/>
        </w:rPr>
        <w:t>相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比已</w:t>
      </w:r>
      <w:r>
        <w:rPr>
          <w:rFonts w:ascii="微软雅黑" w:eastAsia="微软雅黑" w:hAnsi="微软雅黑" w:cs="微软雅黑"/>
          <w:color w:val="212121"/>
          <w:spacing w:val="2"/>
          <w:w w:val="100"/>
          <w:sz w:val="21"/>
          <w:szCs w:val="21"/>
        </w:rPr>
        <w:t>经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截</w:t>
      </w:r>
      <w:r>
        <w:rPr>
          <w:rFonts w:ascii="微软雅黑" w:eastAsia="微软雅黑" w:hAnsi="微软雅黑" w:cs="微软雅黑"/>
          <w:color w:val="212121"/>
          <w:spacing w:val="2"/>
          <w:w w:val="100"/>
          <w:sz w:val="21"/>
          <w:szCs w:val="21"/>
        </w:rPr>
        <w:t>然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不同</w:t>
      </w:r>
      <w:r>
        <w:rPr>
          <w:rFonts w:ascii="微软雅黑" w:eastAsia="微软雅黑" w:hAnsi="微软雅黑" w:cs="微软雅黑"/>
          <w:color w:val="212121"/>
          <w:spacing w:val="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当我</w:t>
      </w:r>
      <w:r>
        <w:rPr>
          <w:rFonts w:ascii="微软雅黑" w:eastAsia="微软雅黑" w:hAnsi="微软雅黑" w:cs="微软雅黑"/>
          <w:color w:val="212121"/>
          <w:spacing w:val="2"/>
          <w:w w:val="100"/>
          <w:sz w:val="21"/>
          <w:szCs w:val="21"/>
        </w:rPr>
        <w:t>阅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读</w:t>
      </w:r>
      <w:r>
        <w:rPr>
          <w:rFonts w:ascii="微软雅黑" w:eastAsia="微软雅黑" w:hAnsi="微软雅黑" w:cs="微软雅黑"/>
          <w:color w:val="212121"/>
          <w:spacing w:val="2"/>
          <w:w w:val="100"/>
          <w:sz w:val="21"/>
          <w:szCs w:val="21"/>
        </w:rPr>
        <w:t>时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能最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为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强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烈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地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感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觉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到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这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点</w:t>
      </w:r>
      <w:r>
        <w:rPr>
          <w:rFonts w:ascii="微软雅黑" w:eastAsia="微软雅黑" w:hAnsi="微软雅黑" w:cs="微软雅黑"/>
          <w:color w:val="212121"/>
          <w:spacing w:val="-7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  <w:u w:val="single" w:color="212121"/>
        </w:rPr>
        <w:t>持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  <w:u w:val="single" w:color="212121"/>
        </w:rPr>
        <w:t>久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  <w:u w:val="single" w:color="212121"/>
        </w:rPr>
        <w:t>地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  <w:u w:val="single" w:color="212121"/>
        </w:rPr>
        <w:t>阅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  <w:u w:val="single" w:color="212121"/>
        </w:rPr>
        <w:t>读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  <w:u w:val="single" w:color="212121"/>
        </w:rPr>
        <w:t>一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  <w:u w:val="single" w:color="212121"/>
        </w:rPr>
        <w:t>本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  <w:u w:val="single" w:color="212121"/>
        </w:rPr>
        <w:t>书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  <w:u w:val="single" w:color="212121"/>
        </w:rPr>
        <w:t>或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  <w:u w:val="single" w:color="212121"/>
        </w:rPr>
        <w:t>一篇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  <w:u w:val="single" w:color="212121"/>
        </w:rPr>
        <w:t>长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  <w:u w:val="single" w:color="212121"/>
        </w:rPr>
        <w:t>文</w:t>
      </w:r>
      <w:r>
        <w:rPr>
          <w:rFonts w:ascii="微软雅黑" w:eastAsia="微软雅黑" w:hAnsi="微软雅黑" w:cs="微软雅黑"/>
          <w:color w:val="212121"/>
          <w:spacing w:val="-10"/>
          <w:w w:val="100"/>
          <w:sz w:val="21"/>
          <w:szCs w:val="21"/>
          <w:u w:val="single" w:color="212121"/>
        </w:rPr>
        <w:t>，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  <w:u w:val="single" w:color="212121"/>
        </w:rPr>
        <w:t>曾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  <w:u w:val="single" w:color="212121"/>
        </w:rPr>
        <w:t>经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  <w:u w:val="single" w:color="212121"/>
        </w:rPr>
        <w:t>易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  <w:u w:val="single" w:color="212121"/>
        </w:rPr>
        <w:t>如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  <w:u w:val="single" w:color="212121"/>
        </w:rPr>
        <w:t>反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  <w:u w:val="single" w:color="212121"/>
        </w:rPr>
        <w:t>掌</w:t>
      </w:r>
      <w:r>
        <w:rPr>
          <w:rFonts w:ascii="微软雅黑" w:eastAsia="微软雅黑" w:hAnsi="微软雅黑" w:cs="微软雅黑"/>
          <w:color w:val="212121"/>
          <w:spacing w:val="-7"/>
          <w:w w:val="100"/>
          <w:sz w:val="21"/>
          <w:szCs w:val="21"/>
          <w:u w:val="single" w:color="212121"/>
        </w:rPr>
        <w:t>，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  <w:u w:val="single" w:color="212121"/>
        </w:rPr>
        <w:t>我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  <w:u w:val="single" w:color="212121"/>
        </w:rPr>
        <w:t>曾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  <w:u w:val="single" w:color="212121"/>
        </w:rPr>
        <w:t>耗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  <w:u w:val="single" w:color="212121"/>
        </w:rPr>
        <w:t>费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  <w:u w:val="single" w:color="212121"/>
        </w:rPr>
        <w:t>数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  <w:u w:val="single" w:color="212121"/>
        </w:rPr>
        <w:t>个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  <w:u w:val="single" w:color="212121"/>
        </w:rPr>
        <w:t>小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  <w:u w:val="single" w:color="212121"/>
        </w:rPr>
        <w:t>时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  <w:u w:val="single" w:color="212121"/>
        </w:rPr>
        <w:t>徜</w:t>
      </w:r>
    </w:p>
    <w:p>
      <w:pPr>
        <w:spacing w:before="2" w:after="0" w:line="338" w:lineRule="exact"/>
        <w:ind w:left="118" w:right="894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  <w:u w:val="single" w:color="212121"/>
        </w:rPr>
        <w:t>徉在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  <w:u w:val="single" w:color="212121"/>
        </w:rPr>
        <w:t>长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  <w:u w:val="single" w:color="212121"/>
        </w:rPr>
        <w:t>长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  <w:u w:val="single" w:color="212121"/>
        </w:rPr>
        <w:t>的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  <w:u w:val="single" w:color="212121"/>
        </w:rPr>
        <w:t>文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  <w:u w:val="single" w:color="212121"/>
        </w:rPr>
        <w:t>字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  <w:u w:val="single" w:color="212121"/>
        </w:rPr>
        <w:t>里</w:t>
      </w:r>
      <w:r>
        <w:rPr>
          <w:rFonts w:ascii="微软雅黑" w:eastAsia="微软雅黑" w:hAnsi="微软雅黑" w:cs="微软雅黑"/>
          <w:color w:val="212121"/>
          <w:spacing w:val="-79"/>
          <w:w w:val="100"/>
          <w:sz w:val="21"/>
          <w:szCs w:val="21"/>
          <w:u w:val="single" w:color="212121"/>
        </w:rPr>
        <w:t>，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  <w:u w:val="single" w:color="212121"/>
        </w:rPr>
        <w:t>我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  <w:u w:val="single" w:color="212121"/>
        </w:rPr>
        <w:t>的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  <w:u w:val="single" w:color="212121"/>
        </w:rPr>
        <w:t>大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  <w:u w:val="single" w:color="212121"/>
        </w:rPr>
        <w:t>脑能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  <w:u w:val="single" w:color="212121"/>
        </w:rPr>
        <w:t>够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  <w:u w:val="single" w:color="212121"/>
        </w:rPr>
        <w:t>抓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  <w:u w:val="single" w:color="212121"/>
        </w:rPr>
        <w:t>住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  <w:u w:val="single" w:color="212121"/>
        </w:rPr>
        <w:t>叙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  <w:u w:val="single" w:color="212121"/>
        </w:rPr>
        <w:t>述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  <w:u w:val="single" w:color="212121"/>
        </w:rPr>
        <w:t>的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  <w:u w:val="single" w:color="212121"/>
        </w:rPr>
        <w:t>演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  <w:u w:val="single" w:color="212121"/>
        </w:rPr>
        <w:t>进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  <w:u w:val="single" w:color="212121"/>
        </w:rPr>
        <w:t>或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  <w:u w:val="single" w:color="212121"/>
        </w:rPr>
        <w:t>论点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  <w:u w:val="single" w:color="212121"/>
        </w:rPr>
        <w:t>的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  <w:u w:val="single" w:color="212121"/>
        </w:rPr>
        <w:t>转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  <w:u w:val="single" w:color="212121"/>
        </w:rPr>
        <w:t>折</w:t>
      </w:r>
      <w:r>
        <w:rPr>
          <w:rFonts w:ascii="微软雅黑" w:eastAsia="微软雅黑" w:hAnsi="微软雅黑" w:cs="微软雅黑"/>
          <w:color w:val="212121"/>
          <w:spacing w:val="-77"/>
          <w:w w:val="100"/>
          <w:sz w:val="21"/>
          <w:szCs w:val="21"/>
          <w:u w:val="single" w:color="212121"/>
        </w:rPr>
        <w:t>，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  <w:u w:val="single" w:color="212121"/>
        </w:rPr>
        <w:t>从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  <w:u w:val="single" w:color="212121"/>
        </w:rPr>
        <w:t>而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  <w:u w:val="single" w:color="212121"/>
        </w:rPr>
        <w:t>进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  <w:u w:val="single" w:color="212121"/>
        </w:rPr>
        <w:t>行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  <w:u w:val="single" w:color="212121"/>
        </w:rPr>
        <w:t>思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  <w:u w:val="single" w:color="212121"/>
        </w:rPr>
        <w:t>考</w:t>
      </w:r>
      <w:r>
        <w:rPr>
          <w:rFonts w:ascii="微软雅黑" w:eastAsia="微软雅黑" w:hAnsi="微软雅黑" w:cs="微软雅黑"/>
          <w:color w:val="212121"/>
          <w:spacing w:val="-76"/>
          <w:w w:val="100"/>
          <w:sz w:val="21"/>
          <w:szCs w:val="21"/>
          <w:u w:val="single" w:color="212121"/>
        </w:rPr>
        <w:t>。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但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如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今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不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再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如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此，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往往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阅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读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两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三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页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后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我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注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意力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就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开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始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漂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移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了</w:t>
      </w:r>
      <w:r>
        <w:rPr>
          <w:rFonts w:ascii="微软雅黑" w:eastAsia="微软雅黑" w:hAnsi="微软雅黑" w:cs="微软雅黑"/>
          <w:color w:val="212121"/>
          <w:spacing w:val="-6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我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感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觉我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直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在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试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图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将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自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己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任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性的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大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脑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拽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回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到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书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本</w:t>
      </w:r>
      <w:r>
        <w:rPr>
          <w:rFonts w:ascii="微软雅黑" w:eastAsia="微软雅黑" w:hAnsi="微软雅黑" w:cs="微软雅黑"/>
          <w:color w:val="212121"/>
          <w:spacing w:val="-65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”</w:t>
      </w:r>
    </w:p>
    <w:p>
      <w:pPr>
        <w:spacing w:before="1" w:after="0" w:line="340" w:lineRule="exact"/>
        <w:ind w:left="118" w:right="997" w:firstLine="526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color w:val="212121"/>
          <w:spacing w:val="2"/>
          <w:w w:val="100"/>
          <w:sz w:val="21"/>
          <w:szCs w:val="21"/>
        </w:rPr>
        <w:t>③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对书</w:t>
      </w:r>
      <w:r>
        <w:rPr>
          <w:rFonts w:ascii="微软雅黑" w:eastAsia="微软雅黑" w:hAnsi="微软雅黑" w:cs="微软雅黑"/>
          <w:color w:val="212121"/>
          <w:spacing w:val="2"/>
          <w:w w:val="100"/>
          <w:sz w:val="21"/>
          <w:szCs w:val="21"/>
        </w:rPr>
        <w:t>籍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color w:val="212121"/>
          <w:spacing w:val="2"/>
          <w:w w:val="100"/>
          <w:sz w:val="21"/>
          <w:szCs w:val="21"/>
        </w:rPr>
        <w:t>深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阅</w:t>
      </w:r>
      <w:r>
        <w:rPr>
          <w:rFonts w:ascii="微软雅黑" w:eastAsia="微软雅黑" w:hAnsi="微软雅黑" w:cs="微软雅黑"/>
          <w:color w:val="212121"/>
          <w:spacing w:val="2"/>
          <w:w w:val="100"/>
          <w:sz w:val="21"/>
          <w:szCs w:val="21"/>
        </w:rPr>
        <w:t>读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需要耐</w:t>
      </w:r>
      <w:r>
        <w:rPr>
          <w:rFonts w:ascii="微软雅黑" w:eastAsia="微软雅黑" w:hAnsi="微软雅黑" w:cs="微软雅黑"/>
          <w:color w:val="212121"/>
          <w:spacing w:val="2"/>
          <w:w w:val="100"/>
          <w:sz w:val="21"/>
          <w:szCs w:val="21"/>
        </w:rPr>
        <w:t>心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color w:val="212121"/>
          <w:spacing w:val="2"/>
          <w:w w:val="100"/>
          <w:sz w:val="21"/>
          <w:szCs w:val="21"/>
        </w:rPr>
        <w:t>而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数字</w:t>
      </w:r>
      <w:r>
        <w:rPr>
          <w:rFonts w:ascii="微软雅黑" w:eastAsia="微软雅黑" w:hAnsi="微软雅黑" w:cs="微软雅黑"/>
          <w:color w:val="212121"/>
          <w:spacing w:val="2"/>
          <w:w w:val="100"/>
          <w:sz w:val="21"/>
          <w:szCs w:val="21"/>
        </w:rPr>
        <w:t>阅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读</w:t>
      </w:r>
      <w:r>
        <w:rPr>
          <w:rFonts w:ascii="微软雅黑" w:eastAsia="微软雅黑" w:hAnsi="微软雅黑" w:cs="微软雅黑"/>
          <w:color w:val="212121"/>
          <w:spacing w:val="2"/>
          <w:w w:val="100"/>
          <w:sz w:val="21"/>
          <w:szCs w:val="21"/>
        </w:rPr>
        <w:t>堪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称</w:t>
      </w:r>
      <w:r>
        <w:rPr>
          <w:rFonts w:ascii="微软雅黑" w:eastAsia="微软雅黑" w:hAnsi="微软雅黑" w:cs="微软雅黑"/>
          <w:color w:val="212121"/>
          <w:spacing w:val="2"/>
          <w:w w:val="100"/>
          <w:sz w:val="21"/>
          <w:szCs w:val="21"/>
        </w:rPr>
        <w:t>“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耐</w:t>
      </w:r>
      <w:r>
        <w:rPr>
          <w:rFonts w:ascii="微软雅黑" w:eastAsia="微软雅黑" w:hAnsi="微软雅黑" w:cs="微软雅黑"/>
          <w:color w:val="212121"/>
          <w:spacing w:val="2"/>
          <w:w w:val="100"/>
          <w:sz w:val="21"/>
          <w:szCs w:val="21"/>
        </w:rPr>
        <w:t>心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杀</w:t>
      </w:r>
      <w:r>
        <w:rPr>
          <w:rFonts w:ascii="微软雅黑" w:eastAsia="微软雅黑" w:hAnsi="微软雅黑" w:cs="微软雅黑"/>
          <w:color w:val="212121"/>
          <w:spacing w:val="2"/>
          <w:w w:val="100"/>
          <w:sz w:val="21"/>
          <w:szCs w:val="21"/>
        </w:rPr>
        <w:t>手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”。</w:t>
      </w:r>
      <w:r>
        <w:rPr>
          <w:rFonts w:ascii="微软雅黑" w:eastAsia="微软雅黑" w:hAnsi="微软雅黑" w:cs="微软雅黑"/>
          <w:color w:val="212121"/>
          <w:spacing w:val="2"/>
          <w:w w:val="100"/>
          <w:sz w:val="21"/>
          <w:szCs w:val="21"/>
        </w:rPr>
        <w:t>以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微</w:t>
      </w:r>
      <w:r>
        <w:rPr>
          <w:rFonts w:ascii="微软雅黑" w:eastAsia="微软雅黑" w:hAnsi="微软雅黑" w:cs="微软雅黑"/>
          <w:color w:val="212121"/>
          <w:spacing w:val="2"/>
          <w:w w:val="100"/>
          <w:sz w:val="21"/>
          <w:szCs w:val="21"/>
        </w:rPr>
        <w:t>博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为</w:t>
      </w:r>
      <w:r>
        <w:rPr>
          <w:rFonts w:ascii="微软雅黑" w:eastAsia="微软雅黑" w:hAnsi="微软雅黑" w:cs="微软雅黑"/>
          <w:color w:val="212121"/>
          <w:spacing w:val="2"/>
          <w:w w:val="100"/>
          <w:sz w:val="21"/>
          <w:szCs w:val="21"/>
        </w:rPr>
        <w:t>例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color w:val="212121"/>
          <w:spacing w:val="2"/>
          <w:w w:val="100"/>
          <w:sz w:val="21"/>
          <w:szCs w:val="21"/>
        </w:rPr>
        <w:t>浏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览</w:t>
      </w:r>
      <w:r>
        <w:rPr>
          <w:rFonts w:ascii="微软雅黑" w:eastAsia="微软雅黑" w:hAnsi="微软雅黑" w:cs="微软雅黑"/>
          <w:color w:val="212121"/>
          <w:spacing w:val="2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个微</w:t>
      </w:r>
      <w:r>
        <w:rPr>
          <w:rFonts w:ascii="微软雅黑" w:eastAsia="微软雅黑" w:hAnsi="微软雅黑" w:cs="微软雅黑"/>
          <w:color w:val="212121"/>
          <w:spacing w:val="2"/>
          <w:w w:val="100"/>
          <w:sz w:val="21"/>
          <w:szCs w:val="21"/>
        </w:rPr>
        <w:t>博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页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面只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要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几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分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钟</w:t>
      </w:r>
      <w:r>
        <w:rPr>
          <w:rFonts w:ascii="微软雅黑" w:eastAsia="微软雅黑" w:hAnsi="微软雅黑" w:cs="微软雅黑"/>
          <w:color w:val="212121"/>
          <w:spacing w:val="-6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眼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睛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在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每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条微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博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上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停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留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时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间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只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有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几秒</w:t>
      </w:r>
      <w:r>
        <w:rPr>
          <w:rFonts w:ascii="微软雅黑" w:eastAsia="微软雅黑" w:hAnsi="微软雅黑" w:cs="微软雅黑"/>
          <w:color w:val="212121"/>
          <w:spacing w:val="-60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不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断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地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扫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视</w:t>
      </w:r>
      <w:r>
        <w:rPr>
          <w:rFonts w:ascii="微软雅黑" w:eastAsia="微软雅黑" w:hAnsi="微软雅黑" w:cs="微软雅黑"/>
          <w:color w:val="212121"/>
          <w:spacing w:val="-60"/>
          <w:w w:val="100"/>
          <w:sz w:val="21"/>
          <w:szCs w:val="21"/>
        </w:rPr>
        <w:t>、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浏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览</w:t>
      </w:r>
      <w:r>
        <w:rPr>
          <w:rFonts w:ascii="微软雅黑" w:eastAsia="微软雅黑" w:hAnsi="微软雅黑" w:cs="微软雅黑"/>
          <w:color w:val="212121"/>
          <w:spacing w:val="-60"/>
          <w:w w:val="100"/>
          <w:sz w:val="21"/>
          <w:szCs w:val="21"/>
        </w:rPr>
        <w:t>、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搜寻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感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兴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趣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关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键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词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、</w:t>
      </w:r>
    </w:p>
    <w:p>
      <w:pPr>
        <w:spacing w:before="0" w:after="0" w:line="325" w:lineRule="exact"/>
        <w:ind w:left="118" w:right="-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点击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阅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读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—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—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这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个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过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程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因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为信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息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的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丰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富</w:t>
      </w:r>
      <w:r>
        <w:rPr>
          <w:rFonts w:ascii="微软雅黑" w:eastAsia="微软雅黑" w:hAnsi="微软雅黑" w:cs="微软雅黑"/>
          <w:color w:val="212121"/>
          <w:spacing w:val="-10"/>
          <w:w w:val="100"/>
          <w:position w:val="0"/>
          <w:sz w:val="21"/>
          <w:szCs w:val="21"/>
        </w:rPr>
        <w:t>、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多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样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而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足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够刺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激</w:t>
      </w:r>
      <w:r>
        <w:rPr>
          <w:rFonts w:ascii="微软雅黑" w:eastAsia="微软雅黑" w:hAnsi="微软雅黑" w:cs="微软雅黑"/>
          <w:color w:val="212121"/>
          <w:spacing w:val="-7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但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显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然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不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足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以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锻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炼耐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心</w:t>
      </w:r>
      <w:r>
        <w:rPr>
          <w:rFonts w:ascii="微软雅黑" w:eastAsia="微软雅黑" w:hAnsi="微软雅黑" w:cs="微软雅黑"/>
          <w:color w:val="212121"/>
          <w:spacing w:val="-7"/>
          <w:w w:val="100"/>
          <w:position w:val="0"/>
          <w:sz w:val="21"/>
          <w:szCs w:val="21"/>
        </w:rPr>
        <w:t>。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一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本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优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秀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的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图</w:t>
      </w:r>
    </w:p>
    <w:p>
      <w:pPr>
        <w:spacing w:before="14" w:after="0" w:line="340" w:lineRule="exact"/>
        <w:ind w:left="118" w:right="997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书通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常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有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内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在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逻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辑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框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架的</w:t>
      </w:r>
      <w:r>
        <w:rPr>
          <w:rFonts w:ascii="微软雅黑" w:eastAsia="微软雅黑" w:hAnsi="微软雅黑" w:cs="微软雅黑"/>
          <w:color w:val="212121"/>
          <w:spacing w:val="-1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只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有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进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入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这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逻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辑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框架</w:t>
      </w:r>
      <w:r>
        <w:rPr>
          <w:rFonts w:ascii="微软雅黑" w:eastAsia="微软雅黑" w:hAnsi="微软雅黑" w:cs="微软雅黑"/>
          <w:color w:val="212121"/>
          <w:spacing w:val="-1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才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能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说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阅读</w:t>
      </w:r>
      <w:r>
        <w:rPr>
          <w:rFonts w:ascii="微软雅黑" w:eastAsia="微软雅黑" w:hAnsi="微软雅黑" w:cs="微软雅黑"/>
          <w:color w:val="212121"/>
          <w:spacing w:val="-10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而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网络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内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容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特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别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微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博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这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样的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社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交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媒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体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每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条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都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互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不关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联</w:t>
      </w:r>
      <w:r>
        <w:rPr>
          <w:rFonts w:ascii="微软雅黑" w:eastAsia="微软雅黑" w:hAnsi="微软雅黑" w:cs="微软雅黑"/>
          <w:color w:val="212121"/>
          <w:spacing w:val="-1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跳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跃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性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阅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读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当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然谈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不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上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逻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辑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了</w:t>
      </w:r>
      <w:r>
        <w:rPr>
          <w:rFonts w:ascii="微软雅黑" w:eastAsia="微软雅黑" w:hAnsi="微软雅黑" w:cs="微软雅黑"/>
          <w:color w:val="212121"/>
          <w:spacing w:val="-12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互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联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网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在给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人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们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提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供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信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息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盛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宴</w:t>
      </w:r>
    </w:p>
    <w:p>
      <w:pPr>
        <w:spacing w:before="0" w:after="0" w:line="325" w:lineRule="exact"/>
        <w:ind w:left="118" w:right="-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的同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时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也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使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我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们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的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思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维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“碎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片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化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”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。</w:t>
      </w:r>
    </w:p>
    <w:p>
      <w:pPr>
        <w:spacing w:before="14" w:after="0" w:line="340" w:lineRule="exact"/>
        <w:ind w:left="118" w:right="997" w:firstLine="4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④数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字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时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代</w:t>
      </w:r>
      <w:r>
        <w:rPr>
          <w:rFonts w:ascii="微软雅黑" w:eastAsia="微软雅黑" w:hAnsi="微软雅黑" w:cs="微软雅黑"/>
          <w:color w:val="212121"/>
          <w:spacing w:val="-7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人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类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大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脑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结构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也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被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改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变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了</w:t>
      </w:r>
      <w:r>
        <w:rPr>
          <w:rFonts w:ascii="微软雅黑" w:eastAsia="微软雅黑" w:hAnsi="微软雅黑" w:cs="微软雅黑"/>
          <w:color w:val="212121"/>
          <w:spacing w:val="-7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由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于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互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联网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和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智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能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手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机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已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经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渗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入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到日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常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生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活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中</w:t>
      </w:r>
      <w:r>
        <w:rPr>
          <w:rFonts w:ascii="微软雅黑" w:eastAsia="微软雅黑" w:hAnsi="微软雅黑" w:cs="微软雅黑"/>
          <w:color w:val="212121"/>
          <w:spacing w:val="-1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人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们对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触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摸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屏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情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有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独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钟</w:t>
      </w:r>
      <w:r>
        <w:rPr>
          <w:rFonts w:ascii="微软雅黑" w:eastAsia="微软雅黑" w:hAnsi="微软雅黑" w:cs="微软雅黑"/>
          <w:color w:val="212121"/>
          <w:spacing w:val="-5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些人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因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为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在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智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能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手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机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上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面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频繁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敲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敲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打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打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而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被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戏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称</w:t>
      </w:r>
      <w:r>
        <w:rPr>
          <w:rFonts w:ascii="微软雅黑" w:eastAsia="微软雅黑" w:hAnsi="微软雅黑" w:cs="微软雅黑"/>
          <w:color w:val="212121"/>
          <w:spacing w:val="-7"/>
          <w:w w:val="100"/>
          <w:sz w:val="21"/>
          <w:szCs w:val="21"/>
        </w:rPr>
        <w:t>为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“拇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指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族</w:t>
      </w:r>
      <w:r>
        <w:rPr>
          <w:rFonts w:ascii="微软雅黑" w:eastAsia="微软雅黑" w:hAnsi="微软雅黑" w:cs="微软雅黑"/>
          <w:color w:val="212121"/>
          <w:spacing w:val="-5"/>
          <w:w w:val="100"/>
          <w:sz w:val="21"/>
          <w:szCs w:val="21"/>
        </w:rPr>
        <w:t>”</w:t>
      </w:r>
      <w:r>
        <w:rPr>
          <w:rFonts w:ascii="微软雅黑" w:eastAsia="微软雅黑" w:hAnsi="微软雅黑" w:cs="微软雅黑"/>
          <w:color w:val="212121"/>
          <w:spacing w:val="-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但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color w:val="212121"/>
          <w:spacing w:val="-7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就</w:t>
      </w:r>
    </w:p>
    <w:p>
      <w:pPr>
        <w:spacing w:before="0" w:after="0" w:line="325" w:lineRule="exact"/>
        <w:ind w:left="118" w:right="-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是这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样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一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种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看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似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简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单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的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重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复运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动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却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在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不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断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塑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造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着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人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们的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大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脑</w:t>
      </w:r>
      <w:r>
        <w:rPr>
          <w:rFonts w:ascii="微软雅黑" w:eastAsia="微软雅黑" w:hAnsi="微软雅黑" w:cs="微软雅黑"/>
          <w:color w:val="212121"/>
          <w:spacing w:val="-10"/>
          <w:w w:val="100"/>
          <w:position w:val="0"/>
          <w:sz w:val="21"/>
          <w:szCs w:val="21"/>
        </w:rPr>
        <w:t>。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  <w:u w:val="single" w:color="212121"/>
        </w:rPr>
        <w:t>在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  <w:u w:val="single" w:color="212121"/>
        </w:rPr>
        <w:t>一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  <w:u w:val="single" w:color="212121"/>
        </w:rPr>
        <w:t>项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  <w:u w:val="single" w:color="212121"/>
        </w:rPr>
        <w:t>实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  <w:u w:val="single" w:color="212121"/>
        </w:rPr>
        <w:t>验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  <w:u w:val="single" w:color="212121"/>
        </w:rPr>
        <w:t>中</w:t>
      </w:r>
      <w:r>
        <w:rPr>
          <w:rFonts w:ascii="微软雅黑" w:eastAsia="微软雅黑" w:hAnsi="微软雅黑" w:cs="微软雅黑"/>
          <w:color w:val="212121"/>
          <w:spacing w:val="-10"/>
          <w:w w:val="100"/>
          <w:position w:val="0"/>
          <w:sz w:val="21"/>
          <w:szCs w:val="21"/>
          <w:u w:val="single" w:color="212121"/>
        </w:rPr>
        <w:t>，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  <w:u w:val="single" w:color="212121"/>
        </w:rPr>
        <w:t>瑞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  <w:u w:val="single" w:color="212121"/>
        </w:rPr>
        <w:t>士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  <w:u w:val="single" w:color="212121"/>
        </w:rPr>
        <w:t>苏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  <w:u w:val="single" w:color="212121"/>
        </w:rPr>
        <w:t>黎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  <w:u w:val="single" w:color="212121"/>
        </w:rPr>
        <w:t>世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  <w:u w:val="single" w:color="212121"/>
        </w:rPr>
        <w:t>大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  <w:u w:val="single" w:color="212121"/>
        </w:rPr>
        <w:t>学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  <w:u w:val="single" w:color="212121"/>
        </w:rPr>
        <w:t>神经</w:t>
      </w:r>
    </w:p>
    <w:p>
      <w:pPr>
        <w:spacing w:before="14" w:after="0" w:line="340" w:lineRule="exact"/>
        <w:ind w:left="118" w:right="997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  <w:u w:val="single" w:color="212121"/>
        </w:rPr>
        <w:t>科学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  <w:u w:val="single" w:color="212121"/>
        </w:rPr>
        <w:t>家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  <w:u w:val="single" w:color="212121"/>
        </w:rPr>
        <w:t>邀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  <w:u w:val="single" w:color="212121"/>
        </w:rPr>
        <w:t>请</w:t>
      </w:r>
      <w:r>
        <w:rPr>
          <w:rFonts w:ascii="微软雅黑" w:eastAsia="微软雅黑" w:hAnsi="微软雅黑" w:cs="微软雅黑"/>
          <w:color w:val="212121"/>
          <w:spacing w:val="-10"/>
          <w:w w:val="100"/>
          <w:sz w:val="21"/>
          <w:szCs w:val="21"/>
          <w:u w:val="single" w:color="212121"/>
        </w:rPr>
        <w:t xml:space="preserve"> </w:t>
      </w:r>
      <w:r>
        <w:rPr>
          <w:rFonts w:ascii="Arial" w:eastAsia="Arial" w:hAnsi="Arial" w:cs="Arial"/>
          <w:color w:val="212121"/>
          <w:spacing w:val="0"/>
          <w:w w:val="90"/>
          <w:sz w:val="21"/>
          <w:szCs w:val="21"/>
          <w:u w:val="single" w:color="212121"/>
        </w:rPr>
        <w:t>37</w:t>
      </w:r>
      <w:r>
        <w:rPr>
          <w:rFonts w:ascii="Arial" w:eastAsia="Arial" w:hAnsi="Arial" w:cs="Arial"/>
          <w:color w:val="212121"/>
          <w:spacing w:val="-2"/>
          <w:w w:val="90"/>
          <w:sz w:val="21"/>
          <w:szCs w:val="21"/>
          <w:u w:val="single" w:color="212121"/>
        </w:rPr>
        <w:t xml:space="preserve"> 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  <w:u w:val="single" w:color="212121"/>
        </w:rPr>
        <w:t>位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  <w:u w:val="single" w:color="212121"/>
        </w:rPr>
        <w:t>手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  <w:u w:val="single" w:color="212121"/>
        </w:rPr>
        <w:t>机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  <w:u w:val="single" w:color="212121"/>
        </w:rPr>
        <w:t>重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  <w:u w:val="single" w:color="212121"/>
        </w:rPr>
        <w:t>度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  <w:u w:val="single" w:color="212121"/>
        </w:rPr>
        <w:t>用户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  <w:u w:val="single" w:color="212121"/>
        </w:rPr>
        <w:t>参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  <w:u w:val="single" w:color="212121"/>
        </w:rPr>
        <w:t>与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  <w:u w:val="single" w:color="212121"/>
        </w:rPr>
        <w:t>实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  <w:u w:val="single" w:color="212121"/>
        </w:rPr>
        <w:t>验</w:t>
      </w:r>
      <w:r>
        <w:rPr>
          <w:rFonts w:ascii="微软雅黑" w:eastAsia="微软雅黑" w:hAnsi="微软雅黑" w:cs="微软雅黑"/>
          <w:color w:val="212121"/>
          <w:spacing w:val="-24"/>
          <w:w w:val="100"/>
          <w:sz w:val="21"/>
          <w:szCs w:val="21"/>
          <w:u w:val="single" w:color="212121"/>
        </w:rPr>
        <w:t>，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  <w:u w:val="single" w:color="212121"/>
        </w:rPr>
        <w:t>其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  <w:u w:val="single" w:color="212121"/>
        </w:rPr>
        <w:t>中</w:t>
      </w:r>
      <w:r>
        <w:rPr>
          <w:rFonts w:ascii="微软雅黑" w:eastAsia="微软雅黑" w:hAnsi="微软雅黑" w:cs="微软雅黑"/>
          <w:color w:val="212121"/>
          <w:spacing w:val="-9"/>
          <w:w w:val="100"/>
          <w:sz w:val="21"/>
          <w:szCs w:val="21"/>
          <w:u w:val="single" w:color="212121"/>
        </w:rPr>
        <w:t xml:space="preserve"> </w:t>
      </w:r>
      <w:r>
        <w:rPr>
          <w:rFonts w:ascii="Arial" w:eastAsia="Arial" w:hAnsi="Arial" w:cs="Arial"/>
          <w:color w:val="212121"/>
          <w:spacing w:val="0"/>
          <w:w w:val="96"/>
          <w:sz w:val="21"/>
          <w:szCs w:val="21"/>
          <w:u w:val="single" w:color="212121"/>
        </w:rPr>
        <w:t>26</w:t>
      </w:r>
      <w:r>
        <w:rPr>
          <w:rFonts w:ascii="Arial" w:eastAsia="Arial" w:hAnsi="Arial" w:cs="Arial"/>
          <w:color w:val="212121"/>
          <w:spacing w:val="-20"/>
          <w:w w:val="96"/>
          <w:sz w:val="21"/>
          <w:szCs w:val="21"/>
          <w:u w:val="single" w:color="212121"/>
        </w:rPr>
        <w:t xml:space="preserve"> </w:t>
      </w:r>
      <w:r>
        <w:rPr>
          <w:rFonts w:ascii="微软雅黑" w:eastAsia="微软雅黑" w:hAnsi="微软雅黑" w:cs="微软雅黑"/>
          <w:color w:val="212121"/>
          <w:spacing w:val="-2"/>
          <w:w w:val="96"/>
          <w:sz w:val="21"/>
          <w:szCs w:val="21"/>
          <w:u w:val="single" w:color="212121"/>
        </w:rPr>
        <w:t>人</w:t>
      </w:r>
      <w:r>
        <w:rPr>
          <w:rFonts w:ascii="微软雅黑" w:eastAsia="微软雅黑" w:hAnsi="微软雅黑" w:cs="微软雅黑"/>
          <w:color w:val="212121"/>
          <w:spacing w:val="0"/>
          <w:w w:val="96"/>
          <w:sz w:val="21"/>
          <w:szCs w:val="21"/>
          <w:u w:val="single" w:color="212121"/>
        </w:rPr>
        <w:t>用智</w:t>
      </w:r>
      <w:r>
        <w:rPr>
          <w:rFonts w:ascii="微软雅黑" w:eastAsia="微软雅黑" w:hAnsi="微软雅黑" w:cs="微软雅黑"/>
          <w:color w:val="212121"/>
          <w:spacing w:val="-2"/>
          <w:w w:val="96"/>
          <w:sz w:val="21"/>
          <w:szCs w:val="21"/>
          <w:u w:val="single" w:color="212121"/>
        </w:rPr>
        <w:t>能</w:t>
      </w:r>
      <w:r>
        <w:rPr>
          <w:rFonts w:ascii="微软雅黑" w:eastAsia="微软雅黑" w:hAnsi="微软雅黑" w:cs="微软雅黑"/>
          <w:color w:val="212121"/>
          <w:spacing w:val="0"/>
          <w:w w:val="96"/>
          <w:sz w:val="21"/>
          <w:szCs w:val="21"/>
          <w:u w:val="single" w:color="212121"/>
        </w:rPr>
        <w:t>触</w:t>
      </w:r>
      <w:r>
        <w:rPr>
          <w:rFonts w:ascii="微软雅黑" w:eastAsia="微软雅黑" w:hAnsi="微软雅黑" w:cs="微软雅黑"/>
          <w:color w:val="212121"/>
          <w:spacing w:val="-2"/>
          <w:w w:val="96"/>
          <w:sz w:val="21"/>
          <w:szCs w:val="21"/>
          <w:u w:val="single" w:color="212121"/>
        </w:rPr>
        <w:t>屏</w:t>
      </w:r>
      <w:r>
        <w:rPr>
          <w:rFonts w:ascii="微软雅黑" w:eastAsia="微软雅黑" w:hAnsi="微软雅黑" w:cs="微软雅黑"/>
          <w:color w:val="212121"/>
          <w:spacing w:val="0"/>
          <w:w w:val="96"/>
          <w:sz w:val="21"/>
          <w:szCs w:val="21"/>
          <w:u w:val="single" w:color="212121"/>
        </w:rPr>
        <w:t>手</w:t>
      </w:r>
      <w:r>
        <w:rPr>
          <w:rFonts w:ascii="微软雅黑" w:eastAsia="微软雅黑" w:hAnsi="微软雅黑" w:cs="微软雅黑"/>
          <w:color w:val="212121"/>
          <w:spacing w:val="-2"/>
          <w:w w:val="96"/>
          <w:sz w:val="21"/>
          <w:szCs w:val="21"/>
          <w:u w:val="single" w:color="212121"/>
        </w:rPr>
        <w:t>机</w:t>
      </w:r>
      <w:r>
        <w:rPr>
          <w:rFonts w:ascii="微软雅黑" w:eastAsia="微软雅黑" w:hAnsi="微软雅黑" w:cs="微软雅黑"/>
          <w:color w:val="212121"/>
          <w:spacing w:val="-23"/>
          <w:w w:val="96"/>
          <w:sz w:val="21"/>
          <w:szCs w:val="21"/>
          <w:u w:val="single" w:color="212121"/>
        </w:rPr>
        <w:t>，</w:t>
      </w:r>
      <w:r>
        <w:rPr>
          <w:rFonts w:ascii="Arial" w:eastAsia="Arial" w:hAnsi="Arial" w:cs="Arial"/>
          <w:color w:val="212121"/>
          <w:spacing w:val="-2"/>
          <w:w w:val="96"/>
          <w:sz w:val="21"/>
          <w:szCs w:val="21"/>
          <w:u w:val="single" w:color="212121"/>
        </w:rPr>
        <w:t>11</w:t>
      </w:r>
      <w:r>
        <w:rPr>
          <w:rFonts w:ascii="Arial" w:eastAsia="Arial" w:hAnsi="Arial" w:cs="Arial"/>
          <w:color w:val="212121"/>
          <w:spacing w:val="0"/>
          <w:w w:val="96"/>
          <w:sz w:val="21"/>
          <w:szCs w:val="21"/>
          <w:u w:val="single" w:color="212121"/>
        </w:rPr>
        <w:t xml:space="preserve"> </w:t>
      </w:r>
      <w:r>
        <w:rPr>
          <w:rFonts w:ascii="Arial" w:eastAsia="Arial" w:hAnsi="Arial" w:cs="Arial"/>
          <w:color w:val="212121"/>
          <w:spacing w:val="3"/>
          <w:w w:val="96"/>
          <w:sz w:val="21"/>
          <w:szCs w:val="21"/>
          <w:u w:val="single" w:color="212121"/>
        </w:rPr>
        <w:t xml:space="preserve"> 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  <w:u w:val="single" w:color="212121"/>
        </w:rPr>
        <w:t>人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  <w:u w:val="single" w:color="212121"/>
        </w:rPr>
        <w:t>用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  <w:u w:val="single" w:color="212121"/>
        </w:rPr>
        <w:t>普通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  <w:u w:val="single" w:color="212121"/>
        </w:rPr>
        <w:t>按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  <w:u w:val="single" w:color="212121"/>
        </w:rPr>
        <w:t>键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  <w:u w:val="single" w:color="212121"/>
        </w:rPr>
        <w:t>手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  <w:u w:val="single" w:color="212121"/>
        </w:rPr>
        <w:t>机</w:t>
      </w:r>
      <w:r>
        <w:rPr>
          <w:rFonts w:ascii="微软雅黑" w:eastAsia="微软雅黑" w:hAnsi="微软雅黑" w:cs="微软雅黑"/>
          <w:color w:val="212121"/>
          <w:spacing w:val="-24"/>
          <w:w w:val="100"/>
          <w:sz w:val="21"/>
          <w:szCs w:val="21"/>
          <w:u w:val="single" w:color="212121"/>
        </w:rPr>
        <w:t>。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  <w:u w:val="single" w:color="212121"/>
        </w:rPr>
        <w:t>他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  <w:u w:val="single" w:color="212121"/>
        </w:rPr>
        <w:t>们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  <w:u w:val="single" w:color="212121"/>
        </w:rPr>
        <w:t>将电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  <w:u w:val="single" w:color="212121"/>
        </w:rPr>
        <w:t>极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  <w:u w:val="single" w:color="212121"/>
        </w:rPr>
        <w:t>连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  <w:u w:val="single" w:color="212121"/>
        </w:rPr>
        <w:t>接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  <w:u w:val="single" w:color="212121"/>
        </w:rPr>
        <w:t>在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  <w:u w:val="single" w:color="212121"/>
        </w:rPr>
        <w:t>这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  <w:u w:val="single" w:color="212121"/>
        </w:rPr>
        <w:t>些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  <w:u w:val="single" w:color="212121"/>
        </w:rPr>
        <w:t>参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  <w:u w:val="single" w:color="212121"/>
        </w:rPr>
        <w:t>与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  <w:u w:val="single" w:color="212121"/>
        </w:rPr>
        <w:t>者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  <w:u w:val="single" w:color="212121"/>
        </w:rPr>
        <w:t>头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  <w:u w:val="single" w:color="212121"/>
        </w:rPr>
        <w:t>部</w:t>
      </w:r>
      <w:r>
        <w:rPr>
          <w:rFonts w:ascii="微软雅黑" w:eastAsia="微软雅黑" w:hAnsi="微软雅黑" w:cs="微软雅黑"/>
          <w:color w:val="212121"/>
          <w:spacing w:val="-5"/>
          <w:w w:val="100"/>
          <w:sz w:val="21"/>
          <w:szCs w:val="21"/>
          <w:u w:val="single" w:color="212121"/>
        </w:rPr>
        <w:t>，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  <w:u w:val="single" w:color="212121"/>
        </w:rPr>
        <w:t>测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  <w:u w:val="single" w:color="212121"/>
        </w:rPr>
        <w:t>试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  <w:u w:val="single" w:color="212121"/>
        </w:rPr>
        <w:t>他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  <w:u w:val="single" w:color="212121"/>
        </w:rPr>
        <w:t>们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  <w:u w:val="single" w:color="212121"/>
        </w:rPr>
        <w:t>的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  <w:u w:val="single" w:color="212121"/>
        </w:rPr>
        <w:t>拇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  <w:u w:val="single" w:color="212121"/>
        </w:rPr>
        <w:t>指</w:t>
      </w:r>
      <w:r>
        <w:rPr>
          <w:rFonts w:ascii="微软雅黑" w:eastAsia="微软雅黑" w:hAnsi="微软雅黑" w:cs="微软雅黑"/>
          <w:color w:val="212121"/>
          <w:spacing w:val="-7"/>
          <w:w w:val="100"/>
          <w:sz w:val="21"/>
          <w:szCs w:val="21"/>
          <w:u w:val="single" w:color="212121"/>
        </w:rPr>
        <w:t>、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  <w:u w:val="single" w:color="212121"/>
        </w:rPr>
        <w:t>食指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  <w:u w:val="single" w:color="212121"/>
        </w:rPr>
        <w:t>和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  <w:u w:val="single" w:color="212121"/>
        </w:rPr>
        <w:t>中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  <w:u w:val="single" w:color="212121"/>
        </w:rPr>
        <w:t>指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  <w:u w:val="single" w:color="212121"/>
        </w:rPr>
        <w:t>在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  <w:u w:val="single" w:color="212121"/>
        </w:rPr>
        <w:t>使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  <w:u w:val="single" w:color="212121"/>
        </w:rPr>
        <w:t>用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  <w:u w:val="single" w:color="212121"/>
        </w:rPr>
        <w:t>手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  <w:u w:val="single" w:color="212121"/>
        </w:rPr>
        <w:t>机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  <w:u w:val="single" w:color="212121"/>
        </w:rPr>
        <w:t>时</w:t>
      </w:r>
      <w:r>
        <w:rPr>
          <w:rFonts w:ascii="微软雅黑" w:eastAsia="微软雅黑" w:hAnsi="微软雅黑" w:cs="微软雅黑"/>
          <w:color w:val="212121"/>
          <w:spacing w:val="-5"/>
          <w:w w:val="100"/>
          <w:sz w:val="21"/>
          <w:szCs w:val="21"/>
          <w:u w:val="single" w:color="212121"/>
        </w:rPr>
        <w:t>，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  <w:u w:val="single" w:color="212121"/>
        </w:rPr>
        <w:t>大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  <w:u w:val="single" w:color="212121"/>
        </w:rPr>
        <w:t>脑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  <w:u w:val="single" w:color="212121"/>
        </w:rPr>
        <w:t>皮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  <w:u w:val="single" w:color="212121"/>
        </w:rPr>
        <w:t>层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  <w:u w:val="single" w:color="212121"/>
        </w:rPr>
        <w:t>的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  <w:u w:val="single" w:color="212121"/>
        </w:rPr>
        <w:t>反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  <w:u w:val="single" w:color="212121"/>
        </w:rPr>
        <w:t>应</w:t>
      </w:r>
      <w:r>
        <w:rPr>
          <w:rFonts w:ascii="微软雅黑" w:eastAsia="微软雅黑" w:hAnsi="微软雅黑" w:cs="微软雅黑"/>
          <w:color w:val="212121"/>
          <w:spacing w:val="-5"/>
          <w:w w:val="100"/>
          <w:sz w:val="21"/>
          <w:szCs w:val="21"/>
          <w:u w:val="single" w:color="212121"/>
        </w:rPr>
        <w:t>。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  <w:u w:val="single" w:color="212121"/>
        </w:rPr>
        <w:t>科</w:t>
      </w:r>
    </w:p>
    <w:p>
      <w:pPr>
        <w:spacing w:before="0" w:after="0" w:line="325" w:lineRule="exact"/>
        <w:ind w:left="118" w:right="-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  <w:u w:val="single" w:color="212121"/>
        </w:rPr>
        <w:t>学家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  <w:u w:val="single" w:color="212121"/>
        </w:rPr>
        <w:t>记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  <w:u w:val="single" w:color="212121"/>
        </w:rPr>
        <w:t>录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  <w:u w:val="single" w:color="212121"/>
        </w:rPr>
        <w:t>下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  <w:u w:val="single" w:color="212121"/>
        </w:rPr>
        <w:t>这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  <w:u w:val="single" w:color="212121"/>
        </w:rPr>
        <w:t>些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  <w:u w:val="single" w:color="212121"/>
        </w:rPr>
        <w:t>参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  <w:u w:val="single" w:color="212121"/>
        </w:rPr>
        <w:t>与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  <w:u w:val="single" w:color="212121"/>
        </w:rPr>
        <w:t>者</w:t>
      </w:r>
      <w:r>
        <w:rPr>
          <w:rFonts w:ascii="微软雅黑" w:eastAsia="微软雅黑" w:hAnsi="微软雅黑" w:cs="微软雅黑"/>
          <w:color w:val="212121"/>
          <w:spacing w:val="31"/>
          <w:w w:val="100"/>
          <w:position w:val="0"/>
          <w:sz w:val="21"/>
          <w:szCs w:val="21"/>
          <w:u w:val="single" w:color="212121"/>
        </w:rPr>
        <w:t xml:space="preserve"> </w:t>
      </w:r>
      <w:r>
        <w:rPr>
          <w:rFonts w:ascii="Arial" w:eastAsia="Arial" w:hAnsi="Arial" w:cs="Arial"/>
          <w:color w:val="212121"/>
          <w:spacing w:val="-2"/>
          <w:w w:val="100"/>
          <w:position w:val="0"/>
          <w:sz w:val="21"/>
          <w:szCs w:val="21"/>
          <w:u w:val="single" w:color="212121"/>
        </w:rPr>
        <w:t>10</w:t>
      </w:r>
      <w:r>
        <w:rPr>
          <w:rFonts w:ascii="Arial" w:eastAsia="Arial" w:hAnsi="Arial" w:cs="Arial"/>
          <w:color w:val="212121"/>
          <w:spacing w:val="16"/>
          <w:w w:val="100"/>
          <w:position w:val="0"/>
          <w:sz w:val="21"/>
          <w:szCs w:val="21"/>
          <w:u w:val="single" w:color="212121"/>
        </w:rPr>
        <w:t xml:space="preserve"> 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  <w:u w:val="single" w:color="212121"/>
        </w:rPr>
        <w:t>天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  <w:u w:val="single" w:color="212121"/>
        </w:rPr>
        <w:t>的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  <w:u w:val="single" w:color="212121"/>
        </w:rPr>
        <w:t>活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  <w:u w:val="single" w:color="212121"/>
        </w:rPr>
        <w:t>动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  <w:u w:val="single" w:color="212121"/>
        </w:rPr>
        <w:t>。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  <w:u w:val="single" w:color="212121"/>
        </w:rPr>
        <w:t>结</w:t>
      </w:r>
      <w:r>
        <w:rPr>
          <w:rFonts w:ascii="微软雅黑" w:eastAsia="微软雅黑" w:hAnsi="微软雅黑" w:cs="微软雅黑"/>
          <w:color w:val="212121"/>
          <w:spacing w:val="-3"/>
          <w:w w:val="100"/>
          <w:position w:val="0"/>
          <w:sz w:val="21"/>
          <w:szCs w:val="21"/>
          <w:u w:val="single" w:color="212121"/>
        </w:rPr>
        <w:t>果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  <w:u w:val="single" w:color="212121"/>
        </w:rPr>
        <w:t>显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  <w:u w:val="single" w:color="212121"/>
        </w:rPr>
        <w:t>示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  <w:u w:val="single" w:color="212121"/>
        </w:rPr>
        <w:t>，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  <w:u w:val="single" w:color="212121"/>
        </w:rPr>
        <w:t>大脑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  <w:u w:val="single" w:color="212121"/>
        </w:rPr>
        <w:t>皮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  <w:u w:val="single" w:color="212121"/>
        </w:rPr>
        <w:t>层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  <w:u w:val="single" w:color="212121"/>
        </w:rPr>
        <w:t>中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  <w:u w:val="single" w:color="212121"/>
        </w:rPr>
        <w:t>拇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  <w:u w:val="single" w:color="212121"/>
        </w:rPr>
        <w:t>指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  <w:u w:val="single" w:color="212121"/>
        </w:rPr>
        <w:t>控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  <w:u w:val="single" w:color="212121"/>
        </w:rPr>
        <w:t>制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  <w:u w:val="single" w:color="212121"/>
        </w:rPr>
        <w:t>相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  <w:u w:val="single" w:color="212121"/>
        </w:rPr>
        <w:t>关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  <w:u w:val="single" w:color="212121"/>
        </w:rPr>
        <w:t>区域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  <w:u w:val="single" w:color="212121"/>
        </w:rPr>
        <w:t>活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  <w:u w:val="single" w:color="212121"/>
        </w:rPr>
        <w:t>跃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  <w:u w:val="single" w:color="212121"/>
        </w:rPr>
        <w:t>度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  <w:u w:val="single" w:color="212121"/>
        </w:rPr>
        <w:t>更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  <w:u w:val="single" w:color="212121"/>
        </w:rPr>
        <w:t>高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  <w:u w:val="single" w:color="212121"/>
        </w:rPr>
        <w:t>的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  <w:u w:val="single" w:color="212121"/>
        </w:rPr>
        <w:t>是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  <w:u w:val="single" w:color="212121"/>
        </w:rPr>
        <w:t>用</w:t>
      </w:r>
    </w:p>
    <w:p>
      <w:pPr>
        <w:spacing w:before="14" w:after="0" w:line="340" w:lineRule="exact"/>
        <w:ind w:left="118" w:right="997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  <w:u w:val="single" w:color="212121"/>
        </w:rPr>
        <w:t>触屏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  <w:u w:val="single" w:color="212121"/>
        </w:rPr>
        <w:t>手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  <w:u w:val="single" w:color="212121"/>
        </w:rPr>
        <w:t>机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  <w:u w:val="single" w:color="212121"/>
        </w:rPr>
        <w:t>的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  <w:u w:val="single" w:color="212121"/>
        </w:rPr>
        <w:t>人</w:t>
      </w:r>
      <w:r>
        <w:rPr>
          <w:rFonts w:ascii="微软雅黑" w:eastAsia="微软雅黑" w:hAnsi="微软雅黑" w:cs="微软雅黑"/>
          <w:color w:val="212121"/>
          <w:spacing w:val="-10"/>
          <w:w w:val="100"/>
          <w:sz w:val="21"/>
          <w:szCs w:val="21"/>
          <w:u w:val="single" w:color="212121"/>
        </w:rPr>
        <w:t>，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  <w:u w:val="single" w:color="212121"/>
        </w:rPr>
        <w:t>而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  <w:u w:val="single" w:color="212121"/>
        </w:rPr>
        <w:t>使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  <w:u w:val="single" w:color="212121"/>
        </w:rPr>
        <w:t>用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  <w:u w:val="single" w:color="212121"/>
        </w:rPr>
        <w:t>按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  <w:u w:val="single" w:color="212121"/>
        </w:rPr>
        <w:t>键手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  <w:u w:val="single" w:color="212121"/>
        </w:rPr>
        <w:t>机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  <w:u w:val="single" w:color="212121"/>
        </w:rPr>
        <w:t>的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  <w:u w:val="single" w:color="212121"/>
        </w:rPr>
        <w:t>则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  <w:u w:val="single" w:color="212121"/>
        </w:rPr>
        <w:t>没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  <w:u w:val="single" w:color="212121"/>
        </w:rPr>
        <w:t>有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  <w:u w:val="single" w:color="212121"/>
        </w:rPr>
        <w:t>明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  <w:u w:val="single" w:color="212121"/>
        </w:rPr>
        <w:t>显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  <w:u w:val="single" w:color="212121"/>
        </w:rPr>
        <w:t>变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  <w:u w:val="single" w:color="212121"/>
        </w:rPr>
        <w:t>化</w:t>
      </w:r>
      <w:r>
        <w:rPr>
          <w:rFonts w:ascii="微软雅黑" w:eastAsia="微软雅黑" w:hAnsi="微软雅黑" w:cs="微软雅黑"/>
          <w:color w:val="212121"/>
          <w:spacing w:val="-7"/>
          <w:w w:val="100"/>
          <w:sz w:val="21"/>
          <w:szCs w:val="21"/>
          <w:u w:val="single" w:color="212121"/>
        </w:rPr>
        <w:t>。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使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用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触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屏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手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机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次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数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越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多</w:t>
      </w:r>
      <w:r>
        <w:rPr>
          <w:rFonts w:ascii="微软雅黑" w:eastAsia="微软雅黑" w:hAnsi="微软雅黑" w:cs="微软雅黑"/>
          <w:color w:val="212121"/>
          <w:spacing w:val="-7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大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脑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皮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层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相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应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区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域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更加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活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跃</w:t>
      </w:r>
      <w:r>
        <w:rPr>
          <w:rFonts w:ascii="微软雅黑" w:eastAsia="微软雅黑" w:hAnsi="微软雅黑" w:cs="微软雅黑"/>
          <w:color w:val="212121"/>
          <w:spacing w:val="-7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在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数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字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时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代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长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大</w:t>
      </w:r>
      <w:r>
        <w:rPr>
          <w:rFonts w:ascii="微软雅黑" w:eastAsia="微软雅黑" w:hAnsi="微软雅黑" w:cs="微软雅黑"/>
          <w:color w:val="212121"/>
          <w:spacing w:val="-5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“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数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字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原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住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民</w:t>
      </w:r>
      <w:r>
        <w:rPr>
          <w:rFonts w:ascii="微软雅黑" w:eastAsia="微软雅黑" w:hAnsi="微软雅黑" w:cs="微软雅黑"/>
          <w:color w:val="212121"/>
          <w:spacing w:val="-5"/>
          <w:w w:val="100"/>
          <w:sz w:val="21"/>
          <w:szCs w:val="21"/>
        </w:rPr>
        <w:t>”</w:t>
      </w:r>
      <w:r>
        <w:rPr>
          <w:rFonts w:ascii="微软雅黑" w:eastAsia="微软雅黑" w:hAnsi="微软雅黑" w:cs="微软雅黑"/>
          <w:color w:val="212121"/>
          <w:spacing w:val="-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因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长时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间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用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拇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指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上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网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和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操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控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智能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手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机</w:t>
      </w:r>
      <w:r>
        <w:rPr>
          <w:rFonts w:ascii="微软雅黑" w:eastAsia="微软雅黑" w:hAnsi="微软雅黑" w:cs="微软雅黑"/>
          <w:color w:val="212121"/>
          <w:spacing w:val="-7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从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而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改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变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了</w:t>
      </w:r>
    </w:p>
    <w:p>
      <w:pPr>
        <w:spacing w:before="0" w:after="0" w:line="325" w:lineRule="exact"/>
        <w:ind w:left="118" w:right="-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大脑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形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成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神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经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通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路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的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方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式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。</w:t>
      </w:r>
    </w:p>
    <w:p>
      <w:pPr>
        <w:spacing w:before="14" w:after="0" w:line="340" w:lineRule="exact"/>
        <w:ind w:left="118" w:right="997" w:firstLine="4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⑤数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字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时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代</w:t>
      </w:r>
      <w:r>
        <w:rPr>
          <w:rFonts w:ascii="微软雅黑" w:eastAsia="微软雅黑" w:hAnsi="微软雅黑" w:cs="微软雅黑"/>
          <w:color w:val="212121"/>
          <w:spacing w:val="-1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人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们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更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加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善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于利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用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社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交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网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络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与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人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交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往</w:t>
      </w:r>
      <w:r>
        <w:rPr>
          <w:rFonts w:ascii="微软雅黑" w:eastAsia="微软雅黑" w:hAnsi="微软雅黑" w:cs="微软雅黑"/>
          <w:color w:val="212121"/>
          <w:spacing w:val="-1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但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在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现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实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生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活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中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与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人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交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往的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能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力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却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越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来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越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弱</w:t>
      </w:r>
      <w:r>
        <w:rPr>
          <w:rFonts w:ascii="微软雅黑" w:eastAsia="微软雅黑" w:hAnsi="微软雅黑" w:cs="微软雅黑"/>
          <w:color w:val="212121"/>
          <w:spacing w:val="-5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多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动症</w:t>
      </w:r>
      <w:r>
        <w:rPr>
          <w:rFonts w:ascii="微软雅黑" w:eastAsia="微软雅黑" w:hAnsi="微软雅黑" w:cs="微软雅黑"/>
          <w:color w:val="212121"/>
          <w:spacing w:val="-7"/>
          <w:w w:val="100"/>
          <w:sz w:val="21"/>
          <w:szCs w:val="21"/>
        </w:rPr>
        <w:t>、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自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闭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症</w:t>
      </w:r>
      <w:r>
        <w:rPr>
          <w:rFonts w:ascii="微软雅黑" w:eastAsia="微软雅黑" w:hAnsi="微软雅黑" w:cs="微软雅黑"/>
          <w:color w:val="212121"/>
          <w:spacing w:val="-5"/>
          <w:w w:val="100"/>
          <w:sz w:val="21"/>
          <w:szCs w:val="21"/>
        </w:rPr>
        <w:t>、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抑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郁症</w:t>
      </w:r>
      <w:r>
        <w:rPr>
          <w:rFonts w:ascii="微软雅黑" w:eastAsia="微软雅黑" w:hAnsi="微软雅黑" w:cs="微软雅黑"/>
          <w:color w:val="212121"/>
          <w:spacing w:val="-7"/>
          <w:w w:val="100"/>
          <w:sz w:val="21"/>
          <w:szCs w:val="21"/>
        </w:rPr>
        <w:t>、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躁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狂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症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和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多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任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务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癖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好等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现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代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疾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病</w:t>
      </w:r>
      <w:r>
        <w:rPr>
          <w:rFonts w:ascii="微软雅黑" w:eastAsia="微软雅黑" w:hAnsi="微软雅黑" w:cs="微软雅黑"/>
          <w:color w:val="212121"/>
          <w:spacing w:val="-7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与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过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度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上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网和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玩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视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频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游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戏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等</w:t>
      </w:r>
      <w:r>
        <w:rPr>
          <w:rFonts w:ascii="微软雅黑" w:eastAsia="微软雅黑" w:hAnsi="微软雅黑" w:cs="微软雅黑"/>
          <w:color w:val="212121"/>
          <w:spacing w:val="-2"/>
          <w:w w:val="100"/>
          <w:sz w:val="21"/>
          <w:szCs w:val="21"/>
        </w:rPr>
        <w:t>有</w:t>
      </w:r>
      <w:r>
        <w:rPr>
          <w:rFonts w:ascii="微软雅黑" w:eastAsia="微软雅黑" w:hAnsi="微软雅黑" w:cs="微软雅黑"/>
          <w:color w:val="212121"/>
          <w:spacing w:val="0"/>
          <w:w w:val="100"/>
          <w:sz w:val="21"/>
          <w:szCs w:val="21"/>
        </w:rPr>
        <w:t>着</w:t>
      </w:r>
    </w:p>
    <w:p>
      <w:pPr>
        <w:spacing w:before="0" w:after="0" w:line="325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微软雅黑" w:eastAsia="微软雅黑" w:hAnsi="微软雅黑" w:cs="微软雅黑"/>
          <w:color w:val="212121"/>
          <w:position w:val="0"/>
          <w:sz w:val="21"/>
          <w:szCs w:val="21"/>
        </w:rPr>
        <w:t>密切</w:t>
      </w:r>
      <w:r>
        <w:rPr>
          <w:rFonts w:ascii="微软雅黑" w:eastAsia="微软雅黑" w:hAnsi="微软雅黑" w:cs="微软雅黑"/>
          <w:color w:val="212121"/>
          <w:spacing w:val="-2"/>
          <w:position w:val="0"/>
          <w:sz w:val="21"/>
          <w:szCs w:val="21"/>
        </w:rPr>
        <w:t>的</w:t>
      </w:r>
      <w:r>
        <w:rPr>
          <w:rFonts w:ascii="微软雅黑" w:eastAsia="微软雅黑" w:hAnsi="微软雅黑" w:cs="微软雅黑"/>
          <w:color w:val="212121"/>
          <w:spacing w:val="0"/>
          <w:position w:val="0"/>
          <w:sz w:val="21"/>
          <w:szCs w:val="21"/>
        </w:rPr>
        <w:t>关</w:t>
      </w:r>
      <w:r>
        <w:rPr>
          <w:rFonts w:ascii="微软雅黑" w:eastAsia="微软雅黑" w:hAnsi="微软雅黑" w:cs="微软雅黑"/>
          <w:color w:val="212121"/>
          <w:spacing w:val="-2"/>
          <w:position w:val="0"/>
          <w:sz w:val="21"/>
          <w:szCs w:val="21"/>
        </w:rPr>
        <w:t>系</w:t>
      </w:r>
      <w:r>
        <w:rPr>
          <w:rFonts w:ascii="微软雅黑" w:eastAsia="微软雅黑" w:hAnsi="微软雅黑" w:cs="微软雅黑"/>
          <w:color w:val="212121"/>
          <w:spacing w:val="0"/>
          <w:position w:val="0"/>
          <w:sz w:val="21"/>
          <w:szCs w:val="21"/>
        </w:rPr>
        <w:t>。</w:t>
      </w:r>
      <w:r>
        <w:rPr>
          <w:rFonts w:ascii="Arial" w:eastAsia="Arial" w:hAnsi="Arial" w:cs="Arial"/>
          <w:color w:val="212121"/>
          <w:spacing w:val="-2"/>
          <w:w w:val="151"/>
          <w:position w:val="0"/>
          <w:sz w:val="21"/>
          <w:szCs w:val="21"/>
        </w:rPr>
        <w:t>(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选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自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《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百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科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知识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》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有</w:t>
      </w:r>
      <w:r>
        <w:rPr>
          <w:rFonts w:ascii="微软雅黑" w:eastAsia="微软雅黑" w:hAnsi="微软雅黑" w:cs="微软雅黑"/>
          <w:color w:val="212121"/>
          <w:spacing w:val="-2"/>
          <w:w w:val="100"/>
          <w:position w:val="0"/>
          <w:sz w:val="21"/>
          <w:szCs w:val="21"/>
        </w:rPr>
        <w:t>删</w:t>
      </w:r>
      <w:r>
        <w:rPr>
          <w:rFonts w:ascii="微软雅黑" w:eastAsia="微软雅黑" w:hAnsi="微软雅黑" w:cs="微软雅黑"/>
          <w:color w:val="212121"/>
          <w:spacing w:val="0"/>
          <w:w w:val="100"/>
          <w:position w:val="0"/>
          <w:sz w:val="21"/>
          <w:szCs w:val="21"/>
        </w:rPr>
        <w:t>改</w:t>
      </w:r>
      <w:r>
        <w:rPr>
          <w:rFonts w:ascii="Arial" w:eastAsia="Arial" w:hAnsi="Arial" w:cs="Arial"/>
          <w:color w:val="212121"/>
          <w:spacing w:val="-2"/>
          <w:w w:val="151"/>
          <w:position w:val="0"/>
          <w:sz w:val="21"/>
          <w:szCs w:val="21"/>
        </w:rPr>
        <w:t>)</w:t>
      </w:r>
      <w:r>
        <w:rPr>
          <w:rFonts w:ascii="宋体" w:eastAsia="宋体" w:hAnsi="宋体" w:cs="宋体"/>
          <w:color w:val="212121"/>
          <w:spacing w:val="0"/>
          <w:w w:val="100"/>
          <w:position w:val="0"/>
          <w:sz w:val="21"/>
          <w:szCs w:val="21"/>
        </w:rPr>
        <w:t xml:space="preserve"> </w:t>
      </w:r>
    </w:p>
    <w:p>
      <w:pPr>
        <w:spacing w:before="0" w:after="0" w:line="277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color w:val="212121"/>
          <w:position w:val="-2"/>
          <w:sz w:val="21"/>
          <w:szCs w:val="21"/>
        </w:rPr>
        <w:t>15</w:t>
      </w:r>
      <w:r>
        <w:rPr>
          <w:rFonts w:ascii="宋体" w:eastAsia="宋体" w:hAnsi="宋体" w:cs="宋体"/>
          <w:color w:val="212121"/>
          <w:position w:val="-2"/>
          <w:sz w:val="21"/>
          <w:szCs w:val="21"/>
        </w:rPr>
        <w:t>．</w:t>
      </w:r>
      <w:r>
        <w:rPr>
          <w:rFonts w:ascii="宋体" w:eastAsia="宋体" w:hAnsi="宋体" w:cs="宋体"/>
          <w:color w:val="212121"/>
          <w:spacing w:val="-2"/>
          <w:position w:val="-2"/>
          <w:sz w:val="21"/>
          <w:szCs w:val="21"/>
        </w:rPr>
        <w:t>阅</w:t>
      </w:r>
      <w:r>
        <w:rPr>
          <w:rFonts w:ascii="宋体" w:eastAsia="宋体" w:hAnsi="宋体" w:cs="宋体"/>
          <w:color w:val="212121"/>
          <w:spacing w:val="0"/>
          <w:position w:val="-2"/>
          <w:sz w:val="21"/>
          <w:szCs w:val="21"/>
        </w:rPr>
        <w:t>读</w:t>
      </w:r>
      <w:r>
        <w:rPr>
          <w:rFonts w:ascii="宋体" w:eastAsia="宋体" w:hAnsi="宋体" w:cs="宋体"/>
          <w:color w:val="212121"/>
          <w:spacing w:val="-2"/>
          <w:position w:val="-2"/>
          <w:sz w:val="21"/>
          <w:szCs w:val="21"/>
        </w:rPr>
        <w:t>全</w:t>
      </w:r>
      <w:r>
        <w:rPr>
          <w:rFonts w:ascii="宋体" w:eastAsia="宋体" w:hAnsi="宋体" w:cs="宋体"/>
          <w:color w:val="212121"/>
          <w:spacing w:val="0"/>
          <w:position w:val="-2"/>
          <w:sz w:val="21"/>
          <w:szCs w:val="21"/>
        </w:rPr>
        <w:t>文</w:t>
      </w:r>
      <w:r>
        <w:rPr>
          <w:rFonts w:ascii="宋体" w:eastAsia="宋体" w:hAnsi="宋体" w:cs="宋体"/>
          <w:color w:val="212121"/>
          <w:spacing w:val="-2"/>
          <w:position w:val="-2"/>
          <w:sz w:val="21"/>
          <w:szCs w:val="21"/>
        </w:rPr>
        <w:t>，</w:t>
      </w:r>
      <w:r>
        <w:rPr>
          <w:rFonts w:ascii="宋体" w:eastAsia="宋体" w:hAnsi="宋体" w:cs="宋体"/>
          <w:color w:val="212121"/>
          <w:spacing w:val="0"/>
          <w:position w:val="-2"/>
          <w:sz w:val="21"/>
          <w:szCs w:val="21"/>
        </w:rPr>
        <w:t>说</w:t>
      </w:r>
      <w:r>
        <w:rPr>
          <w:rFonts w:ascii="宋体" w:eastAsia="宋体" w:hAnsi="宋体" w:cs="宋体"/>
          <w:color w:val="212121"/>
          <w:spacing w:val="-2"/>
          <w:position w:val="-2"/>
          <w:sz w:val="21"/>
          <w:szCs w:val="21"/>
        </w:rPr>
        <w:t>说</w:t>
      </w:r>
      <w:r>
        <w:rPr>
          <w:rFonts w:ascii="宋体" w:eastAsia="宋体" w:hAnsi="宋体" w:cs="宋体"/>
          <w:color w:val="212121"/>
          <w:spacing w:val="0"/>
          <w:position w:val="-2"/>
          <w:sz w:val="21"/>
          <w:szCs w:val="21"/>
        </w:rPr>
        <w:t>数</w:t>
      </w:r>
      <w:r>
        <w:rPr>
          <w:rFonts w:ascii="宋体" w:eastAsia="宋体" w:hAnsi="宋体" w:cs="宋体"/>
          <w:color w:val="212121"/>
          <w:spacing w:val="-2"/>
          <w:position w:val="-2"/>
          <w:sz w:val="21"/>
          <w:szCs w:val="21"/>
        </w:rPr>
        <w:t>字</w:t>
      </w:r>
      <w:r>
        <w:rPr>
          <w:rFonts w:ascii="宋体" w:eastAsia="宋体" w:hAnsi="宋体" w:cs="宋体"/>
          <w:color w:val="212121"/>
          <w:spacing w:val="0"/>
          <w:position w:val="-2"/>
          <w:sz w:val="21"/>
          <w:szCs w:val="21"/>
        </w:rPr>
        <w:t>时代</w:t>
      </w:r>
      <w:r>
        <w:rPr>
          <w:rFonts w:ascii="宋体" w:eastAsia="宋体" w:hAnsi="宋体" w:cs="宋体"/>
          <w:color w:val="212121"/>
          <w:spacing w:val="-2"/>
          <w:position w:val="-2"/>
          <w:sz w:val="21"/>
          <w:szCs w:val="21"/>
        </w:rPr>
        <w:t>给</w:t>
      </w:r>
      <w:r>
        <w:rPr>
          <w:rFonts w:ascii="宋体" w:eastAsia="宋体" w:hAnsi="宋体" w:cs="宋体"/>
          <w:color w:val="212121"/>
          <w:spacing w:val="0"/>
          <w:position w:val="-2"/>
          <w:sz w:val="21"/>
          <w:szCs w:val="21"/>
        </w:rPr>
        <w:t>我</w:t>
      </w:r>
      <w:r>
        <w:rPr>
          <w:rFonts w:ascii="宋体" w:eastAsia="宋体" w:hAnsi="宋体" w:cs="宋体"/>
          <w:color w:val="212121"/>
          <w:spacing w:val="-2"/>
          <w:position w:val="-2"/>
          <w:sz w:val="21"/>
          <w:szCs w:val="21"/>
        </w:rPr>
        <w:t>们</w:t>
      </w:r>
      <w:r>
        <w:rPr>
          <w:rFonts w:ascii="宋体" w:eastAsia="宋体" w:hAnsi="宋体" w:cs="宋体"/>
          <w:color w:val="212121"/>
          <w:spacing w:val="0"/>
          <w:position w:val="-2"/>
          <w:sz w:val="21"/>
          <w:szCs w:val="21"/>
        </w:rPr>
        <w:t>的</w:t>
      </w:r>
      <w:r>
        <w:rPr>
          <w:rFonts w:ascii="宋体" w:eastAsia="宋体" w:hAnsi="宋体" w:cs="宋体"/>
          <w:color w:val="212121"/>
          <w:spacing w:val="-2"/>
          <w:position w:val="-2"/>
          <w:sz w:val="21"/>
          <w:szCs w:val="21"/>
        </w:rPr>
        <w:t>大</w:t>
      </w:r>
      <w:r>
        <w:rPr>
          <w:rFonts w:ascii="宋体" w:eastAsia="宋体" w:hAnsi="宋体" w:cs="宋体"/>
          <w:color w:val="212121"/>
          <w:spacing w:val="0"/>
          <w:position w:val="-2"/>
          <w:sz w:val="21"/>
          <w:szCs w:val="21"/>
        </w:rPr>
        <w:t>脑</w:t>
      </w:r>
      <w:r>
        <w:rPr>
          <w:rFonts w:ascii="宋体" w:eastAsia="宋体" w:hAnsi="宋体" w:cs="宋体"/>
          <w:color w:val="212121"/>
          <w:spacing w:val="-2"/>
          <w:position w:val="-2"/>
          <w:sz w:val="21"/>
          <w:szCs w:val="21"/>
        </w:rPr>
        <w:t>带</w:t>
      </w:r>
      <w:r>
        <w:rPr>
          <w:rFonts w:ascii="宋体" w:eastAsia="宋体" w:hAnsi="宋体" w:cs="宋体"/>
          <w:color w:val="212121"/>
          <w:spacing w:val="0"/>
          <w:position w:val="-2"/>
          <w:sz w:val="21"/>
          <w:szCs w:val="21"/>
        </w:rPr>
        <w:t>来</w:t>
      </w:r>
      <w:r>
        <w:rPr>
          <w:rFonts w:ascii="宋体" w:eastAsia="宋体" w:hAnsi="宋体" w:cs="宋体"/>
          <w:color w:val="212121"/>
          <w:spacing w:val="-2"/>
          <w:position w:val="-2"/>
          <w:sz w:val="21"/>
          <w:szCs w:val="21"/>
        </w:rPr>
        <w:t>了</w:t>
      </w:r>
      <w:r>
        <w:rPr>
          <w:rFonts w:ascii="宋体" w:eastAsia="宋体" w:hAnsi="宋体" w:cs="宋体"/>
          <w:color w:val="212121"/>
          <w:spacing w:val="0"/>
          <w:position w:val="-2"/>
          <w:sz w:val="21"/>
          <w:szCs w:val="21"/>
        </w:rPr>
        <w:t>哪些</w:t>
      </w:r>
      <w:r>
        <w:rPr>
          <w:rFonts w:ascii="宋体" w:eastAsia="宋体" w:hAnsi="宋体" w:cs="宋体"/>
          <w:color w:val="212121"/>
          <w:spacing w:val="-2"/>
          <w:position w:val="-2"/>
          <w:sz w:val="21"/>
          <w:szCs w:val="21"/>
        </w:rPr>
        <w:t>改</w:t>
      </w:r>
      <w:r>
        <w:rPr>
          <w:rFonts w:ascii="宋体" w:eastAsia="宋体" w:hAnsi="宋体" w:cs="宋体"/>
          <w:color w:val="212121"/>
          <w:spacing w:val="0"/>
          <w:position w:val="-2"/>
          <w:sz w:val="21"/>
          <w:szCs w:val="21"/>
        </w:rPr>
        <w:t>变</w:t>
      </w:r>
      <w:r>
        <w:rPr>
          <w:rFonts w:ascii="宋体" w:eastAsia="宋体" w:hAnsi="宋体" w:cs="宋体"/>
          <w:color w:val="212121"/>
          <w:spacing w:val="-2"/>
          <w:position w:val="-2"/>
          <w:sz w:val="21"/>
          <w:szCs w:val="21"/>
        </w:rPr>
        <w:t>。</w:t>
      </w:r>
      <w:r>
        <w:rPr>
          <w:rFonts w:ascii="宋体" w:eastAsia="宋体" w:hAnsi="宋体" w:cs="宋体"/>
          <w:color w:val="212121"/>
          <w:spacing w:val="0"/>
          <w:position w:val="-2"/>
          <w:sz w:val="21"/>
          <w:szCs w:val="21"/>
        </w:rPr>
        <w:t>(2</w:t>
      </w:r>
      <w:r>
        <w:rPr>
          <w:rFonts w:ascii="宋体" w:eastAsia="宋体" w:hAnsi="宋体" w:cs="宋体"/>
          <w:color w:val="212121"/>
          <w:spacing w:val="-55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color w:val="212121"/>
          <w:spacing w:val="0"/>
          <w:position w:val="-2"/>
          <w:sz w:val="21"/>
          <w:szCs w:val="21"/>
        </w:rPr>
        <w:t>分</w:t>
      </w:r>
      <w:r>
        <w:rPr>
          <w:rFonts w:ascii="宋体" w:eastAsia="宋体" w:hAnsi="宋体" w:cs="宋体"/>
          <w:color w:val="212121"/>
          <w:spacing w:val="-2"/>
          <w:position w:val="-2"/>
          <w:sz w:val="21"/>
          <w:szCs w:val="21"/>
        </w:rPr>
        <w:t>)</w:t>
      </w:r>
      <w:r>
        <w:rPr>
          <w:rFonts w:ascii="宋体" w:eastAsia="宋体" w:hAnsi="宋体" w:cs="宋体"/>
          <w:color w:val="212121"/>
          <w:spacing w:val="0"/>
          <w:position w:val="-2"/>
          <w:sz w:val="21"/>
          <w:szCs w:val="21"/>
        </w:rPr>
        <w:t xml:space="preserve"> </w:t>
      </w:r>
    </w:p>
    <w:p>
      <w:pPr>
        <w:spacing w:before="2" w:after="0" w:line="240" w:lineRule="auto"/>
        <w:ind w:left="118" w:right="-67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color w:val="333333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color w:val="333333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</w:rPr>
        <w:t xml:space="preserve">    </w:t>
      </w:r>
    </w:p>
    <w:p>
      <w:pPr>
        <w:spacing w:before="2" w:after="0" w:line="240" w:lineRule="auto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color w:val="212121"/>
          <w:sz w:val="21"/>
          <w:szCs w:val="21"/>
        </w:rPr>
        <w:t>16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．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文章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第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④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段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画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线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部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分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用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了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多种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说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明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方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法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，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指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出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其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中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一种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并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分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析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其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作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用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。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(3</w:t>
      </w:r>
      <w:r>
        <w:rPr>
          <w:rFonts w:ascii="宋体" w:eastAsia="宋体" w:hAnsi="宋体" w:cs="宋体"/>
          <w:color w:val="212121"/>
          <w:spacing w:val="-55"/>
          <w:sz w:val="21"/>
          <w:szCs w:val="21"/>
        </w:rPr>
        <w:t xml:space="preserve"> 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分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)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 xml:space="preserve"> </w:t>
      </w:r>
    </w:p>
    <w:p>
      <w:pPr>
        <w:spacing w:before="2" w:after="0" w:line="240" w:lineRule="auto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color w:val="333333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</w:rPr>
        <w:t xml:space="preserve"> </w:t>
      </w:r>
    </w:p>
    <w:p>
      <w:pPr>
        <w:spacing w:before="2" w:after="0" w:line="240" w:lineRule="auto"/>
        <w:ind w:left="118" w:right="-67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color w:val="333333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color w:val="333333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</w:rPr>
        <w:t xml:space="preserve">    </w:t>
      </w:r>
    </w:p>
    <w:p>
      <w:pPr>
        <w:spacing w:before="2" w:after="0" w:line="241" w:lineRule="auto"/>
        <w:ind w:left="118" w:right="3561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color w:val="212121"/>
          <w:sz w:val="21"/>
          <w:szCs w:val="21"/>
        </w:rPr>
        <w:t>17</w:t>
      </w:r>
      <w:r>
        <w:rPr>
          <w:rFonts w:ascii="宋体" w:eastAsia="宋体" w:hAnsi="宋体" w:cs="宋体"/>
          <w:color w:val="212121"/>
          <w:sz w:val="21"/>
          <w:szCs w:val="21"/>
        </w:rPr>
        <w:t>．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联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系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上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下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文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，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分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析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下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列句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子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中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加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点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词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语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的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作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用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。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(5</w:t>
      </w:r>
      <w:r>
        <w:rPr>
          <w:rFonts w:ascii="宋体" w:eastAsia="宋体" w:hAnsi="宋体" w:cs="宋体"/>
          <w:color w:val="212121"/>
          <w:spacing w:val="-55"/>
          <w:sz w:val="21"/>
          <w:szCs w:val="21"/>
        </w:rPr>
        <w:t xml:space="preserve"> </w:t>
      </w:r>
      <w:r>
        <w:rPr>
          <w:rFonts w:ascii="宋体" w:eastAsia="宋体" w:hAnsi="宋体" w:cs="宋体"/>
          <w:color w:val="212121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color w:val="212121"/>
          <w:spacing w:val="-2"/>
          <w:w w:val="100"/>
          <w:sz w:val="21"/>
          <w:szCs w:val="21"/>
        </w:rPr>
        <w:t>)</w:t>
      </w:r>
      <w:r>
        <w:rPr>
          <w:rFonts w:ascii="宋体" w:eastAsia="宋体" w:hAnsi="宋体" w:cs="宋体"/>
          <w:color w:val="212121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color w:val="212121"/>
          <w:spacing w:val="0"/>
          <w:w w:val="100"/>
          <w:sz w:val="21"/>
          <w:szCs w:val="21"/>
        </w:rPr>
        <w:t>(1)</w:t>
      </w:r>
      <w:r>
        <w:rPr>
          <w:rFonts w:ascii="宋体" w:eastAsia="宋体" w:hAnsi="宋体" w:cs="宋体"/>
          <w:color w:val="212121"/>
          <w:spacing w:val="-2"/>
          <w:w w:val="100"/>
          <w:sz w:val="21"/>
          <w:szCs w:val="21"/>
        </w:rPr>
        <w:t>对</w:t>
      </w:r>
      <w:r>
        <w:rPr>
          <w:rFonts w:ascii="宋体" w:eastAsia="宋体" w:hAnsi="宋体" w:cs="宋体"/>
          <w:color w:val="212121"/>
          <w:spacing w:val="0"/>
          <w:w w:val="100"/>
          <w:sz w:val="21"/>
          <w:szCs w:val="21"/>
        </w:rPr>
        <w:t>书</w:t>
      </w:r>
      <w:r>
        <w:rPr>
          <w:rFonts w:ascii="宋体" w:eastAsia="宋体" w:hAnsi="宋体" w:cs="宋体"/>
          <w:color w:val="212121"/>
          <w:spacing w:val="-2"/>
          <w:w w:val="100"/>
          <w:sz w:val="21"/>
          <w:szCs w:val="21"/>
        </w:rPr>
        <w:t>籍</w:t>
      </w:r>
      <w:r>
        <w:rPr>
          <w:rFonts w:ascii="宋体" w:eastAsia="宋体" w:hAnsi="宋体" w:cs="宋体"/>
          <w:color w:val="212121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color w:val="212121"/>
          <w:spacing w:val="-2"/>
          <w:w w:val="100"/>
          <w:sz w:val="21"/>
          <w:szCs w:val="21"/>
        </w:rPr>
        <w:t>深</w:t>
      </w:r>
      <w:r>
        <w:rPr>
          <w:rFonts w:ascii="宋体" w:eastAsia="宋体" w:hAnsi="宋体" w:cs="宋体"/>
          <w:color w:val="212121"/>
          <w:spacing w:val="0"/>
          <w:w w:val="100"/>
          <w:sz w:val="21"/>
          <w:szCs w:val="21"/>
        </w:rPr>
        <w:t>阅</w:t>
      </w:r>
      <w:r>
        <w:rPr>
          <w:rFonts w:ascii="宋体" w:eastAsia="宋体" w:hAnsi="宋体" w:cs="宋体"/>
          <w:color w:val="212121"/>
          <w:spacing w:val="-2"/>
          <w:w w:val="100"/>
          <w:sz w:val="21"/>
          <w:szCs w:val="21"/>
        </w:rPr>
        <w:t>读</w:t>
      </w:r>
      <w:r>
        <w:rPr>
          <w:rFonts w:ascii="宋体" w:eastAsia="宋体" w:hAnsi="宋体" w:cs="宋体"/>
          <w:color w:val="212121"/>
          <w:spacing w:val="0"/>
          <w:w w:val="100"/>
          <w:sz w:val="21"/>
          <w:szCs w:val="21"/>
        </w:rPr>
        <w:t>需</w:t>
      </w:r>
      <w:r>
        <w:rPr>
          <w:rFonts w:ascii="宋体" w:eastAsia="宋体" w:hAnsi="宋体" w:cs="宋体"/>
          <w:color w:val="212121"/>
          <w:spacing w:val="-2"/>
          <w:w w:val="100"/>
          <w:sz w:val="21"/>
          <w:szCs w:val="21"/>
        </w:rPr>
        <w:t>要</w:t>
      </w:r>
      <w:r>
        <w:rPr>
          <w:rFonts w:ascii="宋体" w:eastAsia="宋体" w:hAnsi="宋体" w:cs="宋体"/>
          <w:color w:val="212121"/>
          <w:spacing w:val="-2"/>
          <w:w w:val="100"/>
          <w:sz w:val="21"/>
          <w:szCs w:val="21"/>
        </w:rPr>
        <w:t>耐</w:t>
      </w:r>
      <w:r>
        <w:rPr>
          <w:rFonts w:ascii="宋体" w:eastAsia="宋体" w:hAnsi="宋体" w:cs="宋体"/>
          <w:color w:val="212121"/>
          <w:spacing w:val="0"/>
          <w:w w:val="100"/>
          <w:sz w:val="21"/>
          <w:szCs w:val="21"/>
        </w:rPr>
        <w:t>心，</w:t>
      </w:r>
      <w:r>
        <w:rPr>
          <w:rFonts w:ascii="宋体" w:eastAsia="宋体" w:hAnsi="宋体" w:cs="宋体"/>
          <w:color w:val="212121"/>
          <w:spacing w:val="-2"/>
          <w:w w:val="100"/>
          <w:sz w:val="21"/>
          <w:szCs w:val="21"/>
        </w:rPr>
        <w:t>而</w:t>
      </w:r>
      <w:r>
        <w:rPr>
          <w:rFonts w:ascii="宋体" w:eastAsia="宋体" w:hAnsi="宋体" w:cs="宋体"/>
          <w:color w:val="212121"/>
          <w:spacing w:val="0"/>
          <w:w w:val="100"/>
          <w:sz w:val="21"/>
          <w:szCs w:val="21"/>
        </w:rPr>
        <w:t>数</w:t>
      </w:r>
      <w:r>
        <w:rPr>
          <w:rFonts w:ascii="宋体" w:eastAsia="宋体" w:hAnsi="宋体" w:cs="宋体"/>
          <w:color w:val="212121"/>
          <w:spacing w:val="-2"/>
          <w:w w:val="100"/>
          <w:sz w:val="21"/>
          <w:szCs w:val="21"/>
        </w:rPr>
        <w:t>字</w:t>
      </w:r>
      <w:r>
        <w:rPr>
          <w:rFonts w:ascii="宋体" w:eastAsia="宋体" w:hAnsi="宋体" w:cs="宋体"/>
          <w:color w:val="212121"/>
          <w:spacing w:val="0"/>
          <w:w w:val="100"/>
          <w:sz w:val="21"/>
          <w:szCs w:val="21"/>
        </w:rPr>
        <w:t>阅</w:t>
      </w:r>
      <w:r>
        <w:rPr>
          <w:rFonts w:ascii="宋体" w:eastAsia="宋体" w:hAnsi="宋体" w:cs="宋体"/>
          <w:color w:val="212121"/>
          <w:spacing w:val="-2"/>
          <w:w w:val="100"/>
          <w:sz w:val="21"/>
          <w:szCs w:val="21"/>
        </w:rPr>
        <w:t>读</w:t>
      </w:r>
      <w:r>
        <w:rPr>
          <w:rFonts w:ascii="宋体" w:eastAsia="宋体" w:hAnsi="宋体" w:cs="宋体"/>
          <w:color w:val="212121"/>
          <w:spacing w:val="0"/>
          <w:w w:val="100"/>
          <w:sz w:val="21"/>
          <w:szCs w:val="21"/>
        </w:rPr>
        <w:t>堪</w:t>
      </w:r>
      <w:r>
        <w:rPr>
          <w:rFonts w:ascii="宋体" w:eastAsia="宋体" w:hAnsi="宋体" w:cs="宋体"/>
          <w:color w:val="212121"/>
          <w:spacing w:val="-2"/>
          <w:w w:val="100"/>
          <w:sz w:val="21"/>
          <w:szCs w:val="21"/>
        </w:rPr>
        <w:t>称</w:t>
      </w:r>
      <w:r>
        <w:rPr>
          <w:rFonts w:ascii="宋体" w:eastAsia="宋体" w:hAnsi="宋体" w:cs="宋体"/>
          <w:color w:val="212121"/>
          <w:spacing w:val="0"/>
          <w:w w:val="100"/>
          <w:sz w:val="21"/>
          <w:szCs w:val="21"/>
        </w:rPr>
        <w:t>“</w:t>
      </w:r>
      <w:r>
        <w:rPr>
          <w:rFonts w:ascii="宋体" w:eastAsia="宋体" w:hAnsi="宋体" w:cs="宋体"/>
          <w:color w:val="212121"/>
          <w:spacing w:val="-2"/>
          <w:w w:val="100"/>
          <w:sz w:val="21"/>
          <w:szCs w:val="21"/>
        </w:rPr>
        <w:t>耐</w:t>
      </w:r>
      <w:r>
        <w:rPr>
          <w:rFonts w:ascii="宋体" w:eastAsia="宋体" w:hAnsi="宋体" w:cs="宋体"/>
          <w:color w:val="212121"/>
          <w:spacing w:val="0"/>
          <w:w w:val="100"/>
          <w:sz w:val="21"/>
          <w:szCs w:val="21"/>
        </w:rPr>
        <w:t>心杀</w:t>
      </w:r>
      <w:r>
        <w:rPr>
          <w:rFonts w:ascii="宋体" w:eastAsia="宋体" w:hAnsi="宋体" w:cs="宋体"/>
          <w:color w:val="212121"/>
          <w:spacing w:val="-2"/>
          <w:w w:val="100"/>
          <w:sz w:val="21"/>
          <w:szCs w:val="21"/>
        </w:rPr>
        <w:t>手</w:t>
      </w:r>
      <w:r>
        <w:rPr>
          <w:rFonts w:ascii="宋体" w:eastAsia="宋体" w:hAnsi="宋体" w:cs="宋体"/>
          <w:color w:val="212121"/>
          <w:spacing w:val="0"/>
          <w:w w:val="100"/>
          <w:sz w:val="21"/>
          <w:szCs w:val="21"/>
        </w:rPr>
        <w:t>”</w:t>
      </w:r>
      <w:r>
        <w:rPr>
          <w:rFonts w:ascii="宋体" w:eastAsia="宋体" w:hAnsi="宋体" w:cs="宋体"/>
          <w:color w:val="212121"/>
          <w:spacing w:val="-2"/>
          <w:w w:val="100"/>
          <w:sz w:val="21"/>
          <w:szCs w:val="21"/>
        </w:rPr>
        <w:t>。</w:t>
      </w:r>
      <w:r>
        <w:rPr>
          <w:rFonts w:ascii="宋体" w:eastAsia="宋体" w:hAnsi="宋体" w:cs="宋体"/>
          <w:color w:val="212121"/>
          <w:spacing w:val="0"/>
          <w:w w:val="100"/>
          <w:sz w:val="21"/>
          <w:szCs w:val="21"/>
        </w:rPr>
        <w:t>(3</w:t>
      </w:r>
      <w:r>
        <w:rPr>
          <w:rFonts w:ascii="宋体" w:eastAsia="宋体" w:hAnsi="宋体" w:cs="宋体"/>
          <w:color w:val="212121"/>
          <w:spacing w:val="-55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color w:val="212121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color w:val="212121"/>
          <w:spacing w:val="-2"/>
          <w:w w:val="100"/>
          <w:sz w:val="21"/>
          <w:szCs w:val="21"/>
        </w:rPr>
        <w:t>)</w:t>
      </w:r>
      <w:r>
        <w:rPr>
          <w:rFonts w:ascii="宋体" w:eastAsia="宋体" w:hAnsi="宋体" w:cs="宋体"/>
          <w:color w:val="212121"/>
          <w:spacing w:val="0"/>
          <w:w w:val="100"/>
          <w:sz w:val="21"/>
          <w:szCs w:val="21"/>
        </w:rPr>
        <w:t xml:space="preserve"> </w:t>
      </w:r>
    </w:p>
    <w:p>
      <w:pPr>
        <w:spacing w:before="1" w:after="0" w:line="240" w:lineRule="auto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color w:val="333333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</w:rPr>
        <w:t xml:space="preserve"> </w:t>
      </w:r>
    </w:p>
    <w:p>
      <w:pPr>
        <w:spacing w:before="2" w:after="0" w:line="241" w:lineRule="auto"/>
        <w:ind w:left="118" w:right="-62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color w:val="333333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color w:val="333333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</w:rPr>
        <w:t xml:space="preserve">    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(2)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但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是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，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就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是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这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样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一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种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看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似简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单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的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重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复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运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动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却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在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不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断塑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造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着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人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们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的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大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脑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。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(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2</w:t>
      </w:r>
      <w:r>
        <w:rPr>
          <w:rFonts w:ascii="宋体" w:eastAsia="宋体" w:hAnsi="宋体" w:cs="宋体"/>
          <w:color w:val="212121"/>
          <w:spacing w:val="-55"/>
          <w:sz w:val="21"/>
          <w:szCs w:val="21"/>
        </w:rPr>
        <w:t xml:space="preserve"> 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分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)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 xml:space="preserve"> </w:t>
      </w:r>
    </w:p>
    <w:p>
      <w:pPr>
        <w:spacing w:before="1" w:after="0" w:line="240" w:lineRule="auto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color w:val="333333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</w:rPr>
        <w:t xml:space="preserve"> </w:t>
      </w:r>
    </w:p>
    <w:p>
      <w:pPr>
        <w:spacing w:before="2" w:after="0" w:line="240" w:lineRule="auto"/>
        <w:ind w:left="118" w:right="-67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color w:val="333333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color w:val="333333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</w:rPr>
        <w:t xml:space="preserve">    </w:t>
      </w:r>
    </w:p>
    <w:p>
      <w:pPr>
        <w:spacing w:before="2" w:after="0" w:line="240" w:lineRule="auto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color w:val="212121"/>
          <w:sz w:val="21"/>
          <w:szCs w:val="21"/>
        </w:rPr>
        <w:t>18.</w:t>
      </w:r>
      <w:r>
        <w:rPr>
          <w:rFonts w:ascii="宋体" w:eastAsia="宋体" w:hAnsi="宋体" w:cs="宋体"/>
          <w:color w:val="212121"/>
          <w:sz w:val="21"/>
          <w:szCs w:val="21"/>
        </w:rPr>
        <w:t xml:space="preserve"> 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下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面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对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文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章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内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容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理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解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正确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的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一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项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是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(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3</w:t>
      </w:r>
      <w:r>
        <w:rPr>
          <w:rFonts w:ascii="宋体" w:eastAsia="宋体" w:hAnsi="宋体" w:cs="宋体"/>
          <w:color w:val="212121"/>
          <w:spacing w:val="-52"/>
          <w:sz w:val="21"/>
          <w:szCs w:val="21"/>
        </w:rPr>
        <w:t xml:space="preserve"> 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分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)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 xml:space="preserve"> 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(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 xml:space="preserve"> 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 xml:space="preserve">     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)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 xml:space="preserve"> </w:t>
      </w:r>
    </w:p>
    <w:p>
      <w:pPr>
        <w:spacing w:before="2" w:after="0" w:line="241" w:lineRule="auto"/>
        <w:ind w:left="118" w:right="1013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color w:val="212121"/>
          <w:spacing w:val="0"/>
          <w:w w:val="100"/>
          <w:sz w:val="21"/>
          <w:szCs w:val="21"/>
        </w:rPr>
        <w:t>A.</w:t>
      </w:r>
      <w:r>
        <w:rPr>
          <w:rFonts w:ascii="宋体" w:eastAsia="宋体" w:hAnsi="宋体" w:cs="宋体"/>
          <w:color w:val="212121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color w:val="212121"/>
          <w:spacing w:val="2"/>
          <w:w w:val="100"/>
          <w:sz w:val="21"/>
          <w:szCs w:val="21"/>
        </w:rPr>
        <w:t>卡</w:t>
      </w:r>
      <w:r>
        <w:rPr>
          <w:rFonts w:ascii="宋体" w:eastAsia="宋体" w:hAnsi="宋体" w:cs="宋体"/>
          <w:color w:val="212121"/>
          <w:spacing w:val="0"/>
          <w:w w:val="100"/>
          <w:sz w:val="21"/>
          <w:szCs w:val="21"/>
        </w:rPr>
        <w:t>尔</w:t>
      </w:r>
      <w:r>
        <w:rPr>
          <w:rFonts w:ascii="宋体" w:eastAsia="宋体" w:hAnsi="宋体" w:cs="宋体"/>
          <w:color w:val="212121"/>
          <w:spacing w:val="2"/>
          <w:w w:val="100"/>
          <w:sz w:val="21"/>
          <w:szCs w:val="21"/>
        </w:rPr>
        <w:t>说</w:t>
      </w:r>
      <w:r>
        <w:rPr>
          <w:rFonts w:ascii="宋体" w:eastAsia="宋体" w:hAnsi="宋体" w:cs="宋体"/>
          <w:color w:val="212121"/>
          <w:spacing w:val="0"/>
          <w:w w:val="100"/>
          <w:sz w:val="21"/>
          <w:szCs w:val="21"/>
        </w:rPr>
        <w:t>，他</w:t>
      </w:r>
      <w:r>
        <w:rPr>
          <w:rFonts w:ascii="宋体" w:eastAsia="宋体" w:hAnsi="宋体" w:cs="宋体"/>
          <w:color w:val="212121"/>
          <w:spacing w:val="2"/>
          <w:w w:val="100"/>
          <w:sz w:val="21"/>
          <w:szCs w:val="21"/>
        </w:rPr>
        <w:t>在</w:t>
      </w:r>
      <w:r>
        <w:rPr>
          <w:rFonts w:ascii="宋体" w:eastAsia="宋体" w:hAnsi="宋体" w:cs="宋体"/>
          <w:color w:val="212121"/>
          <w:spacing w:val="0"/>
          <w:w w:val="100"/>
          <w:sz w:val="21"/>
          <w:szCs w:val="21"/>
        </w:rPr>
        <w:t>翻阅</w:t>
      </w:r>
      <w:r>
        <w:rPr>
          <w:rFonts w:ascii="宋体" w:eastAsia="宋体" w:hAnsi="宋体" w:cs="宋体"/>
          <w:color w:val="212121"/>
          <w:spacing w:val="2"/>
          <w:w w:val="100"/>
          <w:sz w:val="21"/>
          <w:szCs w:val="21"/>
        </w:rPr>
        <w:t>网</w:t>
      </w:r>
      <w:r>
        <w:rPr>
          <w:rFonts w:ascii="宋体" w:eastAsia="宋体" w:hAnsi="宋体" w:cs="宋体"/>
          <w:color w:val="212121"/>
          <w:spacing w:val="0"/>
          <w:w w:val="100"/>
          <w:sz w:val="21"/>
          <w:szCs w:val="21"/>
        </w:rPr>
        <w:t>页</w:t>
      </w:r>
      <w:r>
        <w:rPr>
          <w:rFonts w:ascii="宋体" w:eastAsia="宋体" w:hAnsi="宋体" w:cs="宋体"/>
          <w:color w:val="212121"/>
          <w:spacing w:val="2"/>
          <w:w w:val="100"/>
          <w:sz w:val="21"/>
          <w:szCs w:val="21"/>
        </w:rPr>
        <w:t>时</w:t>
      </w:r>
      <w:r>
        <w:rPr>
          <w:rFonts w:ascii="宋体" w:eastAsia="宋体" w:hAnsi="宋体" w:cs="宋体"/>
          <w:color w:val="212121"/>
          <w:spacing w:val="0"/>
          <w:w w:val="100"/>
          <w:sz w:val="21"/>
          <w:szCs w:val="21"/>
        </w:rPr>
        <w:t>，往</w:t>
      </w:r>
      <w:r>
        <w:rPr>
          <w:rFonts w:ascii="宋体" w:eastAsia="宋体" w:hAnsi="宋体" w:cs="宋体"/>
          <w:color w:val="212121"/>
          <w:spacing w:val="2"/>
          <w:w w:val="100"/>
          <w:sz w:val="21"/>
          <w:szCs w:val="21"/>
        </w:rPr>
        <w:t>往</w:t>
      </w:r>
      <w:r>
        <w:rPr>
          <w:rFonts w:ascii="宋体" w:eastAsia="宋体" w:hAnsi="宋体" w:cs="宋体"/>
          <w:color w:val="212121"/>
          <w:spacing w:val="0"/>
          <w:w w:val="100"/>
          <w:sz w:val="21"/>
          <w:szCs w:val="21"/>
        </w:rPr>
        <w:t>阅</w:t>
      </w:r>
      <w:r>
        <w:rPr>
          <w:rFonts w:ascii="宋体" w:eastAsia="宋体" w:hAnsi="宋体" w:cs="宋体"/>
          <w:color w:val="212121"/>
          <w:spacing w:val="2"/>
          <w:w w:val="100"/>
          <w:sz w:val="21"/>
          <w:szCs w:val="21"/>
        </w:rPr>
        <w:t>读</w:t>
      </w:r>
      <w:r>
        <w:rPr>
          <w:rFonts w:ascii="宋体" w:eastAsia="宋体" w:hAnsi="宋体" w:cs="宋体"/>
          <w:color w:val="212121"/>
          <w:spacing w:val="0"/>
          <w:w w:val="100"/>
          <w:sz w:val="21"/>
          <w:szCs w:val="21"/>
        </w:rPr>
        <w:t>两三</w:t>
      </w:r>
      <w:r>
        <w:rPr>
          <w:rFonts w:ascii="宋体" w:eastAsia="宋体" w:hAnsi="宋体" w:cs="宋体"/>
          <w:color w:val="212121"/>
          <w:spacing w:val="2"/>
          <w:w w:val="100"/>
          <w:sz w:val="21"/>
          <w:szCs w:val="21"/>
        </w:rPr>
        <w:t>页</w:t>
      </w:r>
      <w:r>
        <w:rPr>
          <w:rFonts w:ascii="宋体" w:eastAsia="宋体" w:hAnsi="宋体" w:cs="宋体"/>
          <w:color w:val="212121"/>
          <w:spacing w:val="0"/>
          <w:w w:val="100"/>
          <w:sz w:val="21"/>
          <w:szCs w:val="21"/>
        </w:rPr>
        <w:t>后注</w:t>
      </w:r>
      <w:r>
        <w:rPr>
          <w:rFonts w:ascii="宋体" w:eastAsia="宋体" w:hAnsi="宋体" w:cs="宋体"/>
          <w:color w:val="212121"/>
          <w:spacing w:val="2"/>
          <w:w w:val="100"/>
          <w:sz w:val="21"/>
          <w:szCs w:val="21"/>
        </w:rPr>
        <w:t>意</w:t>
      </w:r>
      <w:r>
        <w:rPr>
          <w:rFonts w:ascii="宋体" w:eastAsia="宋体" w:hAnsi="宋体" w:cs="宋体"/>
          <w:color w:val="212121"/>
          <w:spacing w:val="0"/>
          <w:w w:val="100"/>
          <w:sz w:val="21"/>
          <w:szCs w:val="21"/>
        </w:rPr>
        <w:t>力就</w:t>
      </w:r>
      <w:r>
        <w:rPr>
          <w:rFonts w:ascii="宋体" w:eastAsia="宋体" w:hAnsi="宋体" w:cs="宋体"/>
          <w:color w:val="212121"/>
          <w:spacing w:val="2"/>
          <w:w w:val="100"/>
          <w:sz w:val="21"/>
          <w:szCs w:val="21"/>
        </w:rPr>
        <w:t>开</w:t>
      </w:r>
      <w:r>
        <w:rPr>
          <w:rFonts w:ascii="宋体" w:eastAsia="宋体" w:hAnsi="宋体" w:cs="宋体"/>
          <w:color w:val="212121"/>
          <w:spacing w:val="0"/>
          <w:w w:val="100"/>
          <w:sz w:val="21"/>
          <w:szCs w:val="21"/>
        </w:rPr>
        <w:t>始</w:t>
      </w:r>
      <w:r>
        <w:rPr>
          <w:rFonts w:ascii="宋体" w:eastAsia="宋体" w:hAnsi="宋体" w:cs="宋体"/>
          <w:color w:val="212121"/>
          <w:spacing w:val="2"/>
          <w:w w:val="100"/>
          <w:sz w:val="21"/>
          <w:szCs w:val="21"/>
        </w:rPr>
        <w:t>漂</w:t>
      </w:r>
      <w:r>
        <w:rPr>
          <w:rFonts w:ascii="宋体" w:eastAsia="宋体" w:hAnsi="宋体" w:cs="宋体"/>
          <w:color w:val="212121"/>
          <w:spacing w:val="0"/>
          <w:w w:val="100"/>
          <w:sz w:val="21"/>
          <w:szCs w:val="21"/>
        </w:rPr>
        <w:t>移，</w:t>
      </w:r>
      <w:r>
        <w:rPr>
          <w:rFonts w:ascii="宋体" w:eastAsia="宋体" w:hAnsi="宋体" w:cs="宋体"/>
          <w:color w:val="212121"/>
          <w:spacing w:val="2"/>
          <w:w w:val="100"/>
          <w:sz w:val="21"/>
          <w:szCs w:val="21"/>
        </w:rPr>
        <w:t>需</w:t>
      </w:r>
      <w:r>
        <w:rPr>
          <w:rFonts w:ascii="宋体" w:eastAsia="宋体" w:hAnsi="宋体" w:cs="宋体"/>
          <w:color w:val="212121"/>
          <w:spacing w:val="0"/>
          <w:w w:val="100"/>
          <w:sz w:val="21"/>
          <w:szCs w:val="21"/>
        </w:rPr>
        <w:t>要很</w:t>
      </w:r>
      <w:r>
        <w:rPr>
          <w:rFonts w:ascii="宋体" w:eastAsia="宋体" w:hAnsi="宋体" w:cs="宋体"/>
          <w:color w:val="212121"/>
          <w:spacing w:val="2"/>
          <w:w w:val="100"/>
          <w:sz w:val="21"/>
          <w:szCs w:val="21"/>
        </w:rPr>
        <w:t>大</w:t>
      </w:r>
      <w:r>
        <w:rPr>
          <w:rFonts w:ascii="宋体" w:eastAsia="宋体" w:hAnsi="宋体" w:cs="宋体"/>
          <w:color w:val="212121"/>
          <w:spacing w:val="0"/>
          <w:w w:val="100"/>
          <w:sz w:val="21"/>
          <w:szCs w:val="21"/>
        </w:rPr>
        <w:t>的努</w:t>
      </w:r>
      <w:r>
        <w:rPr>
          <w:rFonts w:ascii="宋体" w:eastAsia="宋体" w:hAnsi="宋体" w:cs="宋体"/>
          <w:color w:val="212121"/>
          <w:spacing w:val="2"/>
          <w:w w:val="100"/>
          <w:sz w:val="21"/>
          <w:szCs w:val="21"/>
        </w:rPr>
        <w:t>力</w:t>
      </w:r>
      <w:r>
        <w:rPr>
          <w:rFonts w:ascii="宋体" w:eastAsia="宋体" w:hAnsi="宋体" w:cs="宋体"/>
          <w:color w:val="212121"/>
          <w:spacing w:val="0"/>
          <w:w w:val="100"/>
          <w:sz w:val="21"/>
          <w:szCs w:val="21"/>
        </w:rPr>
        <w:t>才</w:t>
      </w:r>
      <w:r>
        <w:rPr>
          <w:rFonts w:ascii="宋体" w:eastAsia="宋体" w:hAnsi="宋体" w:cs="宋体"/>
          <w:color w:val="212121"/>
          <w:spacing w:val="2"/>
          <w:w w:val="100"/>
          <w:sz w:val="21"/>
          <w:szCs w:val="21"/>
        </w:rPr>
        <w:t>能</w:t>
      </w:r>
      <w:r>
        <w:rPr>
          <w:rFonts w:ascii="宋体" w:eastAsia="宋体" w:hAnsi="宋体" w:cs="宋体"/>
          <w:color w:val="212121"/>
          <w:spacing w:val="0"/>
          <w:w w:val="100"/>
          <w:sz w:val="21"/>
          <w:szCs w:val="21"/>
        </w:rPr>
        <w:t>把大脑</w:t>
      </w:r>
      <w:r>
        <w:rPr>
          <w:rFonts w:ascii="宋体" w:eastAsia="宋体" w:hAnsi="宋体" w:cs="宋体"/>
          <w:color w:val="212121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color w:val="212121"/>
          <w:spacing w:val="0"/>
          <w:w w:val="100"/>
          <w:sz w:val="21"/>
          <w:szCs w:val="21"/>
        </w:rPr>
        <w:t>拽回</w:t>
      </w:r>
      <w:r>
        <w:rPr>
          <w:rFonts w:ascii="宋体" w:eastAsia="宋体" w:hAnsi="宋体" w:cs="宋体"/>
          <w:color w:val="212121"/>
          <w:spacing w:val="-2"/>
          <w:w w:val="100"/>
          <w:sz w:val="21"/>
          <w:szCs w:val="21"/>
        </w:rPr>
        <w:t>去</w:t>
      </w:r>
      <w:r>
        <w:rPr>
          <w:rFonts w:ascii="宋体" w:eastAsia="宋体" w:hAnsi="宋体" w:cs="宋体"/>
          <w:color w:val="212121"/>
          <w:spacing w:val="-2"/>
          <w:w w:val="100"/>
          <w:sz w:val="21"/>
          <w:szCs w:val="21"/>
        </w:rPr>
        <w:t>。</w:t>
      </w:r>
      <w:r>
        <w:rPr>
          <w:rFonts w:ascii="宋体" w:eastAsia="宋体" w:hAnsi="宋体" w:cs="宋体"/>
          <w:color w:val="212121"/>
          <w:spacing w:val="0"/>
          <w:w w:val="100"/>
          <w:sz w:val="21"/>
          <w:szCs w:val="21"/>
        </w:rPr>
        <w:t xml:space="preserve"> </w:t>
      </w:r>
    </w:p>
    <w:p>
      <w:pPr>
        <w:spacing w:before="0" w:after="0" w:line="241" w:lineRule="auto"/>
        <w:ind w:left="118" w:right="1013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color w:val="212121"/>
          <w:spacing w:val="0"/>
          <w:w w:val="100"/>
          <w:sz w:val="21"/>
          <w:szCs w:val="21"/>
        </w:rPr>
        <w:t>B.</w:t>
      </w:r>
      <w:r>
        <w:rPr>
          <w:rFonts w:ascii="宋体" w:eastAsia="宋体" w:hAnsi="宋体" w:cs="宋体"/>
          <w:color w:val="212121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color w:val="212121"/>
          <w:spacing w:val="2"/>
          <w:w w:val="100"/>
          <w:sz w:val="21"/>
          <w:szCs w:val="21"/>
        </w:rPr>
        <w:t>人</w:t>
      </w:r>
      <w:r>
        <w:rPr>
          <w:rFonts w:ascii="宋体" w:eastAsia="宋体" w:hAnsi="宋体" w:cs="宋体"/>
          <w:color w:val="212121"/>
          <w:spacing w:val="0"/>
          <w:w w:val="100"/>
          <w:sz w:val="21"/>
          <w:szCs w:val="21"/>
        </w:rPr>
        <w:t>们</w:t>
      </w:r>
      <w:r>
        <w:rPr>
          <w:rFonts w:ascii="宋体" w:eastAsia="宋体" w:hAnsi="宋体" w:cs="宋体"/>
          <w:color w:val="212121"/>
          <w:spacing w:val="2"/>
          <w:w w:val="100"/>
          <w:sz w:val="21"/>
          <w:szCs w:val="21"/>
        </w:rPr>
        <w:t>阅</w:t>
      </w:r>
      <w:r>
        <w:rPr>
          <w:rFonts w:ascii="宋体" w:eastAsia="宋体" w:hAnsi="宋体" w:cs="宋体"/>
          <w:color w:val="212121"/>
          <w:spacing w:val="0"/>
          <w:w w:val="100"/>
          <w:sz w:val="21"/>
          <w:szCs w:val="21"/>
        </w:rPr>
        <w:t>读微</w:t>
      </w:r>
      <w:r>
        <w:rPr>
          <w:rFonts w:ascii="宋体" w:eastAsia="宋体" w:hAnsi="宋体" w:cs="宋体"/>
          <w:color w:val="212121"/>
          <w:spacing w:val="2"/>
          <w:w w:val="100"/>
          <w:sz w:val="21"/>
          <w:szCs w:val="21"/>
        </w:rPr>
        <w:t>博</w:t>
      </w:r>
      <w:r>
        <w:rPr>
          <w:rFonts w:ascii="宋体" w:eastAsia="宋体" w:hAnsi="宋体" w:cs="宋体"/>
          <w:color w:val="212121"/>
          <w:spacing w:val="0"/>
          <w:w w:val="100"/>
          <w:sz w:val="21"/>
          <w:szCs w:val="21"/>
        </w:rPr>
        <w:t>时，</w:t>
      </w:r>
      <w:r>
        <w:rPr>
          <w:rFonts w:ascii="宋体" w:eastAsia="宋体" w:hAnsi="宋体" w:cs="宋体"/>
          <w:color w:val="212121"/>
          <w:spacing w:val="2"/>
          <w:w w:val="100"/>
          <w:sz w:val="21"/>
          <w:szCs w:val="21"/>
        </w:rPr>
        <w:t>不</w:t>
      </w:r>
      <w:r>
        <w:rPr>
          <w:rFonts w:ascii="宋体" w:eastAsia="宋体" w:hAnsi="宋体" w:cs="宋体"/>
          <w:color w:val="212121"/>
          <w:spacing w:val="0"/>
          <w:w w:val="100"/>
          <w:sz w:val="21"/>
          <w:szCs w:val="21"/>
        </w:rPr>
        <w:t>断</w:t>
      </w:r>
      <w:r>
        <w:rPr>
          <w:rFonts w:ascii="宋体" w:eastAsia="宋体" w:hAnsi="宋体" w:cs="宋体"/>
          <w:color w:val="212121"/>
          <w:spacing w:val="2"/>
          <w:w w:val="100"/>
          <w:sz w:val="21"/>
          <w:szCs w:val="21"/>
        </w:rPr>
        <w:t>扫</w:t>
      </w:r>
      <w:r>
        <w:rPr>
          <w:rFonts w:ascii="宋体" w:eastAsia="宋体" w:hAnsi="宋体" w:cs="宋体"/>
          <w:color w:val="212121"/>
          <w:spacing w:val="0"/>
          <w:w w:val="100"/>
          <w:sz w:val="21"/>
          <w:szCs w:val="21"/>
        </w:rPr>
        <w:t>视、</w:t>
      </w:r>
      <w:r>
        <w:rPr>
          <w:rFonts w:ascii="宋体" w:eastAsia="宋体" w:hAnsi="宋体" w:cs="宋体"/>
          <w:color w:val="212121"/>
          <w:spacing w:val="2"/>
          <w:w w:val="100"/>
          <w:sz w:val="21"/>
          <w:szCs w:val="21"/>
        </w:rPr>
        <w:t>浏</w:t>
      </w:r>
      <w:r>
        <w:rPr>
          <w:rFonts w:ascii="宋体" w:eastAsia="宋体" w:hAnsi="宋体" w:cs="宋体"/>
          <w:color w:val="212121"/>
          <w:spacing w:val="0"/>
          <w:w w:val="100"/>
          <w:sz w:val="21"/>
          <w:szCs w:val="21"/>
        </w:rPr>
        <w:t>览</w:t>
      </w:r>
      <w:r>
        <w:rPr>
          <w:rFonts w:ascii="宋体" w:eastAsia="宋体" w:hAnsi="宋体" w:cs="宋体"/>
          <w:color w:val="212121"/>
          <w:spacing w:val="2"/>
          <w:w w:val="100"/>
          <w:sz w:val="21"/>
          <w:szCs w:val="21"/>
        </w:rPr>
        <w:t>、</w:t>
      </w:r>
      <w:r>
        <w:rPr>
          <w:rFonts w:ascii="宋体" w:eastAsia="宋体" w:hAnsi="宋体" w:cs="宋体"/>
          <w:color w:val="212121"/>
          <w:spacing w:val="0"/>
          <w:w w:val="100"/>
          <w:sz w:val="21"/>
          <w:szCs w:val="21"/>
        </w:rPr>
        <w:t>搜寻</w:t>
      </w:r>
      <w:r>
        <w:rPr>
          <w:rFonts w:ascii="宋体" w:eastAsia="宋体" w:hAnsi="宋体" w:cs="宋体"/>
          <w:color w:val="212121"/>
          <w:spacing w:val="2"/>
          <w:w w:val="100"/>
          <w:sz w:val="21"/>
          <w:szCs w:val="21"/>
        </w:rPr>
        <w:t>，</w:t>
      </w:r>
      <w:r>
        <w:rPr>
          <w:rFonts w:ascii="宋体" w:eastAsia="宋体" w:hAnsi="宋体" w:cs="宋体"/>
          <w:color w:val="212121"/>
          <w:spacing w:val="0"/>
          <w:w w:val="100"/>
          <w:sz w:val="21"/>
          <w:szCs w:val="21"/>
        </w:rPr>
        <w:t>导致</w:t>
      </w:r>
      <w:r>
        <w:rPr>
          <w:rFonts w:ascii="宋体" w:eastAsia="宋体" w:hAnsi="宋体" w:cs="宋体"/>
          <w:color w:val="212121"/>
          <w:spacing w:val="2"/>
          <w:w w:val="100"/>
          <w:sz w:val="21"/>
          <w:szCs w:val="21"/>
        </w:rPr>
        <w:t>阅</w:t>
      </w:r>
      <w:r>
        <w:rPr>
          <w:rFonts w:ascii="宋体" w:eastAsia="宋体" w:hAnsi="宋体" w:cs="宋体"/>
          <w:color w:val="212121"/>
          <w:spacing w:val="0"/>
          <w:w w:val="100"/>
          <w:sz w:val="21"/>
          <w:szCs w:val="21"/>
        </w:rPr>
        <w:t>读内</w:t>
      </w:r>
      <w:r>
        <w:rPr>
          <w:rFonts w:ascii="宋体" w:eastAsia="宋体" w:hAnsi="宋体" w:cs="宋体"/>
          <w:color w:val="212121"/>
          <w:spacing w:val="2"/>
          <w:w w:val="100"/>
          <w:sz w:val="21"/>
          <w:szCs w:val="21"/>
        </w:rPr>
        <w:t>容</w:t>
      </w:r>
      <w:r>
        <w:rPr>
          <w:rFonts w:ascii="宋体" w:eastAsia="宋体" w:hAnsi="宋体" w:cs="宋体"/>
          <w:color w:val="212121"/>
          <w:spacing w:val="0"/>
          <w:w w:val="100"/>
          <w:sz w:val="21"/>
          <w:szCs w:val="21"/>
        </w:rPr>
        <w:t>缺</w:t>
      </w:r>
      <w:r>
        <w:rPr>
          <w:rFonts w:ascii="宋体" w:eastAsia="宋体" w:hAnsi="宋体" w:cs="宋体"/>
          <w:color w:val="212121"/>
          <w:spacing w:val="2"/>
          <w:w w:val="100"/>
          <w:sz w:val="21"/>
          <w:szCs w:val="21"/>
        </w:rPr>
        <w:t>乏</w:t>
      </w:r>
      <w:r>
        <w:rPr>
          <w:rFonts w:ascii="宋体" w:eastAsia="宋体" w:hAnsi="宋体" w:cs="宋体"/>
          <w:color w:val="212121"/>
          <w:spacing w:val="0"/>
          <w:w w:val="100"/>
          <w:sz w:val="21"/>
          <w:szCs w:val="21"/>
        </w:rPr>
        <w:t>内在</w:t>
      </w:r>
      <w:r>
        <w:rPr>
          <w:rFonts w:ascii="宋体" w:eastAsia="宋体" w:hAnsi="宋体" w:cs="宋体"/>
          <w:color w:val="212121"/>
          <w:spacing w:val="2"/>
          <w:w w:val="100"/>
          <w:sz w:val="21"/>
          <w:szCs w:val="21"/>
        </w:rPr>
        <w:t>的</w:t>
      </w:r>
      <w:r>
        <w:rPr>
          <w:rFonts w:ascii="宋体" w:eastAsia="宋体" w:hAnsi="宋体" w:cs="宋体"/>
          <w:color w:val="212121"/>
          <w:spacing w:val="0"/>
          <w:w w:val="100"/>
          <w:sz w:val="21"/>
          <w:szCs w:val="21"/>
        </w:rPr>
        <w:t>逻辑</w:t>
      </w:r>
      <w:r>
        <w:rPr>
          <w:rFonts w:ascii="宋体" w:eastAsia="宋体" w:hAnsi="宋体" w:cs="宋体"/>
          <w:color w:val="212121"/>
          <w:spacing w:val="2"/>
          <w:w w:val="100"/>
          <w:sz w:val="21"/>
          <w:szCs w:val="21"/>
        </w:rPr>
        <w:t>框</w:t>
      </w:r>
      <w:r>
        <w:rPr>
          <w:rFonts w:ascii="宋体" w:eastAsia="宋体" w:hAnsi="宋体" w:cs="宋体"/>
          <w:color w:val="212121"/>
          <w:spacing w:val="0"/>
          <w:w w:val="100"/>
          <w:sz w:val="21"/>
          <w:szCs w:val="21"/>
        </w:rPr>
        <w:t>架，</w:t>
      </w:r>
      <w:r>
        <w:rPr>
          <w:rFonts w:ascii="宋体" w:eastAsia="宋体" w:hAnsi="宋体" w:cs="宋体"/>
          <w:color w:val="212121"/>
          <w:spacing w:val="2"/>
          <w:w w:val="100"/>
          <w:sz w:val="21"/>
          <w:szCs w:val="21"/>
        </w:rPr>
        <w:t>跳</w:t>
      </w:r>
      <w:r>
        <w:rPr>
          <w:rFonts w:ascii="宋体" w:eastAsia="宋体" w:hAnsi="宋体" w:cs="宋体"/>
          <w:color w:val="212121"/>
          <w:spacing w:val="0"/>
          <w:w w:val="100"/>
          <w:sz w:val="21"/>
          <w:szCs w:val="21"/>
        </w:rPr>
        <w:t>跃</w:t>
      </w:r>
      <w:r>
        <w:rPr>
          <w:rFonts w:ascii="宋体" w:eastAsia="宋体" w:hAnsi="宋体" w:cs="宋体"/>
          <w:color w:val="212121"/>
          <w:spacing w:val="2"/>
          <w:w w:val="100"/>
          <w:sz w:val="21"/>
          <w:szCs w:val="21"/>
        </w:rPr>
        <w:t>性</w:t>
      </w:r>
      <w:r>
        <w:rPr>
          <w:rFonts w:ascii="宋体" w:eastAsia="宋体" w:hAnsi="宋体" w:cs="宋体"/>
          <w:color w:val="212121"/>
          <w:spacing w:val="0"/>
          <w:w w:val="100"/>
          <w:sz w:val="21"/>
          <w:szCs w:val="21"/>
        </w:rPr>
        <w:t>阅读就</w:t>
      </w:r>
      <w:r>
        <w:rPr>
          <w:rFonts w:ascii="宋体" w:eastAsia="宋体" w:hAnsi="宋体" w:cs="宋体"/>
          <w:color w:val="212121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color w:val="212121"/>
          <w:spacing w:val="0"/>
          <w:w w:val="100"/>
          <w:sz w:val="21"/>
          <w:szCs w:val="21"/>
        </w:rPr>
        <w:t>不可</w:t>
      </w:r>
      <w:r>
        <w:rPr>
          <w:rFonts w:ascii="宋体" w:eastAsia="宋体" w:hAnsi="宋体" w:cs="宋体"/>
          <w:color w:val="212121"/>
          <w:spacing w:val="-2"/>
          <w:w w:val="100"/>
          <w:sz w:val="21"/>
          <w:szCs w:val="21"/>
        </w:rPr>
        <w:t>避</w:t>
      </w:r>
      <w:r>
        <w:rPr>
          <w:rFonts w:ascii="宋体" w:eastAsia="宋体" w:hAnsi="宋体" w:cs="宋体"/>
          <w:color w:val="212121"/>
          <w:spacing w:val="0"/>
          <w:w w:val="100"/>
          <w:sz w:val="21"/>
          <w:szCs w:val="21"/>
        </w:rPr>
        <w:t>免</w:t>
      </w:r>
      <w:r>
        <w:rPr>
          <w:rFonts w:ascii="宋体" w:eastAsia="宋体" w:hAnsi="宋体" w:cs="宋体"/>
          <w:color w:val="212121"/>
          <w:spacing w:val="-3"/>
          <w:w w:val="100"/>
          <w:sz w:val="21"/>
          <w:szCs w:val="21"/>
        </w:rPr>
        <w:t>。</w:t>
      </w:r>
      <w:r>
        <w:rPr>
          <w:rFonts w:ascii="宋体" w:eastAsia="宋体" w:hAnsi="宋体" w:cs="宋体"/>
          <w:color w:val="212121"/>
          <w:spacing w:val="0"/>
          <w:w w:val="100"/>
          <w:sz w:val="21"/>
          <w:szCs w:val="21"/>
        </w:rPr>
        <w:t xml:space="preserve"> </w:t>
      </w:r>
    </w:p>
    <w:p>
      <w:pPr>
        <w:spacing w:after="0" w:line="241" w:lineRule="auto"/>
        <w:jc w:val="left"/>
        <w:rPr>
          <w:rFonts w:ascii="宋体" w:eastAsia="宋体" w:hAnsi="宋体" w:cs="宋体"/>
          <w:sz w:val="21"/>
          <w:szCs w:val="21"/>
        </w:rPr>
        <w:sectPr>
          <w:pgSz w:w="11180" w:h="15500"/>
          <w:pgMar w:top="1120" w:right="0" w:bottom="1280" w:left="960" w:header="0" w:footer="1085"/>
          <w:cols w:space="720"/>
        </w:sectPr>
      </w:pPr>
    </w:p>
    <w:p>
      <w:pPr>
        <w:spacing w:before="0" w:after="0" w:line="240" w:lineRule="auto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color w:val="212121"/>
          <w:sz w:val="21"/>
          <w:szCs w:val="21"/>
        </w:rPr>
        <w:t>C.</w:t>
      </w:r>
      <w:r>
        <w:rPr>
          <w:rFonts w:ascii="宋体" w:eastAsia="宋体" w:hAnsi="宋体" w:cs="宋体"/>
          <w:color w:val="212121"/>
          <w:sz w:val="21"/>
          <w:szCs w:val="21"/>
        </w:rPr>
        <w:t xml:space="preserve"> 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数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字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时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代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，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人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们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更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加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善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于利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用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社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交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网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络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与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人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交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往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，但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现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实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生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活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中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与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人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交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往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的能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力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日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益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下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降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。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 xml:space="preserve"> </w:t>
      </w:r>
    </w:p>
    <w:p>
      <w:pPr>
        <w:spacing w:before="2" w:after="0" w:line="240" w:lineRule="auto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color w:val="212121"/>
          <w:sz w:val="21"/>
          <w:szCs w:val="21"/>
        </w:rPr>
        <w:t>D.</w:t>
      </w:r>
      <w:r>
        <w:rPr>
          <w:rFonts w:ascii="宋体" w:eastAsia="宋体" w:hAnsi="宋体" w:cs="宋体"/>
          <w:color w:val="212121"/>
          <w:sz w:val="21"/>
          <w:szCs w:val="21"/>
        </w:rPr>
        <w:t xml:space="preserve"> 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多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动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症</w:t>
      </w:r>
      <w:r>
        <w:rPr>
          <w:rFonts w:ascii="宋体" w:eastAsia="宋体" w:hAnsi="宋体" w:cs="宋体"/>
          <w:color w:val="212121"/>
          <w:spacing w:val="-43"/>
          <w:sz w:val="21"/>
          <w:szCs w:val="21"/>
        </w:rPr>
        <w:t>、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自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闭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症</w:t>
      </w:r>
      <w:r>
        <w:rPr>
          <w:rFonts w:ascii="宋体" w:eastAsia="宋体" w:hAnsi="宋体" w:cs="宋体"/>
          <w:color w:val="212121"/>
          <w:spacing w:val="-43"/>
          <w:sz w:val="21"/>
          <w:szCs w:val="21"/>
        </w:rPr>
        <w:t>、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抑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郁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症</w:t>
      </w:r>
      <w:r>
        <w:rPr>
          <w:rFonts w:ascii="宋体" w:eastAsia="宋体" w:hAnsi="宋体" w:cs="宋体"/>
          <w:color w:val="212121"/>
          <w:spacing w:val="-43"/>
          <w:sz w:val="21"/>
          <w:szCs w:val="21"/>
        </w:rPr>
        <w:t>、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躁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狂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症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和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多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任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务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癖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好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等现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代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疾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病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是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由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过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度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上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网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和玩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视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频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游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>戏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引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发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的</w:t>
      </w:r>
      <w:r>
        <w:rPr>
          <w:rFonts w:ascii="宋体" w:eastAsia="宋体" w:hAnsi="宋体" w:cs="宋体"/>
          <w:color w:val="212121"/>
          <w:spacing w:val="-2"/>
          <w:sz w:val="21"/>
          <w:szCs w:val="21"/>
        </w:rPr>
        <w:t>。</w:t>
      </w:r>
      <w:r>
        <w:rPr>
          <w:rFonts w:ascii="宋体" w:eastAsia="宋体" w:hAnsi="宋体" w:cs="宋体"/>
          <w:color w:val="212121"/>
          <w:spacing w:val="0"/>
          <w:sz w:val="21"/>
          <w:szCs w:val="21"/>
        </w:rPr>
        <w:t xml:space="preserve"> </w:t>
      </w:r>
    </w:p>
    <w:p>
      <w:pPr>
        <w:spacing w:before="2" w:after="0" w:line="240" w:lineRule="auto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（四</w:t>
      </w:r>
      <w:r>
        <w:rPr>
          <w:rFonts w:ascii="宋体" w:eastAsia="宋体" w:hAnsi="宋体" w:cs="宋体"/>
          <w:spacing w:val="-2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sz w:val="21"/>
          <w:szCs w:val="21"/>
        </w:rPr>
        <w:t>阅</w:t>
      </w:r>
      <w:r>
        <w:rPr>
          <w:rFonts w:ascii="宋体" w:eastAsia="宋体" w:hAnsi="宋体" w:cs="宋体"/>
          <w:spacing w:val="-2"/>
          <w:sz w:val="21"/>
          <w:szCs w:val="21"/>
        </w:rPr>
        <w:t>读</w:t>
      </w:r>
      <w:r>
        <w:rPr>
          <w:rFonts w:ascii="宋体" w:eastAsia="宋体" w:hAnsi="宋体" w:cs="宋体"/>
          <w:spacing w:val="0"/>
          <w:sz w:val="21"/>
          <w:szCs w:val="21"/>
        </w:rPr>
        <w:t>下</w:t>
      </w:r>
      <w:r>
        <w:rPr>
          <w:rFonts w:ascii="宋体" w:eastAsia="宋体" w:hAnsi="宋体" w:cs="宋体"/>
          <w:spacing w:val="-2"/>
          <w:sz w:val="21"/>
          <w:szCs w:val="21"/>
        </w:rPr>
        <w:t>文</w:t>
      </w:r>
      <w:r>
        <w:rPr>
          <w:rFonts w:ascii="宋体" w:eastAsia="宋体" w:hAnsi="宋体" w:cs="宋体"/>
          <w:spacing w:val="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sz w:val="21"/>
          <w:szCs w:val="21"/>
        </w:rPr>
        <w:t>完</w:t>
      </w:r>
      <w:r>
        <w:rPr>
          <w:rFonts w:ascii="宋体" w:eastAsia="宋体" w:hAnsi="宋体" w:cs="宋体"/>
          <w:spacing w:val="0"/>
          <w:sz w:val="21"/>
          <w:szCs w:val="21"/>
        </w:rPr>
        <w:t>成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22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-108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（共</w:t>
      </w:r>
      <w:r>
        <w:rPr>
          <w:rFonts w:ascii="宋体" w:eastAsia="宋体" w:hAnsi="宋体" w:cs="宋体"/>
          <w:spacing w:val="-5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16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分）</w:t>
      </w:r>
    </w:p>
    <w:p>
      <w:pPr>
        <w:spacing w:before="33" w:after="0" w:line="340" w:lineRule="exact"/>
        <w:ind w:left="3860" w:right="3938"/>
        <w:jc w:val="center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想起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那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年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读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书时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谷煜</w:t>
      </w:r>
    </w:p>
    <w:p>
      <w:pPr>
        <w:spacing w:before="2" w:after="0" w:line="338" w:lineRule="exact"/>
        <w:ind w:left="540" w:right="139" w:hanging="2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真的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读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书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件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特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别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好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玩的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事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情。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十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来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岁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三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年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级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天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不怕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地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不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怕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感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觉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不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管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生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疏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常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常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学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去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串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门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到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了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别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家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安</w:t>
      </w:r>
    </w:p>
    <w:p>
      <w:pPr>
        <w:spacing w:before="1" w:after="0" w:line="340" w:lineRule="exact"/>
        <w:ind w:left="118" w:right="137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静的</w:t>
      </w:r>
      <w:r>
        <w:rPr>
          <w:rFonts w:ascii="微软雅黑" w:eastAsia="微软雅黑" w:hAnsi="微软雅黑" w:cs="微软雅黑"/>
          <w:spacing w:val="-7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不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声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不响</w:t>
      </w:r>
      <w:r>
        <w:rPr>
          <w:rFonts w:ascii="微软雅黑" w:eastAsia="微软雅黑" w:hAnsi="微软雅黑" w:cs="微软雅黑"/>
          <w:spacing w:val="-7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微笑</w:t>
      </w:r>
      <w:r>
        <w:rPr>
          <w:rFonts w:ascii="微软雅黑" w:eastAsia="微软雅黑" w:hAnsi="微软雅黑" w:cs="微软雅黑"/>
          <w:spacing w:val="-7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直盯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土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屋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墙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壁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上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白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报纸</w:t>
      </w:r>
      <w:r>
        <w:rPr>
          <w:rFonts w:ascii="微软雅黑" w:eastAsia="微软雅黑" w:hAnsi="微软雅黑" w:cs="微软雅黑"/>
          <w:spacing w:val="-7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那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些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报纸</w:t>
      </w:r>
      <w:r>
        <w:rPr>
          <w:rFonts w:ascii="微软雅黑" w:eastAsia="微软雅黑" w:hAnsi="微软雅黑" w:cs="微软雅黑"/>
          <w:spacing w:val="-7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些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富裕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家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不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知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从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哪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来的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贴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在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墙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上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给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土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屋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一点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美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不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至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于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到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露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着暗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灰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墙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皮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有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字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可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读，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真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好。</w:t>
      </w:r>
    </w:p>
    <w:p>
      <w:pPr>
        <w:spacing w:before="0" w:after="0" w:line="325" w:lineRule="exact"/>
        <w:ind w:left="540" w:right="-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看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着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看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着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身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子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会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趴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下</w:t>
      </w:r>
      <w:r>
        <w:rPr>
          <w:rFonts w:ascii="微软雅黑" w:eastAsia="微软雅黑" w:hAnsi="微软雅黑" w:cs="微软雅黑"/>
          <w:spacing w:val="-5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因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为</w:t>
      </w:r>
      <w:r>
        <w:rPr>
          <w:rFonts w:ascii="微软雅黑" w:eastAsia="微软雅黑" w:hAnsi="微软雅黑" w:cs="微软雅黑"/>
          <w:spacing w:val="-5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靠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底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下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些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字</w:t>
      </w:r>
      <w:r>
        <w:rPr>
          <w:rFonts w:ascii="微软雅黑" w:eastAsia="微软雅黑" w:hAnsi="微软雅黑" w:cs="微软雅黑"/>
          <w:spacing w:val="-5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实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在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看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不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清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了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而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下面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报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纸</w:t>
      </w:r>
      <w:r>
        <w:rPr>
          <w:rFonts w:ascii="微软雅黑" w:eastAsia="微软雅黑" w:hAnsi="微软雅黑" w:cs="微软雅黑"/>
          <w:spacing w:val="-5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往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往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是更</w:t>
      </w:r>
    </w:p>
    <w:p>
      <w:pPr>
        <w:spacing w:before="14" w:after="0" w:line="340" w:lineRule="exact"/>
        <w:ind w:left="118" w:right="139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旧一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些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泛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色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伴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随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着一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丝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丝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潮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潮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味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道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于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温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润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隆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重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闪着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华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丽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光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仿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佛是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琥珀。</w:t>
      </w:r>
    </w:p>
    <w:p>
      <w:pPr>
        <w:spacing w:before="0" w:after="0" w:line="325" w:lineRule="exact"/>
        <w:ind w:left="540" w:right="-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慢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慢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读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完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面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墙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真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畅快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呀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。</w:t>
      </w:r>
    </w:p>
    <w:p>
      <w:pPr>
        <w:spacing w:before="14" w:after="0" w:line="340" w:lineRule="exact"/>
        <w:ind w:left="118" w:right="140" w:firstLine="422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当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时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除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了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课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本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之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外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再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也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找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不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到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书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可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读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偶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然在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学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家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现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这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样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“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报纸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墙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”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自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欣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喜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若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狂，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也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就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有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了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这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“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串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门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”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的雅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好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。</w:t>
      </w:r>
    </w:p>
    <w:p>
      <w:pPr>
        <w:spacing w:before="0" w:after="0" w:line="325" w:lineRule="exact"/>
        <w:ind w:left="540" w:right="-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慢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慢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地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很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多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2"/>
          <w:w w:val="100"/>
          <w:position w:val="0"/>
          <w:sz w:val="21"/>
          <w:szCs w:val="21"/>
        </w:rPr>
        <w:t>知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道</w:t>
      </w:r>
      <w:r>
        <w:rPr>
          <w:rFonts w:ascii="微软雅黑" w:eastAsia="微软雅黑" w:hAnsi="微软雅黑" w:cs="微软雅黑"/>
          <w:spacing w:val="2"/>
          <w:w w:val="100"/>
          <w:position w:val="0"/>
          <w:sz w:val="21"/>
          <w:szCs w:val="21"/>
        </w:rPr>
        <w:t>我</w:t>
      </w:r>
      <w:r>
        <w:rPr>
          <w:rFonts w:ascii="微软雅黑" w:eastAsia="微软雅黑" w:hAnsi="微软雅黑" w:cs="微软雅黑"/>
          <w:spacing w:val="2"/>
          <w:w w:val="100"/>
          <w:position w:val="0"/>
          <w:sz w:val="21"/>
          <w:szCs w:val="21"/>
        </w:rPr>
        <w:t>喜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欢</w:t>
      </w:r>
      <w:r>
        <w:rPr>
          <w:rFonts w:ascii="微软雅黑" w:eastAsia="微软雅黑" w:hAnsi="微软雅黑" w:cs="微软雅黑"/>
          <w:spacing w:val="2"/>
          <w:w w:val="100"/>
          <w:position w:val="0"/>
          <w:sz w:val="21"/>
          <w:szCs w:val="21"/>
        </w:rPr>
        <w:t>“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读</w:t>
      </w:r>
      <w:r>
        <w:rPr>
          <w:rFonts w:ascii="微软雅黑" w:eastAsia="微软雅黑" w:hAnsi="微软雅黑" w:cs="微软雅黑"/>
          <w:spacing w:val="2"/>
          <w:w w:val="100"/>
          <w:position w:val="0"/>
          <w:sz w:val="21"/>
          <w:szCs w:val="21"/>
        </w:rPr>
        <w:t>字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”</w:t>
      </w:r>
      <w:r>
        <w:rPr>
          <w:rFonts w:ascii="微软雅黑" w:eastAsia="微软雅黑" w:hAnsi="微软雅黑" w:cs="微软雅黑"/>
          <w:spacing w:val="2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便</w:t>
      </w:r>
      <w:r>
        <w:rPr>
          <w:rFonts w:ascii="微软雅黑" w:eastAsia="微软雅黑" w:hAnsi="微软雅黑" w:cs="微软雅黑"/>
          <w:spacing w:val="2"/>
          <w:w w:val="100"/>
          <w:position w:val="0"/>
          <w:sz w:val="21"/>
          <w:szCs w:val="21"/>
        </w:rPr>
        <w:t>有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2"/>
          <w:w w:val="100"/>
          <w:position w:val="0"/>
          <w:sz w:val="21"/>
          <w:szCs w:val="21"/>
        </w:rPr>
        <w:t>告</w:t>
      </w:r>
      <w:r>
        <w:rPr>
          <w:rFonts w:ascii="微软雅黑" w:eastAsia="微软雅黑" w:hAnsi="微软雅黑" w:cs="微软雅黑"/>
          <w:spacing w:val="2"/>
          <w:w w:val="100"/>
          <w:position w:val="0"/>
          <w:sz w:val="21"/>
          <w:szCs w:val="21"/>
        </w:rPr>
        <w:t>诉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我</w:t>
      </w:r>
      <w:r>
        <w:rPr>
          <w:rFonts w:ascii="微软雅黑" w:eastAsia="微软雅黑" w:hAnsi="微软雅黑" w:cs="微软雅黑"/>
          <w:spacing w:val="2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谁</w:t>
      </w:r>
      <w:r>
        <w:rPr>
          <w:rFonts w:ascii="微软雅黑" w:eastAsia="微软雅黑" w:hAnsi="微软雅黑" w:cs="微软雅黑"/>
          <w:spacing w:val="2"/>
          <w:w w:val="100"/>
          <w:position w:val="0"/>
          <w:sz w:val="21"/>
          <w:szCs w:val="21"/>
        </w:rPr>
        <w:t>谁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那</w:t>
      </w:r>
      <w:r>
        <w:rPr>
          <w:rFonts w:ascii="微软雅黑" w:eastAsia="微软雅黑" w:hAnsi="微软雅黑" w:cs="微软雅黑"/>
          <w:spacing w:val="2"/>
          <w:w w:val="100"/>
          <w:position w:val="0"/>
          <w:sz w:val="21"/>
          <w:szCs w:val="21"/>
        </w:rPr>
        <w:t>里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有</w:t>
      </w:r>
      <w:r>
        <w:rPr>
          <w:rFonts w:ascii="微软雅黑" w:eastAsia="微软雅黑" w:hAnsi="微软雅黑" w:cs="微软雅黑"/>
          <w:spacing w:val="2"/>
          <w:w w:val="100"/>
          <w:position w:val="0"/>
          <w:sz w:val="21"/>
          <w:szCs w:val="21"/>
        </w:rPr>
        <w:t>小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2"/>
          <w:w w:val="100"/>
          <w:position w:val="0"/>
          <w:sz w:val="21"/>
          <w:szCs w:val="21"/>
        </w:rPr>
        <w:t>书</w:t>
      </w:r>
      <w:r>
        <w:rPr>
          <w:rFonts w:ascii="微软雅黑" w:eastAsia="微软雅黑" w:hAnsi="微软雅黑" w:cs="微软雅黑"/>
          <w:spacing w:val="2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可</w:t>
      </w:r>
      <w:r>
        <w:rPr>
          <w:rFonts w:ascii="微软雅黑" w:eastAsia="微软雅黑" w:hAnsi="微软雅黑" w:cs="微软雅黑"/>
          <w:spacing w:val="2"/>
          <w:w w:val="100"/>
          <w:position w:val="0"/>
          <w:sz w:val="21"/>
          <w:szCs w:val="21"/>
        </w:rPr>
        <w:t>以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借</w:t>
      </w:r>
      <w:r>
        <w:rPr>
          <w:rFonts w:ascii="微软雅黑" w:eastAsia="微软雅黑" w:hAnsi="微软雅黑" w:cs="微软雅黑"/>
          <w:spacing w:val="2"/>
          <w:w w:val="100"/>
          <w:position w:val="0"/>
          <w:sz w:val="21"/>
          <w:szCs w:val="21"/>
        </w:rPr>
        <w:t>着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看</w:t>
      </w:r>
      <w:r>
        <w:rPr>
          <w:rFonts w:ascii="微软雅黑" w:eastAsia="微软雅黑" w:hAnsi="微软雅黑" w:cs="微软雅黑"/>
          <w:spacing w:val="2"/>
          <w:w w:val="100"/>
          <w:position w:val="0"/>
          <w:sz w:val="21"/>
          <w:szCs w:val="21"/>
        </w:rPr>
        <w:t>看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的。</w:t>
      </w:r>
    </w:p>
    <w:p>
      <w:pPr>
        <w:spacing w:before="14" w:after="0" w:line="340" w:lineRule="exact"/>
        <w:ind w:left="540" w:right="3896" w:hanging="422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听了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那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些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生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名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字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怵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头，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哪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认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识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家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？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怎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么办？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便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央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妈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妈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去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借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大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人总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会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家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说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上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话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吧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。</w:t>
      </w:r>
    </w:p>
    <w:p>
      <w:pPr>
        <w:spacing w:before="0" w:after="0" w:line="325" w:lineRule="exact"/>
        <w:ind w:left="540" w:right="-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那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时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候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小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书</w:t>
      </w:r>
      <w:r>
        <w:rPr>
          <w:rFonts w:ascii="微软雅黑" w:eastAsia="微软雅黑" w:hAnsi="微软雅黑" w:cs="微软雅黑"/>
          <w:spacing w:val="-5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人当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宝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贝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5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自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不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会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轻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易借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出</w:t>
      </w:r>
      <w:r>
        <w:rPr>
          <w:rFonts w:ascii="微软雅黑" w:eastAsia="微软雅黑" w:hAnsi="微软雅黑" w:cs="微软雅黑"/>
          <w:spacing w:val="-5"/>
          <w:w w:val="100"/>
          <w:position w:val="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便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苦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口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婆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心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地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求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人家</w:t>
      </w:r>
      <w:r>
        <w:rPr>
          <w:rFonts w:ascii="微软雅黑" w:eastAsia="微软雅黑" w:hAnsi="微软雅黑" w:cs="微软雅黑"/>
          <w:spacing w:val="-7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遍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遍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保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证</w:t>
      </w:r>
      <w:r>
        <w:rPr>
          <w:rFonts w:ascii="微软雅黑" w:eastAsia="微软雅黑" w:hAnsi="微软雅黑" w:cs="微软雅黑"/>
          <w:spacing w:val="-5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不</w:t>
      </w:r>
    </w:p>
    <w:p>
      <w:pPr>
        <w:spacing w:before="14" w:after="0" w:line="340" w:lineRule="exact"/>
        <w:ind w:left="118" w:right="14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z w:val="21"/>
          <w:szCs w:val="21"/>
        </w:rPr>
        <w:t>会弄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丢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7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不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会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弄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脏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7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不会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弄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扯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5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定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按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时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还</w:t>
      </w:r>
      <w:r>
        <w:rPr>
          <w:rFonts w:ascii="微软雅黑" w:eastAsia="微软雅黑" w:hAnsi="微软雅黑" w:cs="微软雅黑"/>
          <w:spacing w:val="0"/>
          <w:w w:val="114"/>
          <w:sz w:val="21"/>
          <w:szCs w:val="21"/>
        </w:rPr>
        <w:t>……</w:t>
      </w:r>
      <w:r>
        <w:rPr>
          <w:rFonts w:ascii="微软雅黑" w:eastAsia="微软雅黑" w:hAnsi="微软雅黑" w:cs="微软雅黑"/>
          <w:spacing w:val="-2"/>
          <w:w w:val="114"/>
          <w:sz w:val="21"/>
          <w:szCs w:val="21"/>
        </w:rPr>
        <w:t>终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于</w:t>
      </w:r>
      <w:r>
        <w:rPr>
          <w:rFonts w:ascii="微软雅黑" w:eastAsia="微软雅黑" w:hAnsi="微软雅黑" w:cs="微软雅黑"/>
          <w:spacing w:val="-7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在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家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遍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遍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的叮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嘱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里</w:t>
      </w:r>
      <w:r>
        <w:rPr>
          <w:rFonts w:ascii="微软雅黑" w:eastAsia="微软雅黑" w:hAnsi="微软雅黑" w:cs="微软雅黑"/>
          <w:spacing w:val="-7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在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犹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豫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眼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光里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拿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到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了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小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书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。</w:t>
      </w:r>
    </w:p>
    <w:p>
      <w:pPr>
        <w:tabs>
          <w:tab w:val="left" w:pos="540"/>
        </w:tabs>
        <w:spacing w:before="0" w:after="0" w:line="325" w:lineRule="exact"/>
        <w:ind w:left="118" w:right="-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w w:val="169"/>
          <w:position w:val="0"/>
          <w:sz w:val="21"/>
          <w:szCs w:val="21"/>
          <w:u w:val="single" w:color="000000"/>
        </w:rPr>
        <w:t xml:space="preserve"> </w:t>
      </w:r>
      <w:r>
        <w:rPr>
          <w:rFonts w:ascii="微软雅黑" w:eastAsia="微软雅黑" w:hAnsi="微软雅黑" w:cs="微软雅黑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  <w:u w:val="single" w:color="000000"/>
        </w:rPr>
        <w:t>我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  <w:u w:val="single" w:color="000000"/>
        </w:rPr>
        <w:t>抱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  <w:u w:val="single" w:color="000000"/>
        </w:rPr>
        <w:t>着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  <w:u w:val="single" w:color="000000"/>
        </w:rPr>
        <w:t>书</w:t>
      </w:r>
      <w:r>
        <w:rPr>
          <w:rFonts w:ascii="微软雅黑" w:eastAsia="微软雅黑" w:hAnsi="微软雅黑" w:cs="微软雅黑"/>
          <w:spacing w:val="-41"/>
          <w:w w:val="100"/>
          <w:position w:val="0"/>
          <w:sz w:val="21"/>
          <w:szCs w:val="21"/>
          <w:u w:val="single" w:color="000000"/>
        </w:rPr>
        <w:t>，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  <w:u w:val="single" w:color="000000"/>
        </w:rPr>
        <w:t>飞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  <w:u w:val="single" w:color="000000"/>
        </w:rPr>
        <w:t>奔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  <w:u w:val="single" w:color="000000"/>
        </w:rPr>
        <w:t>回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  <w:u w:val="single" w:color="000000"/>
        </w:rPr>
        <w:t>家</w:t>
      </w:r>
      <w:r>
        <w:rPr>
          <w:rFonts w:ascii="微软雅黑" w:eastAsia="微软雅黑" w:hAnsi="微软雅黑" w:cs="微软雅黑"/>
          <w:spacing w:val="-41"/>
          <w:w w:val="100"/>
          <w:position w:val="0"/>
          <w:sz w:val="21"/>
          <w:szCs w:val="21"/>
          <w:u w:val="single" w:color="000000"/>
        </w:rPr>
        <w:t>，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  <w:u w:val="single" w:color="000000"/>
        </w:rPr>
        <w:t>小心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  <w:u w:val="single" w:color="000000"/>
        </w:rPr>
        <w:t>翼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  <w:u w:val="single" w:color="000000"/>
        </w:rPr>
        <w:t>翼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  <w:u w:val="single" w:color="000000"/>
        </w:rPr>
        <w:t>放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  <w:u w:val="single" w:color="000000"/>
        </w:rPr>
        <w:t>在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  <w:u w:val="single" w:color="000000"/>
        </w:rPr>
        <w:t>床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  <w:u w:val="single" w:color="000000"/>
        </w:rPr>
        <w:t>头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  <w:u w:val="single" w:color="000000"/>
        </w:rPr>
        <w:t>一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  <w:u w:val="single" w:color="000000"/>
        </w:rPr>
        <w:t>角</w:t>
      </w:r>
      <w:r>
        <w:rPr>
          <w:rFonts w:ascii="微软雅黑" w:eastAsia="微软雅黑" w:hAnsi="微软雅黑" w:cs="微软雅黑"/>
          <w:spacing w:val="-41"/>
          <w:w w:val="100"/>
          <w:position w:val="0"/>
          <w:sz w:val="21"/>
          <w:szCs w:val="21"/>
          <w:u w:val="single" w:color="000000"/>
        </w:rPr>
        <w:t>，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  <w:u w:val="single" w:color="000000"/>
        </w:rPr>
        <w:t>赶紧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  <w:u w:val="single" w:color="000000"/>
        </w:rPr>
        <w:t>吃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  <w:u w:val="single" w:color="000000"/>
        </w:rPr>
        <w:t>饭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  <w:u w:val="single" w:color="000000"/>
        </w:rPr>
        <w:t>写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  <w:u w:val="single" w:color="000000"/>
        </w:rPr>
        <w:t>作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  <w:u w:val="single" w:color="000000"/>
        </w:rPr>
        <w:t>业</w:t>
      </w:r>
      <w:r>
        <w:rPr>
          <w:rFonts w:ascii="微软雅黑" w:eastAsia="微软雅黑" w:hAnsi="微软雅黑" w:cs="微软雅黑"/>
          <w:spacing w:val="-38"/>
          <w:w w:val="100"/>
          <w:position w:val="0"/>
          <w:sz w:val="21"/>
          <w:szCs w:val="21"/>
          <w:u w:val="single" w:color="000000"/>
        </w:rPr>
        <w:t>，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  <w:u w:val="single" w:color="000000"/>
        </w:rPr>
        <w:t>然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  <w:u w:val="single" w:color="000000"/>
        </w:rPr>
        <w:t>后</w:t>
      </w:r>
      <w:r>
        <w:rPr>
          <w:rFonts w:ascii="微软雅黑" w:eastAsia="微软雅黑" w:hAnsi="微软雅黑" w:cs="微软雅黑"/>
          <w:spacing w:val="-41"/>
          <w:w w:val="100"/>
          <w:position w:val="0"/>
          <w:sz w:val="21"/>
          <w:szCs w:val="21"/>
          <w:u w:val="single" w:color="000000"/>
        </w:rPr>
        <w:t>，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  <w:u w:val="single" w:color="000000"/>
        </w:rPr>
        <w:t>扎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  <w:u w:val="single" w:color="000000"/>
        </w:rPr>
        <w:t>在灯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  <w:u w:val="single" w:color="000000"/>
        </w:rPr>
        <w:t>下</w:t>
      </w:r>
      <w:r>
        <w:rPr>
          <w:rFonts w:ascii="微软雅黑" w:eastAsia="微软雅黑" w:hAnsi="微软雅黑" w:cs="微软雅黑"/>
          <w:spacing w:val="-38"/>
          <w:w w:val="100"/>
          <w:position w:val="0"/>
          <w:sz w:val="21"/>
          <w:szCs w:val="21"/>
          <w:u w:val="single" w:color="000000"/>
        </w:rPr>
        <w:t>，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  <w:u w:val="single" w:color="000000"/>
        </w:rPr>
        <w:t>一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  <w:u w:val="single" w:color="000000"/>
        </w:rPr>
        <w:t>声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  <w:u w:val="single" w:color="000000"/>
        </w:rPr>
        <w:t>不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  <w:u w:val="single" w:color="000000"/>
        </w:rPr>
        <w:t>吭，</w:t>
      </w:r>
    </w:p>
    <w:p>
      <w:pPr>
        <w:spacing w:before="14" w:after="0" w:line="340" w:lineRule="exact"/>
        <w:ind w:left="540" w:right="2216" w:hanging="422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sz w:val="21"/>
          <w:szCs w:val="21"/>
          <w:u w:val="single" w:color="000000"/>
        </w:rPr>
        <w:t>一页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  <w:u w:val="single" w:color="000000"/>
        </w:rPr>
        <w:t>页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  <w:u w:val="single" w:color="000000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  <w:u w:val="single" w:color="000000"/>
        </w:rPr>
        <w:t>仔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  <w:u w:val="single" w:color="000000"/>
        </w:rPr>
        <w:t>仔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  <w:u w:val="single" w:color="000000"/>
        </w:rPr>
        <w:t>细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  <w:u w:val="single" w:color="000000"/>
        </w:rPr>
        <w:t>细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  <w:u w:val="single" w:color="000000"/>
        </w:rPr>
        <w:t>看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  <w:u w:val="single" w:color="000000"/>
        </w:rPr>
        <w:t>过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  <w:u w:val="single" w:color="000000"/>
        </w:rPr>
        <w:t>去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  <w:u w:val="single" w:color="000000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夜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深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了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抚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摸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小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书，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恋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恋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不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舍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地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睡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去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天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亮，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它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就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该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物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归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原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主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了。</w:t>
      </w:r>
    </w:p>
    <w:p>
      <w:pPr>
        <w:spacing w:before="0" w:after="0" w:line="325" w:lineRule="exact"/>
        <w:ind w:left="540" w:right="-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还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有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让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欢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喜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7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过年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放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鞭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炮</w:t>
      </w:r>
      <w:r>
        <w:rPr>
          <w:rFonts w:ascii="微软雅黑" w:eastAsia="微软雅黑" w:hAnsi="微软雅黑" w:cs="微软雅黑"/>
          <w:spacing w:val="-7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很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多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鞭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炮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是用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废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弃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书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本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卷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成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7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鞭炮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在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炸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开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刹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那</w:t>
      </w:r>
      <w:r>
        <w:rPr>
          <w:rFonts w:ascii="微软雅黑" w:eastAsia="微软雅黑" w:hAnsi="微软雅黑" w:cs="微软雅黑"/>
          <w:spacing w:val="-5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很</w:t>
      </w:r>
    </w:p>
    <w:p>
      <w:pPr>
        <w:spacing w:before="14" w:after="0" w:line="340" w:lineRule="exact"/>
        <w:ind w:left="118" w:right="139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多带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字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碎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片</w:t>
      </w:r>
      <w:r>
        <w:rPr>
          <w:rFonts w:ascii="微软雅黑" w:eastAsia="微软雅黑" w:hAnsi="微软雅黑" w:cs="微软雅黑"/>
          <w:spacing w:val="-48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仿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佛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个个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精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灵</w:t>
      </w:r>
      <w:r>
        <w:rPr>
          <w:rFonts w:ascii="微软雅黑" w:eastAsia="微软雅黑" w:hAnsi="微软雅黑" w:cs="微软雅黑"/>
          <w:spacing w:val="-46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舞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蹈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着</w:t>
      </w:r>
      <w:r>
        <w:rPr>
          <w:rFonts w:ascii="微软雅黑" w:eastAsia="微软雅黑" w:hAnsi="微软雅黑" w:cs="微软雅黑"/>
          <w:spacing w:val="-46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纷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纷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来</w:t>
      </w:r>
      <w:r>
        <w:rPr>
          <w:rFonts w:ascii="微软雅黑" w:eastAsia="微软雅黑" w:hAnsi="微软雅黑" w:cs="微软雅黑"/>
          <w:spacing w:val="-48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笑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跑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去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迎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接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那些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碎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片</w:t>
      </w:r>
      <w:r>
        <w:rPr>
          <w:rFonts w:ascii="微软雅黑" w:eastAsia="微软雅黑" w:hAnsi="微软雅黑" w:cs="微软雅黑"/>
          <w:spacing w:val="-46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在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碎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片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里，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看到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个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个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“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断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句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”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或者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几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个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词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语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那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种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此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起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彼伏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文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字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阅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读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仿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佛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海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边的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波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浪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波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波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的涌</w:t>
      </w:r>
    </w:p>
    <w:p>
      <w:pPr>
        <w:spacing w:before="0" w:after="0" w:line="325" w:lineRule="exact"/>
        <w:ind w:left="118" w:right="-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动而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来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真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好。</w:t>
      </w:r>
    </w:p>
    <w:p>
      <w:pPr>
        <w:spacing w:before="14" w:after="0" w:line="340" w:lineRule="exact"/>
        <w:ind w:left="118" w:right="43" w:firstLine="422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当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然</w:t>
      </w:r>
      <w:r>
        <w:rPr>
          <w:rFonts w:ascii="微软雅黑" w:eastAsia="微软雅黑" w:hAnsi="微软雅黑" w:cs="微软雅黑"/>
          <w:spacing w:val="-1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也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会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有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大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收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获</w:t>
      </w:r>
      <w:r>
        <w:rPr>
          <w:rFonts w:ascii="微软雅黑" w:eastAsia="微软雅黑" w:hAnsi="微软雅黑" w:cs="微软雅黑"/>
          <w:spacing w:val="-7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就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包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鞭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炮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纸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张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大一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些</w:t>
      </w:r>
      <w:r>
        <w:rPr>
          <w:rFonts w:ascii="微软雅黑" w:eastAsia="微软雅黑" w:hAnsi="微软雅黑" w:cs="微软雅黑"/>
          <w:spacing w:val="-7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（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有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时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放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学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路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上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也会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捡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到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张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大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大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报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纸，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然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后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路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心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）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捡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来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展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抚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平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偶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尔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会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读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到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段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故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事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也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许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没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有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开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头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也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许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没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有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结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尾，</w:t>
      </w:r>
    </w:p>
    <w:p>
      <w:pPr>
        <w:spacing w:before="0" w:after="0" w:line="325" w:lineRule="exact"/>
        <w:ind w:left="118" w:right="-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position w:val="0"/>
          <w:sz w:val="21"/>
          <w:szCs w:val="21"/>
        </w:rPr>
        <w:t>但有</w:t>
      </w:r>
      <w:r>
        <w:rPr>
          <w:rFonts w:ascii="微软雅黑" w:eastAsia="微软雅黑" w:hAnsi="微软雅黑" w:cs="微软雅黑"/>
          <w:spacing w:val="-2"/>
          <w:position w:val="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0"/>
          <w:position w:val="0"/>
          <w:sz w:val="21"/>
          <w:szCs w:val="21"/>
        </w:rPr>
        <w:t>些</w:t>
      </w:r>
      <w:r>
        <w:rPr>
          <w:rFonts w:ascii="微软雅黑" w:eastAsia="微软雅黑" w:hAnsi="微软雅黑" w:cs="微软雅黑"/>
          <w:spacing w:val="-2"/>
          <w:position w:val="0"/>
          <w:sz w:val="21"/>
          <w:szCs w:val="21"/>
        </w:rPr>
        <w:t>词</w:t>
      </w:r>
      <w:r>
        <w:rPr>
          <w:rFonts w:ascii="微软雅黑" w:eastAsia="微软雅黑" w:hAnsi="微软雅黑" w:cs="微软雅黑"/>
          <w:spacing w:val="-5"/>
          <w:position w:val="0"/>
          <w:sz w:val="21"/>
          <w:szCs w:val="21"/>
        </w:rPr>
        <w:t>：</w:t>
      </w:r>
      <w:r>
        <w:rPr>
          <w:rFonts w:ascii="微软雅黑" w:eastAsia="微软雅黑" w:hAnsi="微软雅黑" w:cs="微软雅黑"/>
          <w:spacing w:val="0"/>
          <w:position w:val="0"/>
          <w:sz w:val="21"/>
          <w:szCs w:val="21"/>
        </w:rPr>
        <w:t>万</w:t>
      </w:r>
      <w:r>
        <w:rPr>
          <w:rFonts w:ascii="微软雅黑" w:eastAsia="微软雅黑" w:hAnsi="微软雅黑" w:cs="微软雅黑"/>
          <w:spacing w:val="-2"/>
          <w:position w:val="0"/>
          <w:sz w:val="21"/>
          <w:szCs w:val="21"/>
        </w:rPr>
        <w:t>水</w:t>
      </w:r>
      <w:r>
        <w:rPr>
          <w:rFonts w:ascii="微软雅黑" w:eastAsia="微软雅黑" w:hAnsi="微软雅黑" w:cs="微软雅黑"/>
          <w:spacing w:val="0"/>
          <w:position w:val="0"/>
          <w:sz w:val="21"/>
          <w:szCs w:val="21"/>
        </w:rPr>
        <w:t>千</w:t>
      </w:r>
      <w:r>
        <w:rPr>
          <w:rFonts w:ascii="微软雅黑" w:eastAsia="微软雅黑" w:hAnsi="微软雅黑" w:cs="微软雅黑"/>
          <w:spacing w:val="-2"/>
          <w:position w:val="0"/>
          <w:sz w:val="21"/>
          <w:szCs w:val="21"/>
        </w:rPr>
        <w:t>山</w:t>
      </w:r>
      <w:r>
        <w:rPr>
          <w:rFonts w:ascii="微软雅黑" w:eastAsia="微软雅黑" w:hAnsi="微软雅黑" w:cs="微软雅黑"/>
          <w:spacing w:val="-5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position w:val="0"/>
          <w:sz w:val="21"/>
          <w:szCs w:val="21"/>
        </w:rPr>
        <w:t>碧波</w:t>
      </w:r>
      <w:r>
        <w:rPr>
          <w:rFonts w:ascii="微软雅黑" w:eastAsia="微软雅黑" w:hAnsi="微软雅黑" w:cs="微软雅黑"/>
          <w:spacing w:val="-2"/>
          <w:position w:val="0"/>
          <w:sz w:val="21"/>
          <w:szCs w:val="21"/>
        </w:rPr>
        <w:t>荡</w:t>
      </w:r>
      <w:r>
        <w:rPr>
          <w:rFonts w:ascii="微软雅黑" w:eastAsia="微软雅黑" w:hAnsi="微软雅黑" w:cs="微软雅黑"/>
          <w:spacing w:val="-2"/>
          <w:position w:val="0"/>
          <w:sz w:val="21"/>
          <w:szCs w:val="21"/>
        </w:rPr>
        <w:t>漾</w:t>
      </w:r>
      <w:r>
        <w:rPr>
          <w:rFonts w:ascii="微软雅黑" w:eastAsia="微软雅黑" w:hAnsi="微软雅黑" w:cs="微软雅黑"/>
          <w:spacing w:val="-2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position w:val="0"/>
          <w:sz w:val="21"/>
          <w:szCs w:val="21"/>
        </w:rPr>
        <w:t>寂</w:t>
      </w:r>
      <w:r>
        <w:rPr>
          <w:rFonts w:ascii="微软雅黑" w:eastAsia="微软雅黑" w:hAnsi="微软雅黑" w:cs="微软雅黑"/>
          <w:spacing w:val="0"/>
          <w:position w:val="0"/>
          <w:sz w:val="21"/>
          <w:szCs w:val="21"/>
        </w:rPr>
        <w:t>静</w:t>
      </w:r>
      <w:r>
        <w:rPr>
          <w:rFonts w:ascii="微软雅黑" w:eastAsia="微软雅黑" w:hAnsi="微软雅黑" w:cs="微软雅黑"/>
          <w:spacing w:val="-2"/>
          <w:position w:val="0"/>
          <w:sz w:val="21"/>
          <w:szCs w:val="21"/>
        </w:rPr>
        <w:t>芬</w:t>
      </w:r>
      <w:r>
        <w:rPr>
          <w:rFonts w:ascii="微软雅黑" w:eastAsia="微软雅黑" w:hAnsi="微软雅黑" w:cs="微软雅黑"/>
          <w:spacing w:val="-2"/>
          <w:position w:val="0"/>
          <w:sz w:val="21"/>
          <w:szCs w:val="21"/>
        </w:rPr>
        <w:t>芳</w:t>
      </w:r>
      <w:r>
        <w:rPr>
          <w:rFonts w:ascii="微软雅黑" w:eastAsia="微软雅黑" w:hAnsi="微软雅黑" w:cs="微软雅黑"/>
          <w:spacing w:val="-2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position w:val="0"/>
          <w:sz w:val="21"/>
          <w:szCs w:val="21"/>
        </w:rPr>
        <w:t>花</w:t>
      </w:r>
      <w:r>
        <w:rPr>
          <w:rFonts w:ascii="微软雅黑" w:eastAsia="微软雅黑" w:hAnsi="微软雅黑" w:cs="微软雅黑"/>
          <w:spacing w:val="0"/>
          <w:position w:val="0"/>
          <w:sz w:val="21"/>
          <w:szCs w:val="21"/>
        </w:rPr>
        <w:t>来衫</w:t>
      </w:r>
      <w:r>
        <w:rPr>
          <w:rFonts w:ascii="微软雅黑" w:eastAsia="微软雅黑" w:hAnsi="微软雅黑" w:cs="微软雅黑"/>
          <w:spacing w:val="-2"/>
          <w:position w:val="0"/>
          <w:sz w:val="21"/>
          <w:szCs w:val="21"/>
        </w:rPr>
        <w:t>里</w:t>
      </w:r>
      <w:r>
        <w:rPr>
          <w:rFonts w:ascii="微软雅黑" w:eastAsia="微软雅黑" w:hAnsi="微软雅黑" w:cs="微软雅黑"/>
          <w:spacing w:val="-5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position w:val="0"/>
          <w:sz w:val="21"/>
          <w:szCs w:val="21"/>
        </w:rPr>
        <w:t>影</w:t>
      </w:r>
      <w:r>
        <w:rPr>
          <w:rFonts w:ascii="微软雅黑" w:eastAsia="微软雅黑" w:hAnsi="微软雅黑" w:cs="微软雅黑"/>
          <w:spacing w:val="-2"/>
          <w:position w:val="0"/>
          <w:sz w:val="21"/>
          <w:szCs w:val="21"/>
        </w:rPr>
        <w:t>落</w:t>
      </w:r>
      <w:r>
        <w:rPr>
          <w:rFonts w:ascii="微软雅黑" w:eastAsia="微软雅黑" w:hAnsi="微软雅黑" w:cs="微软雅黑"/>
          <w:spacing w:val="0"/>
          <w:position w:val="0"/>
          <w:sz w:val="21"/>
          <w:szCs w:val="21"/>
        </w:rPr>
        <w:t>池</w:t>
      </w:r>
      <w:r>
        <w:rPr>
          <w:rFonts w:ascii="微软雅黑" w:eastAsia="微软雅黑" w:hAnsi="微软雅黑" w:cs="微软雅黑"/>
          <w:spacing w:val="-2"/>
          <w:position w:val="0"/>
          <w:sz w:val="21"/>
          <w:szCs w:val="21"/>
        </w:rPr>
        <w:t>中</w:t>
      </w:r>
      <w:r>
        <w:rPr>
          <w:rFonts w:ascii="微软雅黑" w:eastAsia="微软雅黑" w:hAnsi="微软雅黑" w:cs="微软雅黑"/>
          <w:spacing w:val="0"/>
          <w:w w:val="123"/>
          <w:position w:val="0"/>
          <w:sz w:val="21"/>
          <w:szCs w:val="21"/>
        </w:rPr>
        <w:t>…</w:t>
      </w:r>
      <w:r>
        <w:rPr>
          <w:rFonts w:ascii="微软雅黑" w:eastAsia="微软雅黑" w:hAnsi="微软雅黑" w:cs="微软雅黑"/>
          <w:spacing w:val="-2"/>
          <w:w w:val="123"/>
          <w:position w:val="0"/>
          <w:sz w:val="21"/>
          <w:szCs w:val="21"/>
        </w:rPr>
        <w:t>…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它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们</w:t>
      </w:r>
      <w:r>
        <w:rPr>
          <w:rFonts w:ascii="微软雅黑" w:eastAsia="微软雅黑" w:hAnsi="微软雅黑" w:cs="微软雅黑"/>
          <w:spacing w:val="-5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总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像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春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天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拂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过的</w:t>
      </w:r>
    </w:p>
    <w:p>
      <w:pPr>
        <w:spacing w:before="14" w:after="0" w:line="340" w:lineRule="exact"/>
        <w:ind w:left="540" w:right="140" w:hanging="422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风，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暖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暖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通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身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清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透。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拥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有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淋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漓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畅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快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读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书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会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因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为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户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家</w:t>
      </w:r>
      <w:r>
        <w:rPr>
          <w:rFonts w:ascii="微软雅黑" w:eastAsia="微软雅黑" w:hAnsi="微软雅黑" w:cs="微软雅黑"/>
          <w:spacing w:val="-7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做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起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了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废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品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收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购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买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卖</w:t>
      </w:r>
      <w:r>
        <w:rPr>
          <w:rFonts w:ascii="微软雅黑" w:eastAsia="微软雅黑" w:hAnsi="微软雅黑" w:cs="微软雅黑"/>
          <w:spacing w:val="-7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他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家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院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子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里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堆</w:t>
      </w:r>
    </w:p>
    <w:p>
      <w:pPr>
        <w:spacing w:before="0" w:after="0" w:line="325" w:lineRule="exact"/>
        <w:ind w:left="118" w:right="-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满了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瓶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瓶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罐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罐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纸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箱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书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本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没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有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任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何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邀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请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我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就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成了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家</w:t>
      </w:r>
      <w:r>
        <w:rPr>
          <w:rFonts w:ascii="微软雅黑" w:eastAsia="微软雅黑" w:hAnsi="微软雅黑" w:cs="微软雅黑"/>
          <w:spacing w:val="-5"/>
          <w:w w:val="100"/>
          <w:position w:val="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“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座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上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客</w:t>
      </w:r>
      <w:r>
        <w:rPr>
          <w:rFonts w:ascii="微软雅黑" w:eastAsia="微软雅黑" w:hAnsi="微软雅黑" w:cs="微软雅黑"/>
          <w:spacing w:val="-5"/>
          <w:w w:val="100"/>
          <w:position w:val="0"/>
          <w:sz w:val="21"/>
          <w:szCs w:val="21"/>
        </w:rPr>
        <w:t>”</w:t>
      </w:r>
      <w:r>
        <w:rPr>
          <w:rFonts w:ascii="微软雅黑" w:eastAsia="微软雅黑" w:hAnsi="微软雅黑" w:cs="微软雅黑"/>
          <w:spacing w:val="-5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只要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有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空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闲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就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跑到</w:t>
      </w:r>
    </w:p>
    <w:p>
      <w:pPr>
        <w:spacing w:before="14" w:after="0" w:line="340" w:lineRule="exact"/>
        <w:ind w:left="118" w:right="14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人家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院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子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里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那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个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小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小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的院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落</w:t>
      </w:r>
      <w:r>
        <w:rPr>
          <w:rFonts w:ascii="微软雅黑" w:eastAsia="微软雅黑" w:hAnsi="微软雅黑" w:cs="微软雅黑"/>
          <w:spacing w:val="-7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被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我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寸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寸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地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丈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量过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了</w:t>
      </w:r>
      <w:r>
        <w:rPr>
          <w:rFonts w:ascii="微软雅黑" w:eastAsia="微软雅黑" w:hAnsi="微软雅黑" w:cs="微软雅黑"/>
          <w:spacing w:val="-7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也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在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那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个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时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候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我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看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到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了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本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本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完整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志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本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本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很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旧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很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破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几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乎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还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繁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体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字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《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西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游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记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》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《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后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唐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演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义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》</w:t>
      </w:r>
      <w:r>
        <w:rPr>
          <w:rFonts w:ascii="微软雅黑" w:eastAsia="微软雅黑" w:hAnsi="微软雅黑" w:cs="微软雅黑"/>
          <w:spacing w:val="0"/>
          <w:w w:val="123"/>
          <w:sz w:val="21"/>
          <w:szCs w:val="21"/>
        </w:rPr>
        <w:t>…</w:t>
      </w:r>
      <w:r>
        <w:rPr>
          <w:rFonts w:ascii="微软雅黑" w:eastAsia="微软雅黑" w:hAnsi="微软雅黑" w:cs="微软雅黑"/>
          <w:spacing w:val="-2"/>
          <w:w w:val="123"/>
          <w:sz w:val="21"/>
          <w:szCs w:val="21"/>
        </w:rPr>
        <w:t>…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一路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读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起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来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磕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磕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绊绊</w:t>
      </w:r>
    </w:p>
    <w:p>
      <w:pPr>
        <w:spacing w:before="0" w:after="0" w:line="325" w:lineRule="exact"/>
        <w:ind w:left="118" w:right="-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的，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但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总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算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能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读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过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去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。</w:t>
      </w:r>
    </w:p>
    <w:p>
      <w:pPr>
        <w:spacing w:before="0" w:after="0" w:line="341" w:lineRule="exact"/>
        <w:ind w:left="540" w:right="-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坐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在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小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小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院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子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里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有书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天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地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满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心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欢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喜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。</w:t>
      </w:r>
    </w:p>
    <w:p>
      <w:pPr>
        <w:spacing w:after="0" w:line="341" w:lineRule="exact"/>
        <w:jc w:val="left"/>
        <w:rPr>
          <w:rFonts w:ascii="微软雅黑" w:eastAsia="微软雅黑" w:hAnsi="微软雅黑" w:cs="微软雅黑"/>
          <w:sz w:val="21"/>
          <w:szCs w:val="21"/>
        </w:rPr>
        <w:sectPr>
          <w:pgSz w:w="11180" w:h="15500"/>
          <w:pgMar w:top="1080" w:right="860" w:bottom="1280" w:left="960" w:header="0" w:footer="1085"/>
          <w:cols w:space="720"/>
        </w:sectPr>
      </w:pPr>
    </w:p>
    <w:p>
      <w:pPr>
        <w:spacing w:before="5" w:after="0" w:line="342" w:lineRule="exact"/>
        <w:ind w:left="540" w:right="1604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看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不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时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候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要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拿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回家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看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家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说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不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谁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会无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缘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无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故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相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信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个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不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认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识的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小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娘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呢？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怎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么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办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？</w:t>
      </w:r>
    </w:p>
    <w:p>
      <w:pPr>
        <w:spacing w:before="2" w:after="0" w:line="338" w:lineRule="exact"/>
        <w:ind w:left="118" w:right="903" w:firstLine="422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偷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呗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偷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回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家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连夜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看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赶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紧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看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第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天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去的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时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候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再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把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书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放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下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生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怕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家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现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找到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家里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来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那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样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肯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定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会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顿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暴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揍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也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会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有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晚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放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时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候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因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为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看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到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了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喜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欢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地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方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要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抄</w:t>
      </w:r>
      <w:r>
        <w:rPr>
          <w:rFonts w:ascii="微软雅黑" w:eastAsia="微软雅黑" w:hAnsi="微软雅黑" w:cs="微软雅黑"/>
          <w:spacing w:val="2"/>
          <w:w w:val="100"/>
          <w:sz w:val="21"/>
          <w:szCs w:val="21"/>
        </w:rPr>
        <w:t>下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来，</w:t>
      </w:r>
    </w:p>
    <w:p>
      <w:pPr>
        <w:spacing w:before="1" w:after="0" w:line="340" w:lineRule="exact"/>
        <w:ind w:left="540" w:right="997" w:hanging="422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就会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晚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些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送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过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去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还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好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直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没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有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生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腥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事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件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慢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慢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地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条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件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好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了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来到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乡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读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书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可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读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书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多了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起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来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但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却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因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为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爱熬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夜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受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到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了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妈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妈的</w:t>
      </w:r>
    </w:p>
    <w:p>
      <w:pPr>
        <w:spacing w:before="0" w:after="0" w:line="325" w:lineRule="exact"/>
        <w:ind w:left="118" w:right="-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限制</w:t>
      </w:r>
      <w:r>
        <w:rPr>
          <w:rFonts w:ascii="微软雅黑" w:eastAsia="微软雅黑" w:hAnsi="微软雅黑" w:cs="微软雅黑"/>
          <w:spacing w:val="-7"/>
          <w:w w:val="100"/>
          <w:position w:val="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为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了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防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止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妈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妈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批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评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我</w:t>
      </w:r>
      <w:r>
        <w:rPr>
          <w:rFonts w:ascii="微软雅黑" w:eastAsia="微软雅黑" w:hAnsi="微软雅黑" w:cs="微软雅黑"/>
          <w:spacing w:val="-5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我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钻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在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被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窝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里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打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着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手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电筒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看</w:t>
      </w:r>
      <w:r>
        <w:rPr>
          <w:rFonts w:ascii="微软雅黑" w:eastAsia="微软雅黑" w:hAnsi="微软雅黑" w:cs="微软雅黑"/>
          <w:spacing w:val="-5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电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池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没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得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太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快</w:t>
      </w:r>
      <w:r>
        <w:rPr>
          <w:rFonts w:ascii="微软雅黑" w:eastAsia="微软雅黑" w:hAnsi="微软雅黑" w:cs="微软雅黑"/>
          <w:spacing w:val="-7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也不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长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久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之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策</w:t>
      </w:r>
      <w:r>
        <w:rPr>
          <w:rFonts w:ascii="微软雅黑" w:eastAsia="微软雅黑" w:hAnsi="微软雅黑" w:cs="微软雅黑"/>
          <w:spacing w:val="-5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就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和</w:t>
      </w:r>
    </w:p>
    <w:p>
      <w:pPr>
        <w:spacing w:before="14" w:after="0" w:line="340" w:lineRule="exact"/>
        <w:ind w:left="540" w:right="1000" w:hanging="422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妈妈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打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游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击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战。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那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时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候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没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有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雾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霾</w:t>
      </w:r>
      <w:r>
        <w:rPr>
          <w:rFonts w:ascii="微软雅黑" w:eastAsia="微软雅黑" w:hAnsi="微软雅黑" w:cs="微软雅黑"/>
          <w:spacing w:val="-7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夜晚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总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清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亮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亮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7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就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盼着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每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个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月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十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五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六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在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月光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下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看</w:t>
      </w:r>
      <w:r>
        <w:rPr>
          <w:rFonts w:ascii="微软雅黑" w:eastAsia="微软雅黑" w:hAnsi="微软雅黑" w:cs="微软雅黑"/>
          <w:spacing w:val="-7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但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眼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睛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看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得</w:t>
      </w:r>
    </w:p>
    <w:p>
      <w:pPr>
        <w:spacing w:before="0" w:after="0" w:line="325" w:lineRule="exact"/>
        <w:ind w:left="118" w:right="-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疼啊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试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了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几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次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之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后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也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就放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弃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了。</w:t>
      </w:r>
    </w:p>
    <w:p>
      <w:pPr>
        <w:spacing w:before="14" w:after="0" w:line="340" w:lineRule="exact"/>
        <w:ind w:left="540" w:right="997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月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光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下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窗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台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边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股清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凉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几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声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蟋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鸣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浪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漫场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景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却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在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年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记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忆里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飘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飘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欲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仙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后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来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啊</w:t>
      </w:r>
      <w:r>
        <w:rPr>
          <w:rFonts w:ascii="微软雅黑" w:eastAsia="微软雅黑" w:hAnsi="微软雅黑" w:cs="微软雅黑"/>
          <w:spacing w:val="-48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读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书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种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类</w:t>
      </w:r>
      <w:r>
        <w:rPr>
          <w:rFonts w:ascii="微软雅黑" w:eastAsia="微软雅黑" w:hAnsi="微软雅黑" w:cs="微软雅黑"/>
          <w:spacing w:val="-48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读书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子</w:t>
      </w:r>
      <w:r>
        <w:rPr>
          <w:rFonts w:ascii="微软雅黑" w:eastAsia="微软雅黑" w:hAnsi="微软雅黑" w:cs="微软雅黑"/>
          <w:spacing w:val="-48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读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书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茶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台</w:t>
      </w:r>
      <w:r>
        <w:rPr>
          <w:rFonts w:ascii="微软雅黑" w:eastAsia="微软雅黑" w:hAnsi="微软雅黑" w:cs="微软雅黑"/>
          <w:spacing w:val="-48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读书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座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椅</w:t>
      </w:r>
      <w:r>
        <w:rPr>
          <w:rFonts w:ascii="微软雅黑" w:eastAsia="微软雅黑" w:hAnsi="微软雅黑" w:cs="微软雅黑"/>
          <w:spacing w:val="-48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读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书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地</w:t>
      </w:r>
      <w:r>
        <w:rPr>
          <w:rFonts w:ascii="微软雅黑" w:eastAsia="微软雅黑" w:hAnsi="微软雅黑" w:cs="微软雅黑"/>
          <w:spacing w:val="0"/>
          <w:w w:val="114"/>
          <w:sz w:val="21"/>
          <w:szCs w:val="21"/>
        </w:rPr>
        <w:t>……</w:t>
      </w:r>
      <w:r>
        <w:rPr>
          <w:rFonts w:ascii="微软雅黑" w:eastAsia="微软雅黑" w:hAnsi="微软雅黑" w:cs="微软雅黑"/>
          <w:spacing w:val="-2"/>
          <w:w w:val="114"/>
          <w:sz w:val="21"/>
          <w:szCs w:val="21"/>
        </w:rPr>
        <w:t>慢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慢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丰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起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来，</w:t>
      </w:r>
    </w:p>
    <w:p>
      <w:pPr>
        <w:spacing w:before="0" w:after="0" w:line="325" w:lineRule="exact"/>
        <w:ind w:left="118" w:right="-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读书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每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个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刹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那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都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仿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佛是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时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光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滋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养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花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枝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慢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慢开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出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耀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眼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花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来。</w:t>
      </w:r>
    </w:p>
    <w:p>
      <w:pPr>
        <w:spacing w:before="14" w:after="0" w:line="340" w:lineRule="exact"/>
        <w:ind w:left="540" w:right="997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多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年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以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后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到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底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还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因为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这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书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生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出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了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些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灵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性，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鲜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亮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了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生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蓦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然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回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首</w:t>
      </w:r>
      <w:r>
        <w:rPr>
          <w:rFonts w:ascii="微软雅黑" w:eastAsia="微软雅黑" w:hAnsi="微软雅黑" w:cs="微软雅黑"/>
          <w:spacing w:val="-36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路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走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来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的读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书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时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光</w:t>
      </w:r>
      <w:r>
        <w:rPr>
          <w:rFonts w:ascii="微软雅黑" w:eastAsia="微软雅黑" w:hAnsi="微软雅黑" w:cs="微软雅黑"/>
          <w:spacing w:val="-34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在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阳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光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丽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日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里</w:t>
      </w:r>
      <w:r>
        <w:rPr>
          <w:rFonts w:ascii="微软雅黑" w:eastAsia="微软雅黑" w:hAnsi="微软雅黑" w:cs="微软雅黑"/>
          <w:spacing w:val="-34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散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温暖</w:t>
      </w:r>
      <w:r>
        <w:rPr>
          <w:rFonts w:ascii="微软雅黑" w:eastAsia="微软雅黑" w:hAnsi="微软雅黑" w:cs="微软雅黑"/>
          <w:spacing w:val="-36"/>
          <w:w w:val="100"/>
          <w:sz w:val="21"/>
          <w:szCs w:val="21"/>
        </w:rPr>
        <w:t>、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生动</w:t>
      </w:r>
      <w:r>
        <w:rPr>
          <w:rFonts w:ascii="微软雅黑" w:eastAsia="微软雅黑" w:hAnsi="微软雅黑" w:cs="微软雅黑"/>
          <w:spacing w:val="-36"/>
          <w:w w:val="100"/>
          <w:sz w:val="21"/>
          <w:szCs w:val="21"/>
        </w:rPr>
        <w:t>、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可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爱</w:t>
      </w:r>
      <w:r>
        <w:rPr>
          <w:rFonts w:ascii="微软雅黑" w:eastAsia="微软雅黑" w:hAnsi="微软雅黑" w:cs="微软雅黑"/>
          <w:spacing w:val="-34"/>
          <w:w w:val="100"/>
          <w:sz w:val="21"/>
          <w:szCs w:val="21"/>
        </w:rPr>
        <w:t>、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亲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切</w:t>
      </w:r>
      <w:r>
        <w:rPr>
          <w:rFonts w:ascii="微软雅黑" w:eastAsia="微软雅黑" w:hAnsi="微软雅黑" w:cs="微软雅黑"/>
          <w:spacing w:val="-34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纸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片，</w:t>
      </w:r>
    </w:p>
    <w:p>
      <w:pPr>
        <w:spacing w:before="0" w:after="0" w:line="325" w:lineRule="exact"/>
        <w:ind w:left="538" w:right="-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在呼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啦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啦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青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春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里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依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然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于素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色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中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呈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现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着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夺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目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光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芒，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素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手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拈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花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好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似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故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来。</w:t>
      </w:r>
    </w:p>
    <w:p>
      <w:pPr>
        <w:spacing w:before="0" w:after="0" w:line="341" w:lineRule="exact"/>
        <w:ind w:left="538" w:right="-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  <w:u w:val="single" w:color="000000"/>
        </w:rPr>
        <w:t>这好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  <w:u w:val="single" w:color="000000"/>
        </w:rPr>
        <w:t>玩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  <w:u w:val="single" w:color="000000"/>
        </w:rPr>
        <w:t>的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  <w:u w:val="single" w:color="000000"/>
        </w:rPr>
        <w:t>读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  <w:u w:val="single" w:color="000000"/>
        </w:rPr>
        <w:t>书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  <w:u w:val="single" w:color="000000"/>
        </w:rPr>
        <w:t>往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  <w:u w:val="single" w:color="000000"/>
        </w:rPr>
        <w:t>事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  <w:u w:val="single" w:color="000000"/>
        </w:rPr>
        <w:t>，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  <w:u w:val="single" w:color="000000"/>
        </w:rPr>
        <w:t>想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  <w:u w:val="single" w:color="000000"/>
        </w:rPr>
        <w:t>想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  <w:u w:val="single" w:color="000000"/>
        </w:rPr>
        <w:t>就笑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  <w:u w:val="single" w:color="000000"/>
        </w:rPr>
        <w:t>意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  <w:u w:val="single" w:color="000000"/>
        </w:rPr>
        <w:t>盎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  <w:u w:val="single" w:color="000000"/>
        </w:rPr>
        <w:t>然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  <w:u w:val="single" w:color="000000"/>
        </w:rPr>
        <w:t>，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  <w:u w:val="single" w:color="000000"/>
        </w:rPr>
        <w:t>关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  <w:u w:val="single" w:color="000000"/>
        </w:rPr>
        <w:t>乎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  <w:u w:val="single" w:color="000000"/>
        </w:rPr>
        <w:t>经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  <w:u w:val="single" w:color="000000"/>
        </w:rPr>
        <w:t>脉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  <w:u w:val="single" w:color="000000"/>
        </w:rPr>
        <w:t>，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  <w:u w:val="single" w:color="000000"/>
        </w:rPr>
        <w:t>关乎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  <w:u w:val="single" w:color="000000"/>
        </w:rPr>
        <w:t>底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  <w:u w:val="single" w:color="000000"/>
        </w:rPr>
        <w:t>气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  <w:u w:val="single" w:color="000000"/>
        </w:rPr>
        <w:t>，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  <w:u w:val="single" w:color="000000"/>
        </w:rPr>
        <w:t>怎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  <w:u w:val="single" w:color="000000"/>
        </w:rPr>
        <w:t>不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  <w:u w:val="single" w:color="000000"/>
        </w:rPr>
        <w:t>值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  <w:u w:val="single" w:color="000000"/>
        </w:rPr>
        <w:t>得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  <w:u w:val="single" w:color="000000"/>
        </w:rPr>
        <w:t>终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  <w:u w:val="single" w:color="000000"/>
        </w:rPr>
        <w:t>生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  <w:u w:val="single" w:color="000000"/>
        </w:rPr>
        <w:t>记忆？</w:t>
      </w:r>
    </w:p>
    <w:p>
      <w:pPr>
        <w:spacing w:before="0" w:after="0" w:line="264" w:lineRule="exact"/>
        <w:ind w:left="118" w:right="-20"/>
        <w:jc w:val="left"/>
        <w:rPr>
          <w:rFonts w:ascii="宋体" w:eastAsia="宋体" w:hAnsi="宋体" w:cs="宋体"/>
          <w:sz w:val="22"/>
          <w:szCs w:val="22"/>
        </w:rPr>
      </w:pPr>
      <w:r>
        <w:rPr>
          <w:rFonts w:ascii="宋体" w:eastAsia="宋体" w:hAnsi="宋体" w:cs="宋体"/>
          <w:position w:val="-1"/>
          <w:sz w:val="22"/>
          <w:szCs w:val="22"/>
        </w:rPr>
        <w:t>19.</w:t>
      </w:r>
      <w:r>
        <w:rPr>
          <w:rFonts w:ascii="宋体" w:eastAsia="宋体" w:hAnsi="宋体" w:cs="宋体"/>
          <w:position w:val="-1"/>
          <w:sz w:val="22"/>
          <w:szCs w:val="22"/>
        </w:rPr>
        <w:t>作者</w:t>
      </w:r>
      <w:r>
        <w:rPr>
          <w:rFonts w:ascii="宋体" w:eastAsia="宋体" w:hAnsi="宋体" w:cs="宋体"/>
          <w:spacing w:val="-2"/>
          <w:position w:val="-1"/>
          <w:sz w:val="22"/>
          <w:szCs w:val="22"/>
        </w:rPr>
        <w:t>回</w:t>
      </w:r>
      <w:r>
        <w:rPr>
          <w:rFonts w:ascii="宋体" w:eastAsia="宋体" w:hAnsi="宋体" w:cs="宋体"/>
          <w:spacing w:val="0"/>
          <w:position w:val="-1"/>
          <w:sz w:val="22"/>
          <w:szCs w:val="22"/>
        </w:rPr>
        <w:t>忆了</w:t>
      </w:r>
      <w:r>
        <w:rPr>
          <w:rFonts w:ascii="宋体" w:eastAsia="宋体" w:hAnsi="宋体" w:cs="宋体"/>
          <w:spacing w:val="-2"/>
          <w:position w:val="-1"/>
          <w:sz w:val="22"/>
          <w:szCs w:val="22"/>
        </w:rPr>
        <w:t>“</w:t>
      </w:r>
      <w:r>
        <w:rPr>
          <w:rFonts w:ascii="宋体" w:eastAsia="宋体" w:hAnsi="宋体" w:cs="宋体"/>
          <w:spacing w:val="0"/>
          <w:position w:val="-1"/>
          <w:sz w:val="22"/>
          <w:szCs w:val="22"/>
        </w:rPr>
        <w:t>那年</w:t>
      </w:r>
      <w:r>
        <w:rPr>
          <w:rFonts w:ascii="宋体" w:eastAsia="宋体" w:hAnsi="宋体" w:cs="宋体"/>
          <w:spacing w:val="-2"/>
          <w:position w:val="-1"/>
          <w:sz w:val="22"/>
          <w:szCs w:val="22"/>
        </w:rPr>
        <w:t>读</w:t>
      </w:r>
      <w:r>
        <w:rPr>
          <w:rFonts w:ascii="宋体" w:eastAsia="宋体" w:hAnsi="宋体" w:cs="宋体"/>
          <w:spacing w:val="0"/>
          <w:position w:val="-1"/>
          <w:sz w:val="22"/>
          <w:szCs w:val="22"/>
        </w:rPr>
        <w:t>书时”</w:t>
      </w:r>
      <w:r>
        <w:rPr>
          <w:rFonts w:ascii="宋体" w:eastAsia="宋体" w:hAnsi="宋体" w:cs="宋体"/>
          <w:spacing w:val="-2"/>
          <w:position w:val="-1"/>
          <w:sz w:val="22"/>
          <w:szCs w:val="22"/>
        </w:rPr>
        <w:t>的</w:t>
      </w:r>
      <w:r>
        <w:rPr>
          <w:rFonts w:ascii="宋体" w:eastAsia="宋体" w:hAnsi="宋体" w:cs="宋体"/>
          <w:spacing w:val="0"/>
          <w:position w:val="-1"/>
          <w:sz w:val="22"/>
          <w:szCs w:val="22"/>
        </w:rPr>
        <w:t>哪些</w:t>
      </w:r>
      <w:r>
        <w:rPr>
          <w:rFonts w:ascii="宋体" w:eastAsia="宋体" w:hAnsi="宋体" w:cs="宋体"/>
          <w:spacing w:val="-2"/>
          <w:position w:val="-1"/>
          <w:sz w:val="22"/>
          <w:szCs w:val="22"/>
        </w:rPr>
        <w:t>事</w:t>
      </w:r>
      <w:r>
        <w:rPr>
          <w:rFonts w:ascii="宋体" w:eastAsia="宋体" w:hAnsi="宋体" w:cs="宋体"/>
          <w:spacing w:val="0"/>
          <w:position w:val="-1"/>
          <w:sz w:val="22"/>
          <w:szCs w:val="22"/>
        </w:rPr>
        <w:t>？请</w:t>
      </w:r>
      <w:r>
        <w:rPr>
          <w:rFonts w:ascii="宋体" w:eastAsia="宋体" w:hAnsi="宋体" w:cs="宋体"/>
          <w:spacing w:val="-2"/>
          <w:position w:val="-1"/>
          <w:sz w:val="22"/>
          <w:szCs w:val="22"/>
        </w:rPr>
        <w:t>简</w:t>
      </w:r>
      <w:r>
        <w:rPr>
          <w:rFonts w:ascii="宋体" w:eastAsia="宋体" w:hAnsi="宋体" w:cs="宋体"/>
          <w:spacing w:val="-2"/>
          <w:position w:val="-1"/>
          <w:sz w:val="22"/>
          <w:szCs w:val="22"/>
        </w:rPr>
        <w:t>要</w:t>
      </w:r>
      <w:r>
        <w:rPr>
          <w:rFonts w:ascii="宋体" w:eastAsia="宋体" w:hAnsi="宋体" w:cs="宋体"/>
          <w:spacing w:val="0"/>
          <w:position w:val="-1"/>
          <w:sz w:val="22"/>
          <w:szCs w:val="22"/>
        </w:rPr>
        <w:t>概括。</w:t>
      </w:r>
      <w:r>
        <w:rPr>
          <w:rFonts w:ascii="宋体" w:eastAsia="宋体" w:hAnsi="宋体" w:cs="宋体"/>
          <w:spacing w:val="1"/>
          <w:position w:val="-1"/>
          <w:sz w:val="22"/>
          <w:szCs w:val="22"/>
        </w:rPr>
        <w:t>（</w:t>
      </w:r>
      <w:r>
        <w:rPr>
          <w:rFonts w:ascii="宋体" w:eastAsia="宋体" w:hAnsi="宋体" w:cs="宋体"/>
          <w:spacing w:val="-2"/>
          <w:position w:val="-1"/>
          <w:sz w:val="22"/>
          <w:szCs w:val="22"/>
        </w:rPr>
        <w:t>4</w:t>
      </w:r>
      <w:r>
        <w:rPr>
          <w:rFonts w:ascii="宋体" w:eastAsia="宋体" w:hAnsi="宋体" w:cs="宋体"/>
          <w:spacing w:val="0"/>
          <w:position w:val="-1"/>
          <w:sz w:val="22"/>
          <w:szCs w:val="22"/>
        </w:rPr>
        <w:t>分</w:t>
      </w:r>
      <w:r>
        <w:rPr>
          <w:rFonts w:ascii="宋体" w:eastAsia="宋体" w:hAnsi="宋体" w:cs="宋体"/>
          <w:spacing w:val="-2"/>
          <w:position w:val="-1"/>
          <w:sz w:val="22"/>
          <w:szCs w:val="22"/>
        </w:rPr>
        <w:t>）</w:t>
      </w:r>
      <w:r>
        <w:rPr>
          <w:rFonts w:ascii="宋体" w:eastAsia="宋体" w:hAnsi="宋体" w:cs="宋体"/>
          <w:spacing w:val="0"/>
          <w:position w:val="-1"/>
          <w:sz w:val="22"/>
          <w:szCs w:val="22"/>
        </w:rPr>
        <w:t xml:space="preserve"> </w:t>
      </w:r>
    </w:p>
    <w:p>
      <w:pPr>
        <w:spacing w:before="0" w:after="0" w:line="299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color w:val="333333"/>
          <w:position w:val="-2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</w:rPr>
        <w:t xml:space="preserve"> </w:t>
      </w:r>
    </w:p>
    <w:p>
      <w:pPr>
        <w:spacing w:before="2" w:after="0" w:line="240" w:lineRule="auto"/>
        <w:ind w:left="118" w:right="-67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color w:val="333333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color w:val="333333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</w:rPr>
        <w:t xml:space="preserve">    </w:t>
      </w:r>
    </w:p>
    <w:p>
      <w:pPr>
        <w:spacing w:before="0" w:after="0" w:line="299" w:lineRule="exact"/>
        <w:ind w:left="118" w:right="-20"/>
        <w:jc w:val="left"/>
        <w:rPr>
          <w:rFonts w:ascii="宋体" w:eastAsia="宋体" w:hAnsi="宋体" w:cs="宋体"/>
          <w:sz w:val="22"/>
          <w:szCs w:val="22"/>
        </w:rPr>
      </w:pPr>
      <w:r>
        <w:rPr>
          <w:rFonts w:ascii="宋体" w:eastAsia="宋体" w:hAnsi="宋体" w:cs="宋体"/>
          <w:position w:val="-2"/>
          <w:sz w:val="22"/>
          <w:szCs w:val="22"/>
        </w:rPr>
        <w:t>20.</w:t>
      </w:r>
      <w:r>
        <w:rPr>
          <w:rFonts w:ascii="宋体" w:eastAsia="宋体" w:hAnsi="宋体" w:cs="宋体"/>
          <w:position w:val="-2"/>
          <w:sz w:val="22"/>
          <w:szCs w:val="22"/>
        </w:rPr>
        <w:t>下面</w:t>
      </w:r>
      <w:r>
        <w:rPr>
          <w:rFonts w:ascii="宋体" w:eastAsia="宋体" w:hAnsi="宋体" w:cs="宋体"/>
          <w:spacing w:val="-2"/>
          <w:position w:val="-2"/>
          <w:sz w:val="22"/>
          <w:szCs w:val="22"/>
        </w:rPr>
        <w:t>句</w:t>
      </w:r>
      <w:r>
        <w:rPr>
          <w:rFonts w:ascii="宋体" w:eastAsia="宋体" w:hAnsi="宋体" w:cs="宋体"/>
          <w:spacing w:val="0"/>
          <w:position w:val="-2"/>
          <w:sz w:val="22"/>
          <w:szCs w:val="22"/>
        </w:rPr>
        <w:t>子的</w:t>
      </w:r>
      <w:r>
        <w:rPr>
          <w:rFonts w:ascii="宋体" w:eastAsia="宋体" w:hAnsi="宋体" w:cs="宋体"/>
          <w:spacing w:val="-2"/>
          <w:position w:val="-2"/>
          <w:sz w:val="22"/>
          <w:szCs w:val="22"/>
        </w:rPr>
        <w:t>语</w:t>
      </w:r>
      <w:r>
        <w:rPr>
          <w:rFonts w:ascii="宋体" w:eastAsia="宋体" w:hAnsi="宋体" w:cs="宋体"/>
          <w:spacing w:val="0"/>
          <w:position w:val="-2"/>
          <w:sz w:val="22"/>
          <w:szCs w:val="22"/>
        </w:rPr>
        <w:t>言富</w:t>
      </w:r>
      <w:r>
        <w:rPr>
          <w:rFonts w:ascii="宋体" w:eastAsia="宋体" w:hAnsi="宋体" w:cs="宋体"/>
          <w:spacing w:val="-2"/>
          <w:position w:val="-2"/>
          <w:sz w:val="22"/>
          <w:szCs w:val="22"/>
        </w:rPr>
        <w:t>有</w:t>
      </w:r>
      <w:r>
        <w:rPr>
          <w:rFonts w:ascii="宋体" w:eastAsia="宋体" w:hAnsi="宋体" w:cs="宋体"/>
          <w:spacing w:val="0"/>
          <w:position w:val="-2"/>
          <w:sz w:val="22"/>
          <w:szCs w:val="22"/>
        </w:rPr>
        <w:t>表现力</w:t>
      </w:r>
      <w:r>
        <w:rPr>
          <w:rFonts w:ascii="宋体" w:eastAsia="宋体" w:hAnsi="宋体" w:cs="宋体"/>
          <w:spacing w:val="-2"/>
          <w:position w:val="-2"/>
          <w:sz w:val="22"/>
          <w:szCs w:val="22"/>
        </w:rPr>
        <w:t>，</w:t>
      </w:r>
      <w:r>
        <w:rPr>
          <w:rFonts w:ascii="宋体" w:eastAsia="宋体" w:hAnsi="宋体" w:cs="宋体"/>
          <w:spacing w:val="0"/>
          <w:position w:val="-2"/>
          <w:sz w:val="22"/>
          <w:szCs w:val="22"/>
        </w:rPr>
        <w:t>任选</w:t>
      </w:r>
      <w:r>
        <w:rPr>
          <w:rFonts w:ascii="宋体" w:eastAsia="宋体" w:hAnsi="宋体" w:cs="宋体"/>
          <w:spacing w:val="-2"/>
          <w:position w:val="-2"/>
          <w:sz w:val="22"/>
          <w:szCs w:val="22"/>
        </w:rPr>
        <w:t>一</w:t>
      </w:r>
      <w:r>
        <w:rPr>
          <w:rFonts w:ascii="宋体" w:eastAsia="宋体" w:hAnsi="宋体" w:cs="宋体"/>
          <w:spacing w:val="0"/>
          <w:position w:val="-2"/>
          <w:sz w:val="22"/>
          <w:szCs w:val="22"/>
        </w:rPr>
        <w:t>个角</w:t>
      </w:r>
      <w:r>
        <w:rPr>
          <w:rFonts w:ascii="宋体" w:eastAsia="宋体" w:hAnsi="宋体" w:cs="宋体"/>
          <w:spacing w:val="-2"/>
          <w:position w:val="-2"/>
          <w:sz w:val="22"/>
          <w:szCs w:val="22"/>
        </w:rPr>
        <w:t>度</w:t>
      </w:r>
      <w:r>
        <w:rPr>
          <w:rFonts w:ascii="宋体" w:eastAsia="宋体" w:hAnsi="宋体" w:cs="宋体"/>
          <w:spacing w:val="-2"/>
          <w:position w:val="-2"/>
          <w:sz w:val="22"/>
          <w:szCs w:val="22"/>
        </w:rPr>
        <w:t>加</w:t>
      </w:r>
      <w:r>
        <w:rPr>
          <w:rFonts w:ascii="宋体" w:eastAsia="宋体" w:hAnsi="宋体" w:cs="宋体"/>
          <w:spacing w:val="0"/>
          <w:position w:val="-2"/>
          <w:sz w:val="22"/>
          <w:szCs w:val="22"/>
        </w:rPr>
        <w:t>以赏析</w:t>
      </w:r>
      <w:r>
        <w:rPr>
          <w:rFonts w:ascii="宋体" w:eastAsia="宋体" w:hAnsi="宋体" w:cs="宋体"/>
          <w:spacing w:val="-2"/>
          <w:position w:val="-2"/>
          <w:sz w:val="22"/>
          <w:szCs w:val="22"/>
        </w:rPr>
        <w:t>。</w:t>
      </w:r>
      <w:r>
        <w:rPr>
          <w:rFonts w:ascii="宋体" w:eastAsia="宋体" w:hAnsi="宋体" w:cs="宋体"/>
          <w:spacing w:val="1"/>
          <w:position w:val="-2"/>
          <w:sz w:val="22"/>
          <w:szCs w:val="22"/>
        </w:rPr>
        <w:t>（</w:t>
      </w:r>
      <w:r>
        <w:rPr>
          <w:rFonts w:ascii="宋体" w:eastAsia="宋体" w:hAnsi="宋体" w:cs="宋体"/>
          <w:spacing w:val="0"/>
          <w:position w:val="-2"/>
          <w:sz w:val="22"/>
          <w:szCs w:val="22"/>
        </w:rPr>
        <w:t>4</w:t>
      </w:r>
      <w:r>
        <w:rPr>
          <w:rFonts w:ascii="宋体" w:eastAsia="宋体" w:hAnsi="宋体" w:cs="宋体"/>
          <w:spacing w:val="0"/>
          <w:position w:val="-2"/>
          <w:sz w:val="22"/>
          <w:szCs w:val="22"/>
        </w:rPr>
        <w:t>分</w:t>
      </w:r>
      <w:r>
        <w:rPr>
          <w:rFonts w:ascii="宋体" w:eastAsia="宋体" w:hAnsi="宋体" w:cs="宋体"/>
          <w:spacing w:val="-2"/>
          <w:position w:val="-2"/>
          <w:sz w:val="22"/>
          <w:szCs w:val="22"/>
        </w:rPr>
        <w:t>）</w:t>
      </w:r>
      <w:r>
        <w:rPr>
          <w:rFonts w:ascii="宋体" w:eastAsia="宋体" w:hAnsi="宋体" w:cs="宋体"/>
          <w:spacing w:val="0"/>
          <w:position w:val="-2"/>
          <w:sz w:val="22"/>
          <w:szCs w:val="22"/>
        </w:rPr>
        <w:t xml:space="preserve"> </w:t>
      </w:r>
    </w:p>
    <w:p>
      <w:pPr>
        <w:spacing w:before="15" w:after="0" w:line="180" w:lineRule="auto"/>
        <w:ind w:left="118" w:right="996"/>
        <w:jc w:val="left"/>
        <w:rPr>
          <w:rFonts w:ascii="微软雅黑" w:eastAsia="微软雅黑" w:hAnsi="微软雅黑" w:cs="微软雅黑"/>
          <w:sz w:val="22"/>
          <w:szCs w:val="22"/>
        </w:rPr>
      </w:pPr>
      <w:r>
        <w:rPr>
          <w:rFonts w:ascii="宋体" w:eastAsia="宋体" w:hAnsi="宋体" w:cs="宋体"/>
          <w:sz w:val="22"/>
          <w:szCs w:val="22"/>
        </w:rPr>
        <w:t xml:space="preserve">    </w:t>
      </w:r>
      <w:r>
        <w:rPr>
          <w:rFonts w:ascii="微软雅黑" w:eastAsia="微软雅黑" w:hAnsi="微软雅黑" w:cs="微软雅黑"/>
          <w:spacing w:val="0"/>
          <w:w w:val="100"/>
          <w:sz w:val="22"/>
          <w:szCs w:val="22"/>
        </w:rPr>
        <w:t>我</w:t>
      </w:r>
      <w:r>
        <w:rPr>
          <w:rFonts w:ascii="微软雅黑" w:eastAsia="微软雅黑" w:hAnsi="微软雅黑" w:cs="微软雅黑"/>
          <w:spacing w:val="-2"/>
          <w:w w:val="100"/>
          <w:sz w:val="22"/>
          <w:szCs w:val="22"/>
        </w:rPr>
        <w:t>抱</w:t>
      </w:r>
      <w:r>
        <w:rPr>
          <w:rFonts w:ascii="微软雅黑" w:eastAsia="微软雅黑" w:hAnsi="微软雅黑" w:cs="微软雅黑"/>
          <w:spacing w:val="0"/>
          <w:w w:val="100"/>
          <w:sz w:val="22"/>
          <w:szCs w:val="22"/>
        </w:rPr>
        <w:t>着书</w:t>
      </w:r>
      <w:r>
        <w:rPr>
          <w:rFonts w:ascii="微软雅黑" w:eastAsia="微软雅黑" w:hAnsi="微软雅黑" w:cs="微软雅黑"/>
          <w:spacing w:val="-2"/>
          <w:w w:val="100"/>
          <w:sz w:val="22"/>
          <w:szCs w:val="22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2"/>
          <w:szCs w:val="22"/>
        </w:rPr>
        <w:t>飞</w:t>
      </w:r>
      <w:r>
        <w:rPr>
          <w:rFonts w:ascii="微软雅黑" w:eastAsia="微软雅黑" w:hAnsi="微软雅黑" w:cs="微软雅黑"/>
          <w:spacing w:val="0"/>
          <w:w w:val="100"/>
          <w:sz w:val="22"/>
          <w:szCs w:val="22"/>
        </w:rPr>
        <w:t>奔回</w:t>
      </w:r>
      <w:r>
        <w:rPr>
          <w:rFonts w:ascii="微软雅黑" w:eastAsia="微软雅黑" w:hAnsi="微软雅黑" w:cs="微软雅黑"/>
          <w:spacing w:val="-2"/>
          <w:w w:val="100"/>
          <w:sz w:val="22"/>
          <w:szCs w:val="22"/>
        </w:rPr>
        <w:t>家</w:t>
      </w:r>
      <w:r>
        <w:rPr>
          <w:rFonts w:ascii="微软雅黑" w:eastAsia="微软雅黑" w:hAnsi="微软雅黑" w:cs="微软雅黑"/>
          <w:spacing w:val="-2"/>
          <w:w w:val="100"/>
          <w:sz w:val="22"/>
          <w:szCs w:val="22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2"/>
          <w:szCs w:val="22"/>
        </w:rPr>
        <w:t>小心翼</w:t>
      </w:r>
      <w:r>
        <w:rPr>
          <w:rFonts w:ascii="微软雅黑" w:eastAsia="微软雅黑" w:hAnsi="微软雅黑" w:cs="微软雅黑"/>
          <w:spacing w:val="-2"/>
          <w:w w:val="100"/>
          <w:sz w:val="22"/>
          <w:szCs w:val="22"/>
        </w:rPr>
        <w:t>翼</w:t>
      </w:r>
      <w:r>
        <w:rPr>
          <w:rFonts w:ascii="微软雅黑" w:eastAsia="微软雅黑" w:hAnsi="微软雅黑" w:cs="微软雅黑"/>
          <w:spacing w:val="0"/>
          <w:w w:val="100"/>
          <w:sz w:val="22"/>
          <w:szCs w:val="22"/>
        </w:rPr>
        <w:t>放在</w:t>
      </w:r>
      <w:r>
        <w:rPr>
          <w:rFonts w:ascii="微软雅黑" w:eastAsia="微软雅黑" w:hAnsi="微软雅黑" w:cs="微软雅黑"/>
          <w:spacing w:val="-2"/>
          <w:w w:val="100"/>
          <w:sz w:val="22"/>
          <w:szCs w:val="22"/>
        </w:rPr>
        <w:t>床</w:t>
      </w:r>
      <w:r>
        <w:rPr>
          <w:rFonts w:ascii="微软雅黑" w:eastAsia="微软雅黑" w:hAnsi="微软雅黑" w:cs="微软雅黑"/>
          <w:spacing w:val="0"/>
          <w:w w:val="100"/>
          <w:sz w:val="22"/>
          <w:szCs w:val="22"/>
        </w:rPr>
        <w:t>头一</w:t>
      </w:r>
      <w:r>
        <w:rPr>
          <w:rFonts w:ascii="微软雅黑" w:eastAsia="微软雅黑" w:hAnsi="微软雅黑" w:cs="微软雅黑"/>
          <w:spacing w:val="-2"/>
          <w:w w:val="100"/>
          <w:sz w:val="22"/>
          <w:szCs w:val="22"/>
        </w:rPr>
        <w:t>角</w:t>
      </w:r>
      <w:r>
        <w:rPr>
          <w:rFonts w:ascii="微软雅黑" w:eastAsia="微软雅黑" w:hAnsi="微软雅黑" w:cs="微软雅黑"/>
          <w:spacing w:val="-2"/>
          <w:w w:val="100"/>
          <w:sz w:val="22"/>
          <w:szCs w:val="22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2"/>
          <w:szCs w:val="22"/>
        </w:rPr>
        <w:t>赶紧吃</w:t>
      </w:r>
      <w:r>
        <w:rPr>
          <w:rFonts w:ascii="微软雅黑" w:eastAsia="微软雅黑" w:hAnsi="微软雅黑" w:cs="微软雅黑"/>
          <w:spacing w:val="-2"/>
          <w:w w:val="100"/>
          <w:sz w:val="22"/>
          <w:szCs w:val="22"/>
        </w:rPr>
        <w:t>饭</w:t>
      </w:r>
      <w:r>
        <w:rPr>
          <w:rFonts w:ascii="微软雅黑" w:eastAsia="微软雅黑" w:hAnsi="微软雅黑" w:cs="微软雅黑"/>
          <w:spacing w:val="0"/>
          <w:w w:val="100"/>
          <w:sz w:val="22"/>
          <w:szCs w:val="22"/>
        </w:rPr>
        <w:t>写作业</w:t>
      </w:r>
      <w:r>
        <w:rPr>
          <w:rFonts w:ascii="微软雅黑" w:eastAsia="微软雅黑" w:hAnsi="微软雅黑" w:cs="微软雅黑"/>
          <w:spacing w:val="-5"/>
          <w:w w:val="100"/>
          <w:sz w:val="22"/>
          <w:szCs w:val="22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2"/>
          <w:szCs w:val="22"/>
        </w:rPr>
        <w:t>然</w:t>
      </w:r>
      <w:r>
        <w:rPr>
          <w:rFonts w:ascii="微软雅黑" w:eastAsia="微软雅黑" w:hAnsi="微软雅黑" w:cs="微软雅黑"/>
          <w:spacing w:val="-2"/>
          <w:w w:val="100"/>
          <w:sz w:val="22"/>
          <w:szCs w:val="22"/>
        </w:rPr>
        <w:t>后</w:t>
      </w:r>
      <w:r>
        <w:rPr>
          <w:rFonts w:ascii="微软雅黑" w:eastAsia="微软雅黑" w:hAnsi="微软雅黑" w:cs="微软雅黑"/>
          <w:spacing w:val="-2"/>
          <w:w w:val="100"/>
          <w:sz w:val="22"/>
          <w:szCs w:val="22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2"/>
          <w:szCs w:val="22"/>
        </w:rPr>
        <w:t>扎在灯下</w:t>
      </w:r>
      <w:r>
        <w:rPr>
          <w:rFonts w:ascii="微软雅黑" w:eastAsia="微软雅黑" w:hAnsi="微软雅黑" w:cs="微软雅黑"/>
          <w:spacing w:val="-5"/>
          <w:w w:val="100"/>
          <w:sz w:val="22"/>
          <w:szCs w:val="22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2"/>
          <w:szCs w:val="22"/>
        </w:rPr>
        <w:t>一声</w:t>
      </w:r>
      <w:r>
        <w:rPr>
          <w:rFonts w:ascii="微软雅黑" w:eastAsia="微软雅黑" w:hAnsi="微软雅黑" w:cs="微软雅黑"/>
          <w:spacing w:val="0"/>
          <w:w w:val="100"/>
          <w:sz w:val="22"/>
          <w:szCs w:val="22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2"/>
          <w:szCs w:val="22"/>
        </w:rPr>
        <w:t>不吭，</w:t>
      </w:r>
      <w:r>
        <w:rPr>
          <w:rFonts w:ascii="微软雅黑" w:eastAsia="微软雅黑" w:hAnsi="微软雅黑" w:cs="微软雅黑"/>
          <w:spacing w:val="-2"/>
          <w:w w:val="100"/>
          <w:sz w:val="22"/>
          <w:szCs w:val="22"/>
        </w:rPr>
        <w:t>一</w:t>
      </w:r>
      <w:r>
        <w:rPr>
          <w:rFonts w:ascii="微软雅黑" w:eastAsia="微软雅黑" w:hAnsi="微软雅黑" w:cs="微软雅黑"/>
          <w:spacing w:val="0"/>
          <w:w w:val="100"/>
          <w:sz w:val="22"/>
          <w:szCs w:val="22"/>
        </w:rPr>
        <w:t>页页</w:t>
      </w:r>
      <w:r>
        <w:rPr>
          <w:rFonts w:ascii="微软雅黑" w:eastAsia="微软雅黑" w:hAnsi="微软雅黑" w:cs="微软雅黑"/>
          <w:spacing w:val="-2"/>
          <w:w w:val="100"/>
          <w:sz w:val="22"/>
          <w:szCs w:val="22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2"/>
          <w:szCs w:val="22"/>
        </w:rPr>
        <w:t>仔仔</w:t>
      </w:r>
      <w:r>
        <w:rPr>
          <w:rFonts w:ascii="微软雅黑" w:eastAsia="微软雅黑" w:hAnsi="微软雅黑" w:cs="微软雅黑"/>
          <w:spacing w:val="-2"/>
          <w:w w:val="100"/>
          <w:sz w:val="22"/>
          <w:szCs w:val="22"/>
        </w:rPr>
        <w:t>细</w:t>
      </w:r>
      <w:r>
        <w:rPr>
          <w:rFonts w:ascii="微软雅黑" w:eastAsia="微软雅黑" w:hAnsi="微软雅黑" w:cs="微软雅黑"/>
          <w:spacing w:val="-2"/>
          <w:w w:val="100"/>
          <w:sz w:val="22"/>
          <w:szCs w:val="22"/>
        </w:rPr>
        <w:t>细</w:t>
      </w:r>
      <w:r>
        <w:rPr>
          <w:rFonts w:ascii="微软雅黑" w:eastAsia="微软雅黑" w:hAnsi="微软雅黑" w:cs="微软雅黑"/>
          <w:spacing w:val="0"/>
          <w:w w:val="100"/>
          <w:sz w:val="22"/>
          <w:szCs w:val="22"/>
        </w:rPr>
        <w:t>看过去。</w:t>
      </w:r>
    </w:p>
    <w:p>
      <w:pPr>
        <w:spacing w:before="0" w:after="0" w:line="286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color w:val="333333"/>
          <w:position w:val="-2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</w:t>
      </w:r>
      <w:r>
        <w:rPr>
          <w:rFonts w:ascii="宋体" w:eastAsia="宋体" w:hAnsi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2"/>
          <w:sz w:val="21"/>
          <w:szCs w:val="21"/>
        </w:rPr>
        <w:t xml:space="preserve"> </w:t>
      </w:r>
    </w:p>
    <w:p>
      <w:pPr>
        <w:spacing w:before="2" w:after="0" w:line="240" w:lineRule="auto"/>
        <w:ind w:left="118" w:right="-67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color w:val="333333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color w:val="333333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</w:rPr>
        <w:t xml:space="preserve">    </w:t>
      </w:r>
    </w:p>
    <w:p>
      <w:pPr>
        <w:spacing w:before="39" w:after="0" w:line="286" w:lineRule="exact"/>
        <w:ind w:left="118" w:right="1107"/>
        <w:jc w:val="left"/>
        <w:rPr>
          <w:rFonts w:ascii="宋体" w:eastAsia="宋体" w:hAnsi="宋体" w:cs="宋体"/>
          <w:sz w:val="22"/>
          <w:szCs w:val="22"/>
        </w:rPr>
      </w:pPr>
      <w:r>
        <w:rPr>
          <w:rFonts w:ascii="宋体" w:eastAsia="宋体" w:hAnsi="宋体" w:cs="宋体"/>
          <w:spacing w:val="0"/>
          <w:w w:val="100"/>
          <w:sz w:val="22"/>
          <w:szCs w:val="22"/>
        </w:rPr>
        <w:t>21.</w:t>
      </w:r>
      <w:r>
        <w:rPr>
          <w:rFonts w:ascii="宋体" w:eastAsia="宋体" w:hAnsi="宋体" w:cs="宋体"/>
          <w:spacing w:val="0"/>
          <w:w w:val="100"/>
          <w:sz w:val="22"/>
          <w:szCs w:val="22"/>
        </w:rPr>
        <w:t>作者</w:t>
      </w:r>
      <w:r>
        <w:rPr>
          <w:rFonts w:ascii="宋体" w:eastAsia="宋体" w:hAnsi="宋体" w:cs="宋体"/>
          <w:spacing w:val="-2"/>
          <w:w w:val="100"/>
          <w:sz w:val="22"/>
          <w:szCs w:val="22"/>
        </w:rPr>
        <w:t>回</w:t>
      </w:r>
      <w:r>
        <w:rPr>
          <w:rFonts w:ascii="宋体" w:eastAsia="宋体" w:hAnsi="宋体" w:cs="宋体"/>
          <w:spacing w:val="0"/>
          <w:w w:val="100"/>
          <w:sz w:val="22"/>
          <w:szCs w:val="22"/>
        </w:rPr>
        <w:t>味一</w:t>
      </w:r>
      <w:r>
        <w:rPr>
          <w:rFonts w:ascii="宋体" w:eastAsia="宋体" w:hAnsi="宋体" w:cs="宋体"/>
          <w:spacing w:val="-2"/>
          <w:w w:val="100"/>
          <w:sz w:val="22"/>
          <w:szCs w:val="22"/>
        </w:rPr>
        <w:t>路</w:t>
      </w:r>
      <w:r>
        <w:rPr>
          <w:rFonts w:ascii="宋体" w:eastAsia="宋体" w:hAnsi="宋体" w:cs="宋体"/>
          <w:spacing w:val="0"/>
          <w:w w:val="100"/>
          <w:sz w:val="22"/>
          <w:szCs w:val="22"/>
        </w:rPr>
        <w:t>走来</w:t>
      </w:r>
      <w:r>
        <w:rPr>
          <w:rFonts w:ascii="宋体" w:eastAsia="宋体" w:hAnsi="宋体" w:cs="宋体"/>
          <w:spacing w:val="-2"/>
          <w:w w:val="100"/>
          <w:sz w:val="22"/>
          <w:szCs w:val="22"/>
        </w:rPr>
        <w:t>的</w:t>
      </w:r>
      <w:r>
        <w:rPr>
          <w:rFonts w:ascii="宋体" w:eastAsia="宋体" w:hAnsi="宋体" w:cs="宋体"/>
          <w:spacing w:val="0"/>
          <w:w w:val="100"/>
          <w:sz w:val="22"/>
          <w:szCs w:val="22"/>
        </w:rPr>
        <w:t>读书时</w:t>
      </w:r>
      <w:r>
        <w:rPr>
          <w:rFonts w:ascii="宋体" w:eastAsia="宋体" w:hAnsi="宋体" w:cs="宋体"/>
          <w:spacing w:val="-2"/>
          <w:w w:val="100"/>
          <w:sz w:val="22"/>
          <w:szCs w:val="22"/>
        </w:rPr>
        <w:t>光</w:t>
      </w:r>
      <w:r>
        <w:rPr>
          <w:rFonts w:ascii="宋体" w:eastAsia="宋体" w:hAnsi="宋体" w:cs="宋体"/>
          <w:spacing w:val="0"/>
          <w:w w:val="100"/>
          <w:sz w:val="22"/>
          <w:szCs w:val="22"/>
        </w:rPr>
        <w:t>，写</w:t>
      </w:r>
      <w:r>
        <w:rPr>
          <w:rFonts w:ascii="宋体" w:eastAsia="宋体" w:hAnsi="宋体" w:cs="宋体"/>
          <w:spacing w:val="-2"/>
          <w:w w:val="100"/>
          <w:sz w:val="22"/>
          <w:szCs w:val="22"/>
        </w:rPr>
        <w:t>到</w:t>
      </w:r>
      <w:r>
        <w:rPr>
          <w:rFonts w:ascii="宋体" w:eastAsia="宋体" w:hAnsi="宋体" w:cs="宋体"/>
          <w:spacing w:val="0"/>
          <w:w w:val="100"/>
          <w:sz w:val="22"/>
          <w:szCs w:val="22"/>
        </w:rPr>
        <w:t>“素</w:t>
      </w:r>
      <w:r>
        <w:rPr>
          <w:rFonts w:ascii="宋体" w:eastAsia="宋体" w:hAnsi="宋体" w:cs="宋体"/>
          <w:spacing w:val="-2"/>
          <w:w w:val="100"/>
          <w:sz w:val="22"/>
          <w:szCs w:val="22"/>
        </w:rPr>
        <w:t>手</w:t>
      </w:r>
      <w:r>
        <w:rPr>
          <w:rFonts w:ascii="宋体" w:eastAsia="宋体" w:hAnsi="宋体" w:cs="宋体"/>
          <w:spacing w:val="-2"/>
          <w:w w:val="100"/>
          <w:sz w:val="22"/>
          <w:szCs w:val="22"/>
        </w:rPr>
        <w:t>拈</w:t>
      </w:r>
      <w:r>
        <w:rPr>
          <w:rFonts w:ascii="宋体" w:eastAsia="宋体" w:hAnsi="宋体" w:cs="宋体"/>
          <w:spacing w:val="0"/>
          <w:w w:val="100"/>
          <w:sz w:val="22"/>
          <w:szCs w:val="22"/>
        </w:rPr>
        <w:t>花，好</w:t>
      </w:r>
      <w:r>
        <w:rPr>
          <w:rFonts w:ascii="宋体" w:eastAsia="宋体" w:hAnsi="宋体" w:cs="宋体"/>
          <w:spacing w:val="-2"/>
          <w:w w:val="100"/>
          <w:sz w:val="22"/>
          <w:szCs w:val="22"/>
        </w:rPr>
        <w:t>似</w:t>
      </w:r>
      <w:r>
        <w:rPr>
          <w:rFonts w:ascii="宋体" w:eastAsia="宋体" w:hAnsi="宋体" w:cs="宋体"/>
          <w:spacing w:val="0"/>
          <w:w w:val="100"/>
          <w:sz w:val="22"/>
          <w:szCs w:val="22"/>
        </w:rPr>
        <w:t>故人</w:t>
      </w:r>
      <w:r>
        <w:rPr>
          <w:rFonts w:ascii="宋体" w:eastAsia="宋体" w:hAnsi="宋体" w:cs="宋体"/>
          <w:spacing w:val="-2"/>
          <w:w w:val="100"/>
          <w:sz w:val="22"/>
          <w:szCs w:val="22"/>
        </w:rPr>
        <w:t>来</w:t>
      </w:r>
      <w:r>
        <w:rPr>
          <w:rFonts w:ascii="宋体" w:eastAsia="宋体" w:hAnsi="宋体" w:cs="宋体"/>
          <w:spacing w:val="0"/>
          <w:w w:val="100"/>
          <w:sz w:val="22"/>
          <w:szCs w:val="22"/>
        </w:rPr>
        <w:t>”，</w:t>
      </w:r>
      <w:r>
        <w:rPr>
          <w:rFonts w:ascii="宋体" w:eastAsia="宋体" w:hAnsi="宋体" w:cs="宋体"/>
          <w:spacing w:val="-2"/>
          <w:w w:val="100"/>
          <w:sz w:val="22"/>
          <w:szCs w:val="22"/>
        </w:rPr>
        <w:t>句</w:t>
      </w:r>
      <w:r>
        <w:rPr>
          <w:rFonts w:ascii="宋体" w:eastAsia="宋体" w:hAnsi="宋体" w:cs="宋体"/>
          <w:spacing w:val="-2"/>
          <w:w w:val="100"/>
          <w:sz w:val="22"/>
          <w:szCs w:val="22"/>
        </w:rPr>
        <w:t>中</w:t>
      </w:r>
      <w:r>
        <w:rPr>
          <w:rFonts w:ascii="宋体" w:eastAsia="宋体" w:hAnsi="宋体" w:cs="宋体"/>
          <w:spacing w:val="0"/>
          <w:w w:val="100"/>
          <w:sz w:val="22"/>
          <w:szCs w:val="22"/>
        </w:rPr>
        <w:t>的“花</w:t>
      </w:r>
      <w:r>
        <w:rPr>
          <w:rFonts w:ascii="宋体" w:eastAsia="宋体" w:hAnsi="宋体" w:cs="宋体"/>
          <w:spacing w:val="-2"/>
          <w:w w:val="100"/>
          <w:sz w:val="22"/>
          <w:szCs w:val="22"/>
        </w:rPr>
        <w:t>”</w:t>
      </w:r>
      <w:r>
        <w:rPr>
          <w:rFonts w:ascii="宋体" w:eastAsia="宋体" w:hAnsi="宋体" w:cs="宋体"/>
          <w:spacing w:val="0"/>
          <w:w w:val="100"/>
          <w:sz w:val="22"/>
          <w:szCs w:val="22"/>
        </w:rPr>
        <w:t>指的</w:t>
      </w:r>
      <w:r>
        <w:rPr>
          <w:rFonts w:ascii="宋体" w:eastAsia="宋体" w:hAnsi="宋体" w:cs="宋体"/>
          <w:spacing w:val="-2"/>
          <w:w w:val="100"/>
          <w:sz w:val="22"/>
          <w:szCs w:val="22"/>
        </w:rPr>
        <w:t>是</w:t>
      </w:r>
      <w:r>
        <w:rPr>
          <w:rFonts w:ascii="宋体" w:eastAsia="宋体" w:hAnsi="宋体" w:cs="宋体"/>
          <w:spacing w:val="0"/>
          <w:w w:val="100"/>
          <w:sz w:val="22"/>
          <w:szCs w:val="22"/>
        </w:rPr>
        <w:t>什</w:t>
      </w:r>
      <w:r>
        <w:rPr>
          <w:rFonts w:ascii="宋体" w:eastAsia="宋体" w:hAnsi="宋体" w:cs="宋体"/>
          <w:spacing w:val="0"/>
          <w:w w:val="100"/>
          <w:sz w:val="22"/>
          <w:szCs w:val="22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2"/>
          <w:szCs w:val="22"/>
        </w:rPr>
        <w:t>么？这</w:t>
      </w:r>
      <w:r>
        <w:rPr>
          <w:rFonts w:ascii="宋体" w:eastAsia="宋体" w:hAnsi="宋体" w:cs="宋体"/>
          <w:spacing w:val="-2"/>
          <w:w w:val="100"/>
          <w:sz w:val="22"/>
          <w:szCs w:val="22"/>
        </w:rPr>
        <w:t>句</w:t>
      </w:r>
      <w:r>
        <w:rPr>
          <w:rFonts w:ascii="宋体" w:eastAsia="宋体" w:hAnsi="宋体" w:cs="宋体"/>
          <w:spacing w:val="0"/>
          <w:w w:val="100"/>
          <w:sz w:val="22"/>
          <w:szCs w:val="22"/>
        </w:rPr>
        <w:t>话表</w:t>
      </w:r>
      <w:r>
        <w:rPr>
          <w:rFonts w:ascii="宋体" w:eastAsia="宋体" w:hAnsi="宋体" w:cs="宋体"/>
          <w:spacing w:val="-2"/>
          <w:w w:val="100"/>
          <w:sz w:val="22"/>
          <w:szCs w:val="22"/>
        </w:rPr>
        <w:t>达</w:t>
      </w:r>
      <w:r>
        <w:rPr>
          <w:rFonts w:ascii="宋体" w:eastAsia="宋体" w:hAnsi="宋体" w:cs="宋体"/>
          <w:spacing w:val="0"/>
          <w:w w:val="100"/>
          <w:sz w:val="22"/>
          <w:szCs w:val="22"/>
        </w:rPr>
        <w:t>了作</w:t>
      </w:r>
      <w:r>
        <w:rPr>
          <w:rFonts w:ascii="宋体" w:eastAsia="宋体" w:hAnsi="宋体" w:cs="宋体"/>
          <w:spacing w:val="-2"/>
          <w:w w:val="100"/>
          <w:sz w:val="22"/>
          <w:szCs w:val="22"/>
        </w:rPr>
        <w:t>者</w:t>
      </w:r>
      <w:r>
        <w:rPr>
          <w:rFonts w:ascii="宋体" w:eastAsia="宋体" w:hAnsi="宋体" w:cs="宋体"/>
          <w:spacing w:val="-2"/>
          <w:w w:val="100"/>
          <w:sz w:val="22"/>
          <w:szCs w:val="22"/>
        </w:rPr>
        <w:t>怎</w:t>
      </w:r>
      <w:r>
        <w:rPr>
          <w:rFonts w:ascii="宋体" w:eastAsia="宋体" w:hAnsi="宋体" w:cs="宋体"/>
          <w:spacing w:val="0"/>
          <w:w w:val="100"/>
          <w:sz w:val="22"/>
          <w:szCs w:val="22"/>
        </w:rPr>
        <w:t>样的情</w:t>
      </w:r>
      <w:r>
        <w:rPr>
          <w:rFonts w:ascii="宋体" w:eastAsia="宋体" w:hAnsi="宋体" w:cs="宋体"/>
          <w:spacing w:val="-2"/>
          <w:w w:val="100"/>
          <w:sz w:val="22"/>
          <w:szCs w:val="22"/>
        </w:rPr>
        <w:t>感</w:t>
      </w:r>
      <w:r>
        <w:rPr>
          <w:rFonts w:ascii="宋体" w:eastAsia="宋体" w:hAnsi="宋体" w:cs="宋体"/>
          <w:spacing w:val="0"/>
          <w:w w:val="100"/>
          <w:sz w:val="22"/>
          <w:szCs w:val="22"/>
        </w:rPr>
        <w:t>？</w:t>
      </w:r>
      <w:r>
        <w:rPr>
          <w:rFonts w:ascii="宋体" w:eastAsia="宋体" w:hAnsi="宋体" w:cs="宋体"/>
          <w:spacing w:val="1"/>
          <w:w w:val="100"/>
          <w:sz w:val="22"/>
          <w:szCs w:val="22"/>
        </w:rPr>
        <w:t>（</w:t>
      </w:r>
      <w:r>
        <w:rPr>
          <w:rFonts w:ascii="宋体" w:eastAsia="宋体" w:hAnsi="宋体" w:cs="宋体"/>
          <w:spacing w:val="0"/>
          <w:w w:val="100"/>
          <w:sz w:val="22"/>
          <w:szCs w:val="22"/>
        </w:rPr>
        <w:t>4</w:t>
      </w:r>
      <w:r>
        <w:rPr>
          <w:rFonts w:ascii="宋体" w:eastAsia="宋体" w:hAnsi="宋体" w:cs="宋体"/>
          <w:spacing w:val="-2"/>
          <w:w w:val="100"/>
          <w:sz w:val="22"/>
          <w:szCs w:val="22"/>
        </w:rPr>
        <w:t>分）</w:t>
      </w:r>
      <w:r>
        <w:rPr>
          <w:rFonts w:ascii="宋体" w:eastAsia="宋体" w:hAnsi="宋体" w:cs="宋体"/>
          <w:spacing w:val="0"/>
          <w:w w:val="100"/>
          <w:sz w:val="22"/>
          <w:szCs w:val="22"/>
        </w:rPr>
        <w:t xml:space="preserve"> </w:t>
      </w:r>
    </w:p>
    <w:p>
      <w:pPr>
        <w:spacing w:before="0" w:after="0" w:line="272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color w:val="333333"/>
          <w:position w:val="-1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1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1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1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1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1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1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1"/>
          <w:sz w:val="21"/>
          <w:szCs w:val="21"/>
          <w:u w:val="single" w:color="333333"/>
        </w:rPr>
        <w:t xml:space="preserve">  </w:t>
      </w:r>
      <w:r>
        <w:rPr>
          <w:rFonts w:ascii="宋体" w:eastAsia="宋体" w:hAnsi="宋体" w:cs="宋体"/>
          <w:color w:val="333333"/>
          <w:spacing w:val="0"/>
          <w:position w:val="-1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1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1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1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1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1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1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1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1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1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1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1"/>
          <w:sz w:val="21"/>
          <w:szCs w:val="21"/>
          <w:u w:val="single" w:color="333333"/>
        </w:rPr>
        <w:t xml:space="preserve">  </w:t>
      </w:r>
      <w:r>
        <w:rPr>
          <w:rFonts w:ascii="宋体" w:eastAsia="宋体" w:hAnsi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1"/>
          <w:sz w:val="21"/>
          <w:szCs w:val="21"/>
        </w:rPr>
        <w:t xml:space="preserve"> </w:t>
      </w:r>
    </w:p>
    <w:p>
      <w:pPr>
        <w:spacing w:before="2" w:after="0" w:line="240" w:lineRule="auto"/>
        <w:ind w:left="118" w:right="-67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color w:val="333333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color w:val="333333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</w:rPr>
        <w:t xml:space="preserve">    </w:t>
      </w:r>
    </w:p>
    <w:p>
      <w:pPr>
        <w:spacing w:before="0" w:after="0" w:line="299" w:lineRule="exact"/>
        <w:ind w:left="118" w:right="-20"/>
        <w:jc w:val="left"/>
        <w:rPr>
          <w:rFonts w:ascii="宋体" w:eastAsia="宋体" w:hAnsi="宋体" w:cs="宋体"/>
          <w:sz w:val="22"/>
          <w:szCs w:val="22"/>
        </w:rPr>
      </w:pPr>
      <w:r>
        <w:rPr>
          <w:rFonts w:ascii="宋体" w:eastAsia="宋体" w:hAnsi="宋体" w:cs="宋体"/>
          <w:position w:val="-2"/>
          <w:sz w:val="22"/>
          <w:szCs w:val="22"/>
        </w:rPr>
        <w:t>22.</w:t>
      </w:r>
      <w:r>
        <w:rPr>
          <w:rFonts w:ascii="宋体" w:eastAsia="宋体" w:hAnsi="宋体" w:cs="宋体"/>
          <w:position w:val="-2"/>
          <w:sz w:val="22"/>
          <w:szCs w:val="22"/>
        </w:rPr>
        <w:t>结合</w:t>
      </w:r>
      <w:r>
        <w:rPr>
          <w:rFonts w:ascii="宋体" w:eastAsia="宋体" w:hAnsi="宋体" w:cs="宋体"/>
          <w:spacing w:val="-2"/>
          <w:position w:val="-2"/>
          <w:sz w:val="22"/>
          <w:szCs w:val="22"/>
        </w:rPr>
        <w:t>全</w:t>
      </w:r>
      <w:r>
        <w:rPr>
          <w:rFonts w:ascii="宋体" w:eastAsia="宋体" w:hAnsi="宋体" w:cs="宋体"/>
          <w:spacing w:val="0"/>
          <w:position w:val="-2"/>
          <w:sz w:val="22"/>
          <w:szCs w:val="22"/>
        </w:rPr>
        <w:t>文，</w:t>
      </w:r>
      <w:r>
        <w:rPr>
          <w:rFonts w:ascii="宋体" w:eastAsia="宋体" w:hAnsi="宋体" w:cs="宋体"/>
          <w:spacing w:val="-2"/>
          <w:position w:val="-2"/>
          <w:sz w:val="22"/>
          <w:szCs w:val="22"/>
        </w:rPr>
        <w:t>写</w:t>
      </w:r>
      <w:r>
        <w:rPr>
          <w:rFonts w:ascii="宋体" w:eastAsia="宋体" w:hAnsi="宋体" w:cs="宋体"/>
          <w:spacing w:val="0"/>
          <w:position w:val="-2"/>
          <w:sz w:val="22"/>
          <w:szCs w:val="22"/>
        </w:rPr>
        <w:t>出你</w:t>
      </w:r>
      <w:r>
        <w:rPr>
          <w:rFonts w:ascii="宋体" w:eastAsia="宋体" w:hAnsi="宋体" w:cs="宋体"/>
          <w:spacing w:val="-2"/>
          <w:position w:val="-2"/>
          <w:sz w:val="22"/>
          <w:szCs w:val="22"/>
        </w:rPr>
        <w:t>对</w:t>
      </w:r>
      <w:r>
        <w:rPr>
          <w:rFonts w:ascii="宋体" w:eastAsia="宋体" w:hAnsi="宋体" w:cs="宋体"/>
          <w:spacing w:val="0"/>
          <w:position w:val="-2"/>
          <w:sz w:val="22"/>
          <w:szCs w:val="22"/>
        </w:rPr>
        <w:t>文末画</w:t>
      </w:r>
      <w:r>
        <w:rPr>
          <w:rFonts w:ascii="宋体" w:eastAsia="宋体" w:hAnsi="宋体" w:cs="宋体"/>
          <w:spacing w:val="-2"/>
          <w:position w:val="-2"/>
          <w:sz w:val="22"/>
          <w:szCs w:val="22"/>
        </w:rPr>
        <w:t>线</w:t>
      </w:r>
      <w:r>
        <w:rPr>
          <w:rFonts w:ascii="宋体" w:eastAsia="宋体" w:hAnsi="宋体" w:cs="宋体"/>
          <w:spacing w:val="0"/>
          <w:position w:val="-2"/>
          <w:sz w:val="22"/>
          <w:szCs w:val="22"/>
        </w:rPr>
        <w:t>句子</w:t>
      </w:r>
      <w:r>
        <w:rPr>
          <w:rFonts w:ascii="宋体" w:eastAsia="宋体" w:hAnsi="宋体" w:cs="宋体"/>
          <w:spacing w:val="-2"/>
          <w:position w:val="-2"/>
          <w:sz w:val="22"/>
          <w:szCs w:val="22"/>
        </w:rPr>
        <w:t>的</w:t>
      </w:r>
      <w:r>
        <w:rPr>
          <w:rFonts w:ascii="宋体" w:eastAsia="宋体" w:hAnsi="宋体" w:cs="宋体"/>
          <w:spacing w:val="0"/>
          <w:position w:val="-2"/>
          <w:sz w:val="22"/>
          <w:szCs w:val="22"/>
        </w:rPr>
        <w:t>理解</w:t>
      </w:r>
      <w:r>
        <w:rPr>
          <w:rFonts w:ascii="宋体" w:eastAsia="宋体" w:hAnsi="宋体" w:cs="宋体"/>
          <w:spacing w:val="-2"/>
          <w:position w:val="-2"/>
          <w:sz w:val="22"/>
          <w:szCs w:val="22"/>
        </w:rPr>
        <w:t>。</w:t>
      </w:r>
      <w:r>
        <w:rPr>
          <w:rFonts w:ascii="宋体" w:eastAsia="宋体" w:hAnsi="宋体" w:cs="宋体"/>
          <w:spacing w:val="-1"/>
          <w:position w:val="-2"/>
          <w:sz w:val="22"/>
          <w:szCs w:val="22"/>
        </w:rPr>
        <w:t>（</w:t>
      </w:r>
      <w:r>
        <w:rPr>
          <w:rFonts w:ascii="宋体" w:eastAsia="宋体" w:hAnsi="宋体" w:cs="宋体"/>
          <w:spacing w:val="0"/>
          <w:position w:val="-2"/>
          <w:sz w:val="22"/>
          <w:szCs w:val="22"/>
        </w:rPr>
        <w:t>4</w:t>
      </w:r>
      <w:r>
        <w:rPr>
          <w:rFonts w:ascii="宋体" w:eastAsia="宋体" w:hAnsi="宋体" w:cs="宋体"/>
          <w:spacing w:val="0"/>
          <w:position w:val="-2"/>
          <w:sz w:val="22"/>
          <w:szCs w:val="22"/>
        </w:rPr>
        <w:t>分</w:t>
      </w:r>
      <w:r>
        <w:rPr>
          <w:rFonts w:ascii="宋体" w:eastAsia="宋体" w:hAnsi="宋体" w:cs="宋体"/>
          <w:spacing w:val="-2"/>
          <w:position w:val="-2"/>
          <w:sz w:val="22"/>
          <w:szCs w:val="22"/>
        </w:rPr>
        <w:t>）</w:t>
      </w:r>
      <w:r>
        <w:rPr>
          <w:rFonts w:ascii="宋体" w:eastAsia="宋体" w:hAnsi="宋体" w:cs="宋体"/>
          <w:spacing w:val="0"/>
          <w:position w:val="-2"/>
          <w:sz w:val="22"/>
          <w:szCs w:val="22"/>
        </w:rPr>
        <w:t xml:space="preserve"> </w:t>
      </w:r>
    </w:p>
    <w:p>
      <w:pPr>
        <w:spacing w:before="0" w:after="0" w:line="313" w:lineRule="exact"/>
        <w:ind w:left="118" w:right="-20"/>
        <w:jc w:val="left"/>
        <w:rPr>
          <w:rFonts w:ascii="微软雅黑" w:eastAsia="微软雅黑" w:hAnsi="微软雅黑" w:cs="微软雅黑"/>
          <w:sz w:val="22"/>
          <w:szCs w:val="22"/>
        </w:rPr>
      </w:pPr>
      <w:r>
        <w:rPr>
          <w:rFonts w:ascii="宋体" w:eastAsia="宋体" w:hAnsi="宋体" w:cs="宋体"/>
          <w:position w:val="0"/>
          <w:sz w:val="22"/>
          <w:szCs w:val="22"/>
        </w:rPr>
        <w:t xml:space="preserve">   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2"/>
          <w:szCs w:val="22"/>
        </w:rPr>
        <w:t>这好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2"/>
          <w:szCs w:val="22"/>
        </w:rPr>
        <w:t>玩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2"/>
          <w:szCs w:val="22"/>
        </w:rPr>
        <w:t>的读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2"/>
          <w:szCs w:val="22"/>
        </w:rPr>
        <w:t>书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2"/>
          <w:szCs w:val="22"/>
        </w:rPr>
        <w:t>往事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2"/>
          <w:szCs w:val="22"/>
        </w:rPr>
        <w:t>，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2"/>
          <w:szCs w:val="22"/>
        </w:rPr>
        <w:t>想想就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2"/>
          <w:szCs w:val="22"/>
        </w:rPr>
        <w:t>笑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2"/>
          <w:szCs w:val="22"/>
        </w:rPr>
        <w:t>意盎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2"/>
          <w:szCs w:val="22"/>
        </w:rPr>
        <w:t>然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2"/>
          <w:szCs w:val="22"/>
        </w:rPr>
        <w:t>，关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2"/>
          <w:szCs w:val="22"/>
        </w:rPr>
        <w:t>乎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2"/>
          <w:szCs w:val="22"/>
        </w:rPr>
        <w:t>经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2"/>
          <w:szCs w:val="22"/>
        </w:rPr>
        <w:t>脉，关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2"/>
          <w:szCs w:val="22"/>
        </w:rPr>
        <w:t>乎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2"/>
          <w:szCs w:val="22"/>
        </w:rPr>
        <w:t>底气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2"/>
          <w:szCs w:val="22"/>
        </w:rPr>
        <w:t>，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2"/>
          <w:szCs w:val="22"/>
        </w:rPr>
        <w:t>怎不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2"/>
          <w:szCs w:val="22"/>
        </w:rPr>
        <w:t>值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2"/>
          <w:szCs w:val="22"/>
        </w:rPr>
        <w:t>得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2"/>
          <w:szCs w:val="22"/>
        </w:rPr>
        <w:t>终生记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2"/>
          <w:szCs w:val="22"/>
        </w:rPr>
        <w:t>忆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2"/>
          <w:szCs w:val="22"/>
        </w:rPr>
        <w:t>？</w:t>
      </w:r>
    </w:p>
    <w:p>
      <w:pPr>
        <w:spacing w:before="0" w:after="0" w:line="272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color w:val="333333"/>
          <w:position w:val="-1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1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1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1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1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1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1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1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1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1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1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1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1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1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1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1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1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1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1"/>
          <w:sz w:val="21"/>
          <w:szCs w:val="21"/>
          <w:u w:val="single" w:color="333333"/>
        </w:rPr>
        <w:t xml:space="preserve">  </w:t>
      </w:r>
      <w:r>
        <w:rPr>
          <w:rFonts w:ascii="宋体" w:eastAsia="宋体" w:hAnsi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1"/>
          <w:sz w:val="21"/>
          <w:szCs w:val="21"/>
        </w:rPr>
        <w:t xml:space="preserve"> </w:t>
      </w:r>
    </w:p>
    <w:p>
      <w:pPr>
        <w:spacing w:before="2" w:after="0" w:line="240" w:lineRule="auto"/>
        <w:ind w:left="118" w:right="-67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color w:val="333333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color w:val="333333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</w:rPr>
        <w:t xml:space="preserve">    </w:t>
      </w:r>
    </w:p>
    <w:p>
      <w:pPr>
        <w:spacing w:before="3" w:after="0" w:line="280" w:lineRule="exact"/>
        <w:jc w:val="left"/>
        <w:rPr>
          <w:sz w:val="28"/>
          <w:szCs w:val="28"/>
        </w:rPr>
      </w:pPr>
    </w:p>
    <w:p>
      <w:pPr>
        <w:spacing w:before="0" w:after="0" w:line="287" w:lineRule="exact"/>
        <w:ind w:left="118" w:right="-20"/>
        <w:jc w:val="left"/>
        <w:rPr>
          <w:rFonts w:ascii="黑体" w:eastAsia="黑体" w:hAnsi="黑体" w:cs="黑体"/>
          <w:sz w:val="21"/>
          <w:szCs w:val="21"/>
        </w:rPr>
      </w:pPr>
      <w:r>
        <w:rPr>
          <w:rFonts w:ascii="黑体" w:eastAsia="黑体" w:hAnsi="黑体" w:cs="黑体"/>
          <w:spacing w:val="0"/>
          <w:w w:val="100"/>
          <w:position w:val="0"/>
          <w:sz w:val="21"/>
          <w:szCs w:val="21"/>
        </w:rPr>
        <w:t>三、作文</w:t>
      </w:r>
      <w:r>
        <w:rPr>
          <w:rFonts w:ascii="黑体" w:eastAsia="黑体" w:hAnsi="黑体" w:cs="黑体"/>
          <w:spacing w:val="-106"/>
          <w:w w:val="100"/>
          <w:position w:val="0"/>
          <w:sz w:val="21"/>
          <w:szCs w:val="21"/>
        </w:rPr>
        <w:t>。</w:t>
      </w:r>
      <w:r>
        <w:rPr>
          <w:rFonts w:ascii="黑体" w:eastAsia="黑体" w:hAnsi="黑体" w:cs="黑体"/>
          <w:spacing w:val="0"/>
          <w:w w:val="100"/>
          <w:positio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60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+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3</w:t>
      </w:r>
      <w:r>
        <w:rPr>
          <w:rFonts w:ascii="黑体" w:eastAsia="黑体" w:hAnsi="黑体" w:cs="黑体"/>
          <w:spacing w:val="0"/>
          <w:w w:val="100"/>
          <w:position w:val="0"/>
          <w:sz w:val="21"/>
          <w:szCs w:val="21"/>
        </w:rPr>
        <w:t>分）</w:t>
      </w:r>
    </w:p>
    <w:p>
      <w:pPr>
        <w:spacing w:before="12" w:after="0" w:line="182" w:lineRule="auto"/>
        <w:ind w:left="118" w:right="992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23.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4"/>
          <w:szCs w:val="24"/>
        </w:rPr>
        <w:t>汪国真在他的诗</w:t>
      </w:r>
      <w:r>
        <w:rPr>
          <w:rFonts w:ascii="微软雅黑" w:eastAsia="微软雅黑" w:hAnsi="微软雅黑" w:cs="微软雅黑"/>
          <w:spacing w:val="-2"/>
          <w:w w:val="100"/>
          <w:sz w:val="24"/>
          <w:szCs w:val="24"/>
        </w:rPr>
        <w:t>歌</w:t>
      </w:r>
      <w:r>
        <w:rPr>
          <w:rFonts w:ascii="微软雅黑" w:eastAsia="微软雅黑" w:hAnsi="微软雅黑" w:cs="微软雅黑"/>
          <w:spacing w:val="0"/>
          <w:w w:val="100"/>
          <w:sz w:val="24"/>
          <w:szCs w:val="24"/>
        </w:rPr>
        <w:t>里说</w:t>
      </w:r>
      <w:r>
        <w:rPr>
          <w:rFonts w:ascii="微软雅黑" w:eastAsia="微软雅黑" w:hAnsi="微软雅黑" w:cs="微软雅黑"/>
          <w:spacing w:val="-23"/>
          <w:w w:val="100"/>
          <w:sz w:val="24"/>
          <w:szCs w:val="24"/>
        </w:rPr>
        <w:t>：</w:t>
      </w:r>
      <w:r>
        <w:rPr>
          <w:rFonts w:ascii="微软雅黑" w:eastAsia="微软雅黑" w:hAnsi="微软雅黑" w:cs="微软雅黑"/>
          <w:spacing w:val="0"/>
          <w:w w:val="100"/>
          <w:sz w:val="24"/>
          <w:szCs w:val="24"/>
        </w:rPr>
        <w:t>“给我一个微笑就够了</w:t>
      </w:r>
      <w:r>
        <w:rPr>
          <w:rFonts w:ascii="Arial" w:eastAsia="Arial" w:hAnsi="Arial" w:cs="Arial"/>
          <w:spacing w:val="0"/>
          <w:w w:val="179"/>
          <w:sz w:val="24"/>
          <w:szCs w:val="24"/>
        </w:rPr>
        <w:t>/</w:t>
      </w:r>
      <w:r>
        <w:rPr>
          <w:rFonts w:ascii="微软雅黑" w:eastAsia="微软雅黑" w:hAnsi="微软雅黑" w:cs="微软雅黑"/>
          <w:spacing w:val="0"/>
          <w:w w:val="100"/>
          <w:sz w:val="24"/>
          <w:szCs w:val="24"/>
        </w:rPr>
        <w:t>如薄酒一杯</w:t>
      </w:r>
      <w:r>
        <w:rPr>
          <w:rFonts w:ascii="微软雅黑" w:eastAsia="微软雅黑" w:hAnsi="微软雅黑" w:cs="微软雅黑"/>
          <w:spacing w:val="-24"/>
          <w:w w:val="100"/>
          <w:sz w:val="24"/>
          <w:szCs w:val="24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4"/>
          <w:szCs w:val="24"/>
        </w:rPr>
        <w:t>像柔风一</w:t>
      </w:r>
      <w:r>
        <w:rPr>
          <w:rFonts w:ascii="微软雅黑" w:eastAsia="微软雅黑" w:hAnsi="微软雅黑" w:cs="微软雅黑"/>
          <w:spacing w:val="1"/>
          <w:w w:val="100"/>
          <w:sz w:val="24"/>
          <w:szCs w:val="24"/>
        </w:rPr>
        <w:t>缕</w:t>
      </w:r>
      <w:r>
        <w:rPr>
          <w:rFonts w:ascii="Arial" w:eastAsia="Arial" w:hAnsi="Arial" w:cs="Arial"/>
          <w:spacing w:val="0"/>
          <w:w w:val="179"/>
          <w:sz w:val="24"/>
          <w:szCs w:val="24"/>
        </w:rPr>
        <w:t>/</w:t>
      </w:r>
      <w:r>
        <w:rPr>
          <w:rFonts w:ascii="微软雅黑" w:eastAsia="微软雅黑" w:hAnsi="微软雅黑" w:cs="微软雅黑"/>
          <w:spacing w:val="0"/>
          <w:w w:val="100"/>
          <w:sz w:val="24"/>
          <w:szCs w:val="24"/>
        </w:rPr>
        <w:t>这就是</w:t>
      </w:r>
      <w:r>
        <w:rPr>
          <w:rFonts w:ascii="微软雅黑" w:eastAsia="微软雅黑" w:hAnsi="微软雅黑" w:cs="微软雅黑"/>
          <w:spacing w:val="0"/>
          <w:w w:val="100"/>
          <w:sz w:val="24"/>
          <w:szCs w:val="24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4"/>
          <w:szCs w:val="24"/>
        </w:rPr>
        <w:t>一篇最动人的宣言</w:t>
      </w:r>
      <w:r>
        <w:rPr>
          <w:rFonts w:ascii="微软雅黑" w:eastAsia="微软雅黑" w:hAnsi="微软雅黑" w:cs="微软雅黑"/>
          <w:spacing w:val="1"/>
          <w:w w:val="100"/>
          <w:sz w:val="24"/>
          <w:szCs w:val="24"/>
        </w:rPr>
        <w:t>呵</w:t>
      </w:r>
      <w:r>
        <w:rPr>
          <w:rFonts w:ascii="Arial" w:eastAsia="Arial" w:hAnsi="Arial" w:cs="Arial"/>
          <w:spacing w:val="0"/>
          <w:w w:val="179"/>
          <w:sz w:val="24"/>
          <w:szCs w:val="24"/>
        </w:rPr>
        <w:t>/</w:t>
      </w:r>
      <w:r>
        <w:rPr>
          <w:rFonts w:ascii="微软雅黑" w:eastAsia="微软雅黑" w:hAnsi="微软雅黑" w:cs="微软雅黑"/>
          <w:spacing w:val="0"/>
          <w:w w:val="100"/>
          <w:sz w:val="24"/>
          <w:szCs w:val="24"/>
        </w:rPr>
        <w:t>仿佛春天，温馨又飘逸。”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</w:p>
    <w:p>
      <w:pPr>
        <w:tabs>
          <w:tab w:val="left" w:pos="2240"/>
        </w:tabs>
        <w:spacing w:before="0" w:after="0" w:line="291" w:lineRule="exact"/>
        <w:ind w:left="118" w:right="-2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position w:val="-1"/>
          <w:sz w:val="24"/>
          <w:szCs w:val="24"/>
        </w:rPr>
        <w:t xml:space="preserve">  </w:t>
      </w:r>
      <w:r>
        <w:rPr>
          <w:rFonts w:ascii="宋体" w:eastAsia="宋体" w:hAnsi="宋体" w:cs="宋体"/>
          <w:position w:val="-1"/>
          <w:sz w:val="21"/>
          <w:szCs w:val="21"/>
        </w:rPr>
        <w:t>请以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“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给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我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一</w:t>
      </w:r>
      <w:r>
        <w:rPr>
          <w:rFonts w:ascii="宋体" w:eastAsia="宋体" w:hAnsi="宋体" w:cs="宋体"/>
          <w:spacing w:val="-3"/>
          <w:position w:val="-1"/>
          <w:sz w:val="21"/>
          <w:szCs w:val="21"/>
        </w:rPr>
        <w:t>个</w:t>
      </w:r>
      <w:r>
        <w:rPr>
          <w:rFonts w:ascii="宋体" w:eastAsia="宋体" w:hAnsi="宋体" w:cs="宋体"/>
          <w:spacing w:val="0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-1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就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够</w:t>
      </w:r>
      <w:r>
        <w:rPr>
          <w:rFonts w:ascii="宋体" w:eastAsia="宋体" w:hAnsi="宋体" w:cs="宋体"/>
          <w:spacing w:val="1"/>
          <w:position w:val="-1"/>
          <w:sz w:val="21"/>
          <w:szCs w:val="21"/>
        </w:rPr>
        <w:t>了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为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目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完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成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不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少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于</w:t>
      </w:r>
      <w:r>
        <w:rPr>
          <w:rFonts w:ascii="宋体" w:eastAsia="宋体" w:hAnsi="宋体" w:cs="宋体"/>
          <w:spacing w:val="-52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600</w:t>
      </w:r>
      <w:r>
        <w:rPr>
          <w:rFonts w:ascii="宋体" w:eastAsia="宋体" w:hAnsi="宋体" w:cs="宋体"/>
          <w:spacing w:val="-55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字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作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文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。</w:t>
      </w:r>
      <w:r>
        <w:rPr>
          <w:rFonts w:ascii="宋体" w:eastAsia="宋体" w:hAnsi="宋体" w:cs="宋体"/>
          <w:spacing w:val="-2"/>
          <w:position w:val="-1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position w:val="-1"/>
          <w:sz w:val="24"/>
          <w:szCs w:val="24"/>
        </w:rPr>
        <w:t xml:space="preserve"> </w:t>
      </w:r>
    </w:p>
    <w:p>
      <w:pPr>
        <w:spacing w:after="0" w:line="291" w:lineRule="exact"/>
        <w:jc w:val="left"/>
        <w:rPr>
          <w:rFonts w:ascii="宋体" w:eastAsia="宋体" w:hAnsi="宋体" w:cs="宋体"/>
          <w:sz w:val="24"/>
          <w:szCs w:val="24"/>
        </w:rPr>
        <w:sectPr>
          <w:pgSz w:w="11180" w:h="15500"/>
          <w:pgMar w:top="1120" w:right="0" w:bottom="1340" w:left="960" w:header="0" w:footer="1085"/>
          <w:cols w:space="720"/>
        </w:sectPr>
      </w:pPr>
    </w:p>
    <w:p>
      <w:pPr>
        <w:spacing w:before="0" w:after="0" w:line="200" w:lineRule="exact"/>
        <w:jc w:val="left"/>
        <w:rPr>
          <w:sz w:val="20"/>
          <w:szCs w:val="20"/>
        </w:rPr>
      </w:pPr>
      <w:r>
        <w:pict>
          <v:group id="_x0000_s1037" style="height:5.16pt;margin-left:49.56pt;margin-top:264.65pt;mso-position-horizontal-relative:page;mso-position-vertical-relative:page;position:absolute;width:0.1pt;z-index:-251645952" coordorigin="991,5293" coordsize="2,103">
            <v:shape id="_x0000_s1038" style="height:103;left:991;position:absolute;top:5293;width:2" coordorigin="991,5293" coordsize="21600,103" path="m991,5293l991,5396e" filled="f" stroked="t" strokecolor="black" strokeweight="1.06pt">
              <v:path arrowok="t"/>
            </v:shape>
          </v:group>
        </w:pict>
      </w:r>
      <w:r>
        <w:pict>
          <v:group id="_x0000_s1039" style="height:68.42pt;margin-left:49.56pt;margin-top:185.67pt;mso-position-horizontal-relative:page;mso-position-vertical-relative:page;position:absolute;width:0.1pt;z-index:-251644928" coordorigin="991,3713" coordsize="2,1368">
            <v:shape id="_x0000_s1040" style="height:1368;left:991;position:absolute;top:3713;width:2" coordorigin="991,3713" coordsize="21600,1368" path="m991,3713l991,5082e" filled="f" stroked="t" strokecolor="black" strokeweight="1.06pt">
              <v:path arrowok="t"/>
            </v:shape>
          </v:group>
        </w:pict>
      </w:r>
      <w:r>
        <w:pict>
          <v:shape id="_x0000_s1041" type="#_x0000_t202" style="height:107.39pt;margin-left:37.8pt;margin-top:453.15pt;mso-position-horizontal-relative:page;mso-position-vertical-relative:page;position:absolute;width:13.14pt;z-index:-251638784" filled="f" stroked="f">
            <v:textbox style="layout-flow:vertical;mso-layout-flow-alt:bottom-to-top" inset="0,0,0,0">
              <w:txbxContent>
                <w:p>
                  <w:pPr>
                    <w:spacing w:before="0" w:after="0" w:line="247" w:lineRule="exact"/>
                    <w:ind w:left="20" w:right="-53"/>
                    <w:jc w:val="left"/>
                    <w:rPr>
                      <w:rFonts w:ascii="宋体" w:eastAsia="宋体" w:hAnsi="宋体" w:cs="宋体"/>
                      <w:sz w:val="21"/>
                      <w:szCs w:val="21"/>
                    </w:rPr>
                  </w:pPr>
                  <w:r>
                    <w:rPr>
                      <w:rFonts w:ascii="Times New Roman" w:eastAsia="Times New Roman" w:hAnsi="Times New Roman" w:cs="Times New Roman"/>
                      <w:spacing w:val="0"/>
                      <w:w w:val="100"/>
                      <w:sz w:val="21"/>
                      <w:szCs w:val="21"/>
                    </w:rPr>
                    <w:t>_____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100"/>
                      <w:sz w:val="21"/>
                      <w:szCs w:val="21"/>
                    </w:rPr>
                    <w:t>_</w:t>
                  </w:r>
                  <w:r>
                    <w:rPr>
                      <w:rFonts w:ascii="Times New Roman" w:eastAsia="Times New Roman" w:hAnsi="Times New Roman" w:cs="Times New Roman"/>
                      <w:spacing w:val="0"/>
                      <w:w w:val="100"/>
                      <w:sz w:val="21"/>
                      <w:szCs w:val="21"/>
                    </w:rPr>
                    <w:t>___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100"/>
                      <w:sz w:val="21"/>
                      <w:szCs w:val="21"/>
                    </w:rPr>
                    <w:t>_</w:t>
                  </w:r>
                  <w:r>
                    <w:rPr>
                      <w:rFonts w:ascii="宋体" w:eastAsia="宋体" w:hAnsi="宋体" w:cs="宋体"/>
                      <w:spacing w:val="0"/>
                      <w:w w:val="100"/>
                      <w:sz w:val="21"/>
                      <w:szCs w:val="21"/>
                    </w:rPr>
                    <w:t>校区初二（</w:t>
                  </w:r>
                </w:p>
              </w:txbxContent>
            </v:textbox>
          </v:shape>
        </w:pict>
      </w:r>
      <w:r>
        <w:pict>
          <v:shape id="_x0000_s1042" type="#_x0000_t202" style="height:23.12pt;margin-left:37.8pt;margin-top:411.03pt;mso-position-horizontal-relative:page;mso-position-vertical-relative:page;position:absolute;width:12.56pt;z-index:-251637760" filled="f" stroked="f">
            <v:textbox style="layout-flow:vertical;mso-layout-flow-alt:bottom-to-top" inset="0,0,0,0">
              <w:txbxContent>
                <w:p>
                  <w:pPr>
                    <w:spacing w:before="0" w:after="0" w:line="231" w:lineRule="exact"/>
                    <w:ind w:left="20" w:right="-52"/>
                    <w:jc w:val="left"/>
                    <w:rPr>
                      <w:rFonts w:ascii="宋体" w:eastAsia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eastAsia="宋体" w:hAnsi="宋体" w:cs="宋体"/>
                      <w:spacing w:val="0"/>
                      <w:w w:val="100"/>
                      <w:position w:val="-1"/>
                      <w:sz w:val="21"/>
                      <w:szCs w:val="21"/>
                    </w:rPr>
                    <w:t>）班</w:t>
                  </w:r>
                </w:p>
              </w:txbxContent>
            </v:textbox>
          </v:shape>
        </w:pict>
      </w:r>
      <w:r>
        <w:pict>
          <v:shape id="_x0000_s1043" type="#_x0000_t202" style="height:138.94pt;margin-left:37.8pt;margin-top:253.09pt;mso-position-horizontal-relative:page;mso-position-vertical-relative:page;position:absolute;width:13.14pt;z-index:-251636736" filled="f" stroked="f">
            <v:textbox style="layout-flow:vertical;mso-layout-flow-alt:bottom-to-top" inset="0,0,0,0">
              <w:txbxContent>
                <w:p>
                  <w:pPr>
                    <w:tabs>
                      <w:tab w:val="left" w:pos="1900"/>
                    </w:tabs>
                    <w:spacing w:before="0" w:after="0" w:line="247" w:lineRule="exact"/>
                    <w:ind w:left="20" w:right="-53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>
                    <w:rPr>
                      <w:rFonts w:ascii="宋体" w:eastAsia="宋体" w:hAnsi="宋体" w:cs="宋体"/>
                      <w:spacing w:val="0"/>
                      <w:w w:val="100"/>
                      <w:sz w:val="21"/>
                      <w:szCs w:val="21"/>
                    </w:rPr>
                    <w:t>姓</w:t>
                  </w:r>
                  <w:r>
                    <w:rPr>
                      <w:rFonts w:ascii="宋体" w:eastAsia="宋体" w:hAnsi="宋体" w:cs="宋体"/>
                      <w:spacing w:val="3"/>
                      <w:w w:val="100"/>
                      <w:sz w:val="21"/>
                      <w:szCs w:val="21"/>
                    </w:rPr>
                    <w:t>名</w:t>
                  </w:r>
                  <w:r>
                    <w:rPr>
                      <w:rFonts w:ascii="Times New Roman" w:eastAsia="Times New Roman" w:hAnsi="Times New Roman" w:cs="Times New Roman"/>
                      <w:spacing w:val="0"/>
                      <w:w w:val="100"/>
                      <w:sz w:val="21"/>
                      <w:szCs w:val="21"/>
                    </w:rPr>
                    <w:t>_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100"/>
                      <w:sz w:val="21"/>
                      <w:szCs w:val="21"/>
                    </w:rPr>
                    <w:t>_</w:t>
                  </w:r>
                  <w:r>
                    <w:rPr>
                      <w:rFonts w:ascii="Times New Roman" w:eastAsia="Times New Roman" w:hAnsi="Times New Roman" w:cs="Times New Roman"/>
                      <w:spacing w:val="0"/>
                      <w:w w:val="100"/>
                      <w:sz w:val="21"/>
                      <w:szCs w:val="21"/>
                    </w:rPr>
                    <w:t>___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100"/>
                      <w:sz w:val="21"/>
                      <w:szCs w:val="21"/>
                    </w:rPr>
                    <w:t>_</w:t>
                  </w:r>
                  <w:r>
                    <w:rPr>
                      <w:rFonts w:ascii="Times New Roman" w:eastAsia="Times New Roman" w:hAnsi="Times New Roman" w:cs="Times New Roman"/>
                      <w:spacing w:val="0"/>
                      <w:w w:val="100"/>
                      <w:sz w:val="21"/>
                      <w:szCs w:val="21"/>
                    </w:rPr>
                    <w:t>___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100"/>
                      <w:sz w:val="21"/>
                      <w:szCs w:val="21"/>
                    </w:rPr>
                    <w:t>_</w:t>
                  </w:r>
                  <w:r>
                    <w:rPr>
                      <w:rFonts w:ascii="Times New Roman" w:eastAsia="Times New Roman" w:hAnsi="Times New Roman" w:cs="Times New Roman"/>
                      <w:spacing w:val="0"/>
                      <w:w w:val="100"/>
                      <w:sz w:val="21"/>
                      <w:szCs w:val="21"/>
                    </w:rPr>
                    <w:t>__</w:t>
                    <w:tab/>
                  </w:r>
                  <w:r>
                    <w:rPr>
                      <w:rFonts w:ascii="宋体" w:eastAsia="宋体" w:hAnsi="宋体" w:cs="宋体"/>
                      <w:spacing w:val="0"/>
                      <w:w w:val="100"/>
                      <w:sz w:val="21"/>
                      <w:szCs w:val="21"/>
                    </w:rPr>
                    <w:t>学</w:t>
                  </w:r>
                  <w:r>
                    <w:rPr>
                      <w:rFonts w:ascii="宋体" w:eastAsia="宋体" w:hAnsi="宋体" w:cs="宋体"/>
                      <w:spacing w:val="2"/>
                      <w:w w:val="100"/>
                      <w:sz w:val="21"/>
                      <w:szCs w:val="21"/>
                    </w:rPr>
                    <w:t>号</w:t>
                  </w:r>
                  <w:r>
                    <w:rPr>
                      <w:rFonts w:ascii="Times New Roman" w:eastAsia="Times New Roman" w:hAnsi="Times New Roman" w:cs="Times New Roman"/>
                      <w:spacing w:val="0"/>
                      <w:w w:val="100"/>
                      <w:sz w:val="21"/>
                      <w:szCs w:val="21"/>
                    </w:rPr>
                    <w:t>_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100"/>
                      <w:sz w:val="21"/>
                      <w:szCs w:val="21"/>
                    </w:rPr>
                    <w:t>_</w:t>
                  </w:r>
                  <w:r>
                    <w:rPr>
                      <w:rFonts w:ascii="Times New Roman" w:eastAsia="Times New Roman" w:hAnsi="Times New Roman" w:cs="Times New Roman"/>
                      <w:spacing w:val="0"/>
                      <w:w w:val="100"/>
                      <w:sz w:val="21"/>
                      <w:szCs w:val="21"/>
                    </w:rPr>
                    <w:t>__</w:t>
                  </w:r>
                </w:p>
              </w:txbxContent>
            </v:textbox>
          </v:shape>
        </w:pict>
      </w:r>
    </w:p>
    <w:p>
      <w:pPr>
        <w:spacing w:before="18" w:after="0" w:line="200" w:lineRule="exact"/>
        <w:jc w:val="left"/>
        <w:rPr>
          <w:sz w:val="20"/>
          <w:szCs w:val="20"/>
        </w:rPr>
      </w:pPr>
    </w:p>
    <w:p>
      <w:pPr>
        <w:spacing w:before="0" w:after="0" w:line="383" w:lineRule="exact"/>
        <w:ind w:left="1221" w:right="1443"/>
        <w:jc w:val="center"/>
        <w:rPr>
          <w:rFonts w:ascii="宋体" w:eastAsia="宋体" w:hAnsi="宋体" w:cs="宋体"/>
          <w:sz w:val="30"/>
          <w:szCs w:val="30"/>
        </w:rPr>
      </w:pPr>
      <w:r>
        <w:rPr>
          <w:rFonts w:ascii="宋体" w:eastAsia="宋体" w:hAnsi="宋体" w:cs="宋体"/>
          <w:spacing w:val="2"/>
          <w:position w:val="0"/>
          <w:sz w:val="30"/>
          <w:szCs w:val="30"/>
        </w:rPr>
        <w:t>扬</w:t>
      </w:r>
      <w:r>
        <w:rPr>
          <w:rFonts w:ascii="宋体" w:eastAsia="宋体" w:hAnsi="宋体" w:cs="宋体"/>
          <w:spacing w:val="0"/>
          <w:position w:val="0"/>
          <w:sz w:val="30"/>
          <w:szCs w:val="30"/>
        </w:rPr>
        <w:t>州</w:t>
      </w:r>
      <w:r>
        <w:rPr>
          <w:rFonts w:ascii="宋体" w:eastAsia="宋体" w:hAnsi="宋体" w:cs="宋体"/>
          <w:spacing w:val="2"/>
          <w:position w:val="0"/>
          <w:sz w:val="30"/>
          <w:szCs w:val="30"/>
        </w:rPr>
        <w:t>树</w:t>
      </w:r>
      <w:r>
        <w:rPr>
          <w:rFonts w:ascii="宋体" w:eastAsia="宋体" w:hAnsi="宋体" w:cs="宋体"/>
          <w:spacing w:val="0"/>
          <w:position w:val="0"/>
          <w:sz w:val="30"/>
          <w:szCs w:val="30"/>
        </w:rPr>
        <w:t>人</w:t>
      </w:r>
      <w:r>
        <w:rPr>
          <w:rFonts w:ascii="宋体" w:eastAsia="宋体" w:hAnsi="宋体" w:cs="宋体"/>
          <w:spacing w:val="2"/>
          <w:position w:val="0"/>
          <w:sz w:val="30"/>
          <w:szCs w:val="30"/>
        </w:rPr>
        <w:t>学</w:t>
      </w:r>
      <w:r>
        <w:rPr>
          <w:rFonts w:ascii="宋体" w:eastAsia="宋体" w:hAnsi="宋体" w:cs="宋体"/>
          <w:spacing w:val="0"/>
          <w:position w:val="0"/>
          <w:sz w:val="30"/>
          <w:szCs w:val="30"/>
        </w:rPr>
        <w:t>校</w:t>
      </w:r>
      <w:r>
        <w:rPr>
          <w:rFonts w:ascii="宋体" w:eastAsia="宋体" w:hAnsi="宋体" w:cs="宋体"/>
          <w:spacing w:val="-72"/>
          <w:position w:val="0"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0"/>
          <w:sz w:val="30"/>
          <w:szCs w:val="30"/>
        </w:rPr>
        <w:t>2</w:t>
      </w:r>
      <w:r>
        <w:rPr>
          <w:rFonts w:ascii="Times New Roman" w:eastAsia="Times New Roman" w:hAnsi="Times New Roman" w:cs="Times New Roman"/>
          <w:spacing w:val="1"/>
          <w:position w:val="0"/>
          <w:sz w:val="30"/>
          <w:szCs w:val="30"/>
        </w:rPr>
        <w:t>0</w:t>
      </w:r>
      <w:r>
        <w:rPr>
          <w:rFonts w:ascii="Times New Roman" w:eastAsia="Times New Roman" w:hAnsi="Times New Roman" w:cs="Times New Roman"/>
          <w:spacing w:val="-1"/>
          <w:position w:val="0"/>
          <w:sz w:val="30"/>
          <w:szCs w:val="30"/>
        </w:rPr>
        <w:t>1</w:t>
      </w:r>
      <w:r>
        <w:rPr>
          <w:rFonts w:ascii="Times New Roman" w:eastAsia="Times New Roman" w:hAnsi="Times New Roman" w:cs="Times New Roman"/>
          <w:spacing w:val="1"/>
          <w:position w:val="0"/>
          <w:sz w:val="30"/>
          <w:szCs w:val="30"/>
        </w:rPr>
        <w:t>7</w:t>
      </w:r>
      <w:r>
        <w:rPr>
          <w:rFonts w:ascii="Times New Roman" w:eastAsia="Times New Roman" w:hAnsi="Times New Roman" w:cs="Times New Roman"/>
          <w:spacing w:val="1"/>
          <w:position w:val="0"/>
          <w:sz w:val="30"/>
          <w:szCs w:val="30"/>
        </w:rPr>
        <w:t>–</w:t>
      </w:r>
      <w:r>
        <w:rPr>
          <w:rFonts w:ascii="Times New Roman" w:eastAsia="Times New Roman" w:hAnsi="Times New Roman" w:cs="Times New Roman"/>
          <w:spacing w:val="-1"/>
          <w:position w:val="0"/>
          <w:sz w:val="30"/>
          <w:szCs w:val="30"/>
        </w:rPr>
        <w:t>2</w:t>
      </w:r>
      <w:r>
        <w:rPr>
          <w:rFonts w:ascii="Times New Roman" w:eastAsia="Times New Roman" w:hAnsi="Times New Roman" w:cs="Times New Roman"/>
          <w:spacing w:val="2"/>
          <w:position w:val="0"/>
          <w:sz w:val="30"/>
          <w:szCs w:val="30"/>
        </w:rPr>
        <w:t>0</w:t>
      </w:r>
      <w:r>
        <w:rPr>
          <w:rFonts w:ascii="Times New Roman" w:eastAsia="Times New Roman" w:hAnsi="Times New Roman" w:cs="Times New Roman"/>
          <w:spacing w:val="-1"/>
          <w:position w:val="0"/>
          <w:sz w:val="30"/>
          <w:szCs w:val="30"/>
        </w:rPr>
        <w:t>1</w:t>
      </w:r>
      <w:r>
        <w:rPr>
          <w:rFonts w:ascii="Times New Roman" w:eastAsia="Times New Roman" w:hAnsi="Times New Roman" w:cs="Times New Roman"/>
          <w:spacing w:val="0"/>
          <w:position w:val="0"/>
          <w:sz w:val="30"/>
          <w:szCs w:val="30"/>
        </w:rPr>
        <w:t>8</w:t>
      </w:r>
      <w:r>
        <w:rPr>
          <w:rFonts w:ascii="Times New Roman" w:eastAsia="Times New Roman" w:hAnsi="Times New Roman" w:cs="Times New Roman"/>
          <w:spacing w:val="0"/>
          <w:position w:val="0"/>
          <w:sz w:val="30"/>
          <w:szCs w:val="30"/>
        </w:rPr>
        <w:t xml:space="preserve"> </w:t>
      </w:r>
      <w:r>
        <w:rPr>
          <w:rFonts w:ascii="宋体" w:eastAsia="宋体" w:hAnsi="宋体" w:cs="宋体"/>
          <w:spacing w:val="0"/>
          <w:position w:val="0"/>
          <w:sz w:val="30"/>
          <w:szCs w:val="30"/>
        </w:rPr>
        <w:t>学</w:t>
      </w:r>
      <w:r>
        <w:rPr>
          <w:rFonts w:ascii="宋体" w:eastAsia="宋体" w:hAnsi="宋体" w:cs="宋体"/>
          <w:spacing w:val="2"/>
          <w:position w:val="0"/>
          <w:sz w:val="30"/>
          <w:szCs w:val="30"/>
        </w:rPr>
        <w:t>年</w:t>
      </w:r>
      <w:r>
        <w:rPr>
          <w:rFonts w:ascii="宋体" w:eastAsia="宋体" w:hAnsi="宋体" w:cs="宋体"/>
          <w:spacing w:val="0"/>
          <w:position w:val="0"/>
          <w:sz w:val="30"/>
          <w:szCs w:val="30"/>
        </w:rPr>
        <w:t>第二</w:t>
      </w:r>
      <w:r>
        <w:rPr>
          <w:rFonts w:ascii="宋体" w:eastAsia="宋体" w:hAnsi="宋体" w:cs="宋体"/>
          <w:spacing w:val="2"/>
          <w:position w:val="0"/>
          <w:sz w:val="30"/>
          <w:szCs w:val="30"/>
        </w:rPr>
        <w:t>学</w:t>
      </w:r>
      <w:r>
        <w:rPr>
          <w:rFonts w:ascii="宋体" w:eastAsia="宋体" w:hAnsi="宋体" w:cs="宋体"/>
          <w:spacing w:val="1"/>
          <w:position w:val="0"/>
          <w:sz w:val="30"/>
          <w:szCs w:val="30"/>
        </w:rPr>
        <w:t>期</w:t>
      </w:r>
      <w:r>
        <w:rPr>
          <w:rFonts w:ascii="宋体" w:eastAsia="宋体" w:hAnsi="宋体" w:cs="宋体"/>
          <w:spacing w:val="2"/>
          <w:position w:val="0"/>
          <w:sz w:val="30"/>
          <w:szCs w:val="30"/>
        </w:rPr>
        <w:t>第</w:t>
      </w:r>
      <w:r>
        <w:rPr>
          <w:rFonts w:ascii="宋体" w:eastAsia="宋体" w:hAnsi="宋体" w:cs="宋体"/>
          <w:spacing w:val="0"/>
          <w:position w:val="0"/>
          <w:sz w:val="30"/>
          <w:szCs w:val="30"/>
        </w:rPr>
        <w:t>二</w:t>
      </w:r>
      <w:r>
        <w:rPr>
          <w:rFonts w:ascii="宋体" w:eastAsia="宋体" w:hAnsi="宋体" w:cs="宋体"/>
          <w:spacing w:val="2"/>
          <w:position w:val="0"/>
          <w:sz w:val="30"/>
          <w:szCs w:val="30"/>
        </w:rPr>
        <w:t>阶</w:t>
      </w:r>
      <w:r>
        <w:rPr>
          <w:rFonts w:ascii="宋体" w:eastAsia="宋体" w:hAnsi="宋体" w:cs="宋体"/>
          <w:spacing w:val="0"/>
          <w:position w:val="0"/>
          <w:sz w:val="30"/>
          <w:szCs w:val="30"/>
        </w:rPr>
        <w:t>段</w:t>
      </w:r>
      <w:r>
        <w:rPr>
          <w:rFonts w:ascii="宋体" w:eastAsia="宋体" w:hAnsi="宋体" w:cs="宋体"/>
          <w:spacing w:val="2"/>
          <w:position w:val="0"/>
          <w:sz w:val="30"/>
          <w:szCs w:val="30"/>
        </w:rPr>
        <w:t>练</w:t>
      </w:r>
      <w:r>
        <w:rPr>
          <w:rFonts w:ascii="宋体" w:eastAsia="宋体" w:hAnsi="宋体" w:cs="宋体"/>
          <w:spacing w:val="1"/>
          <w:position w:val="0"/>
          <w:sz w:val="30"/>
          <w:szCs w:val="30"/>
        </w:rPr>
        <w:t>习</w:t>
      </w:r>
      <w:r>
        <w:rPr>
          <w:rFonts w:ascii="宋体" w:eastAsia="宋体" w:hAnsi="宋体" w:cs="宋体"/>
          <w:spacing w:val="0"/>
          <w:position w:val="0"/>
          <w:sz w:val="30"/>
          <w:szCs w:val="30"/>
        </w:rPr>
        <w:t xml:space="preserve"> </w:t>
      </w:r>
    </w:p>
    <w:p>
      <w:pPr>
        <w:spacing w:before="0" w:after="0" w:line="424" w:lineRule="exact"/>
        <w:ind w:left="3226" w:right="3594"/>
        <w:jc w:val="center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宋体" w:eastAsia="宋体" w:hAnsi="宋体" w:cs="宋体"/>
          <w:spacing w:val="2"/>
          <w:w w:val="100"/>
          <w:position w:val="-3"/>
          <w:sz w:val="30"/>
          <w:szCs w:val="30"/>
        </w:rPr>
        <w:t>八</w:t>
      </w:r>
      <w:r>
        <w:rPr>
          <w:rFonts w:ascii="宋体" w:eastAsia="宋体" w:hAnsi="宋体" w:cs="宋体"/>
          <w:spacing w:val="0"/>
          <w:w w:val="100"/>
          <w:position w:val="-3"/>
          <w:sz w:val="30"/>
          <w:szCs w:val="30"/>
        </w:rPr>
        <w:t>级</w:t>
      </w:r>
      <w:r>
        <w:rPr>
          <w:rFonts w:ascii="宋体" w:eastAsia="宋体" w:hAnsi="宋体" w:cs="宋体"/>
          <w:spacing w:val="2"/>
          <w:w w:val="100"/>
          <w:position w:val="-3"/>
          <w:sz w:val="30"/>
          <w:szCs w:val="30"/>
        </w:rPr>
        <w:t>语</w:t>
      </w:r>
      <w:r>
        <w:rPr>
          <w:rFonts w:ascii="宋体" w:eastAsia="宋体" w:hAnsi="宋体" w:cs="宋体"/>
          <w:spacing w:val="0"/>
          <w:w w:val="100"/>
          <w:position w:val="-3"/>
          <w:sz w:val="30"/>
          <w:szCs w:val="30"/>
        </w:rPr>
        <w:t>文</w:t>
      </w:r>
      <w:r>
        <w:rPr>
          <w:rFonts w:ascii="宋体" w:eastAsia="宋体" w:hAnsi="宋体" w:cs="宋体"/>
          <w:spacing w:val="2"/>
          <w:w w:val="100"/>
          <w:position w:val="-3"/>
          <w:sz w:val="30"/>
          <w:szCs w:val="30"/>
        </w:rPr>
        <w:t>答</w:t>
      </w:r>
      <w:r>
        <w:rPr>
          <w:rFonts w:ascii="宋体" w:eastAsia="宋体" w:hAnsi="宋体" w:cs="宋体"/>
          <w:spacing w:val="0"/>
          <w:w w:val="100"/>
          <w:position w:val="-3"/>
          <w:sz w:val="30"/>
          <w:szCs w:val="30"/>
        </w:rPr>
        <w:t>题</w:t>
      </w:r>
      <w:r>
        <w:rPr>
          <w:rFonts w:ascii="宋体" w:eastAsia="宋体" w:hAnsi="宋体" w:cs="宋体"/>
          <w:spacing w:val="3"/>
          <w:w w:val="100"/>
          <w:position w:val="-3"/>
          <w:sz w:val="30"/>
          <w:szCs w:val="30"/>
        </w:rPr>
        <w:t>纸</w:t>
      </w:r>
      <w:r>
        <w:rPr>
          <w:rFonts w:ascii="宋体" w:eastAsia="宋体" w:hAnsi="宋体" w:cs="宋体"/>
          <w:spacing w:val="158"/>
          <w:w w:val="100"/>
          <w:position w:val="-3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-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spacing w:val="-1"/>
          <w:w w:val="100"/>
          <w:position w:val="-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spacing w:val="-1"/>
          <w:w w:val="100"/>
          <w:position w:val="-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spacing w:val="1"/>
          <w:w w:val="100"/>
          <w:position w:val="-3"/>
          <w:sz w:val="15"/>
          <w:szCs w:val="15"/>
        </w:rPr>
        <w:t>8</w:t>
      </w:r>
      <w:r>
        <w:rPr>
          <w:rFonts w:ascii="Times New Roman" w:eastAsia="Times New Roman" w:hAnsi="Times New Roman" w:cs="Times New Roman"/>
          <w:spacing w:val="-2"/>
          <w:w w:val="100"/>
          <w:position w:val="-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spacing w:val="-1"/>
          <w:w w:val="100"/>
          <w:position w:val="-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spacing w:val="0"/>
          <w:w w:val="100"/>
          <w:position w:val="-3"/>
          <w:sz w:val="15"/>
          <w:szCs w:val="15"/>
        </w:rPr>
        <w:t>5</w:t>
      </w:r>
    </w:p>
    <w:p>
      <w:pPr>
        <w:tabs>
          <w:tab w:val="left" w:pos="680"/>
        </w:tabs>
        <w:spacing w:before="20" w:after="0" w:line="240" w:lineRule="auto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1"/>
          <w:sz w:val="21"/>
          <w:szCs w:val="21"/>
        </w:rPr>
        <w:t>…</w:t>
        <w:tab/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一、基础知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识</w:t>
      </w:r>
      <w:r>
        <w:rPr>
          <w:rFonts w:ascii="宋体" w:eastAsia="宋体" w:hAnsi="宋体" w:cs="宋体"/>
          <w:spacing w:val="-106"/>
          <w:w w:val="100"/>
          <w:position w:val="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分）</w:t>
      </w:r>
    </w:p>
    <w:p>
      <w:pPr>
        <w:spacing w:before="0" w:after="0" w:line="240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shape id="_x0000_s1044" type="#_x0000_t202" style="height:42.93pt;margin-left:137.25pt;margin-top:10.89pt;mso-position-horizontal-relative:page;position:absolute;width:349.45pt;z-index:-251643904" filled="f" stroked="f">
            <v:textbox inset="0,0,0,0">
              <w:txbxContent>
                <w:tbl>
                  <w:tblPr>
                    <w:tblW w:w="0" w:type="auto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848"/>
                    <w:gridCol w:w="679"/>
                    <w:gridCol w:w="790"/>
                    <w:gridCol w:w="754"/>
                    <w:gridCol w:w="734"/>
                    <w:gridCol w:w="792"/>
                    <w:gridCol w:w="812"/>
                    <w:gridCol w:w="864"/>
                    <w:gridCol w:w="689"/>
                  </w:tblGrid>
                  <w:tr>
                    <w:tblPrEx>
                      <w:tblW w:w="0" w:type="auto"/>
                      <w:jc w:val="left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329"/>
                      <w:jc w:val="left"/>
                    </w:trPr>
                    <w:tc>
                      <w:tcPr>
                        <w:tcW w:w="84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spacing w:before="0" w:after="0" w:line="285" w:lineRule="exact"/>
                          <w:ind w:left="208" w:right="-20"/>
                          <w:jc w:val="left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position w:val="-2"/>
                            <w:sz w:val="21"/>
                            <w:szCs w:val="21"/>
                          </w:rPr>
                          <w:t>题号</w:t>
                        </w:r>
                      </w:p>
                    </w:tc>
                    <w:tc>
                      <w:tcPr>
                        <w:tcW w:w="67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spacing w:before="59" w:after="0" w:line="240" w:lineRule="auto"/>
                          <w:ind w:left="244" w:right="226"/>
                          <w:jc w:val="center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79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spacing w:before="59" w:after="0" w:line="240" w:lineRule="auto"/>
                          <w:ind w:left="299" w:right="282"/>
                          <w:jc w:val="center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2</w:t>
                        </w:r>
                      </w:p>
                    </w:tc>
                    <w:tc>
                      <w:tcPr>
                        <w:tcW w:w="75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spacing w:before="59" w:after="0" w:line="240" w:lineRule="auto"/>
                          <w:ind w:left="283" w:right="262"/>
                          <w:jc w:val="center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3</w:t>
                        </w:r>
                      </w:p>
                    </w:tc>
                    <w:tc>
                      <w:tcPr>
                        <w:tcW w:w="73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spacing w:before="59" w:after="0" w:line="240" w:lineRule="auto"/>
                          <w:ind w:left="273" w:right="253"/>
                          <w:jc w:val="center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4</w:t>
                        </w:r>
                      </w:p>
                    </w:tc>
                    <w:tc>
                      <w:tcPr>
                        <w:tcW w:w="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spacing w:before="59" w:after="0" w:line="240" w:lineRule="auto"/>
                          <w:ind w:left="302" w:right="282"/>
                          <w:jc w:val="center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5</w:t>
                        </w:r>
                      </w:p>
                    </w:tc>
                    <w:tc>
                      <w:tcPr>
                        <w:tcW w:w="81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spacing w:before="0" w:after="0" w:line="301" w:lineRule="exact"/>
                          <w:ind w:left="100" w:right="-20"/>
                          <w:jc w:val="left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position w:val="0"/>
                            <w:sz w:val="21"/>
                            <w:szCs w:val="21"/>
                          </w:rPr>
                          <w:t>8</w:t>
                        </w: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  <w:t>（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100"/>
                            <w:position w:val="0"/>
                            <w:sz w:val="21"/>
                            <w:szCs w:val="21"/>
                          </w:rPr>
                          <w:t>2</w:t>
                        </w: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  <w:t>）</w:t>
                        </w:r>
                      </w:p>
                    </w:tc>
                    <w:tc>
                      <w:tcPr>
                        <w:tcW w:w="86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spacing w:before="59" w:after="0" w:line="240" w:lineRule="auto"/>
                          <w:ind w:left="282" w:right="267"/>
                          <w:jc w:val="center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12</w:t>
                        </w:r>
                      </w:p>
                    </w:tc>
                    <w:tc>
                      <w:tcPr>
                        <w:tcW w:w="68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spacing w:before="33" w:after="0" w:line="240" w:lineRule="auto"/>
                          <w:ind w:left="100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18</w:t>
                        </w:r>
                      </w:p>
                    </w:tc>
                  </w:tr>
                  <w:tr>
                    <w:tblPrEx>
                      <w:tblW w:w="0" w:type="auto"/>
                      <w:jc w:val="left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518"/>
                      <w:jc w:val="left"/>
                    </w:trPr>
                    <w:tc>
                      <w:tcPr>
                        <w:tcW w:w="84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>
                        <w:pPr>
                          <w:spacing w:before="0" w:after="0" w:line="285" w:lineRule="exact"/>
                          <w:ind w:left="208" w:right="-20"/>
                          <w:jc w:val="left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spacing w:val="0"/>
                            <w:w w:val="100"/>
                            <w:position w:val="-2"/>
                            <w:sz w:val="21"/>
                            <w:szCs w:val="21"/>
                          </w:rPr>
                          <w:t>选项</w:t>
                        </w:r>
                      </w:p>
                    </w:tc>
                    <w:tc>
                      <w:tcPr>
                        <w:tcW w:w="67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79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75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73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79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81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86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  <w:tc>
                      <w:tcPr>
                        <w:tcW w:w="68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</w:tr>
                </w:tbl>
                <w:p>
                  <w:pPr>
                    <w:spacing w:before="0" w:after="0" w:line="240" w:lineRule="auto"/>
                    <w:jc w:val="left"/>
                  </w:pPr>
                </w:p>
              </w:txbxContent>
            </v:textbox>
          </v:shape>
        </w:pic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spacing w:before="0" w:after="0" w:line="259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spacing w:before="0" w:after="0" w:line="259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spacing w:before="0" w:after="0" w:line="262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spacing w:before="0" w:after="0" w:line="259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tabs>
          <w:tab w:val="left" w:pos="680"/>
        </w:tabs>
        <w:spacing w:before="52" w:after="0" w:line="167" w:lineRule="auto"/>
        <w:ind w:left="100" w:right="5676"/>
        <w:jc w:val="left"/>
        <w:rPr>
          <w:rFonts w:ascii="宋体" w:eastAsia="宋体" w:hAnsi="宋体" w:cs="宋体"/>
          <w:sz w:val="21"/>
          <w:szCs w:val="21"/>
        </w:rPr>
      </w:pPr>
      <w:r>
        <w:pict>
          <v:shape id="_x0000_s1045" type="#_x0000_t202" style="height:29.05pt;margin-left:223.2pt;margin-top:16.84pt;mso-position-horizontal-relative:page;position:absolute;width:29.91pt;z-index:-251642880" filled="f" stroked="f">
            <v:textbox inset="0,0,0,0">
              <w:txbxContent>
                <w:tbl>
                  <w:tblPr>
                    <w:tblW w:w="0" w:type="auto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6"/>
                    <w:gridCol w:w="286"/>
                  </w:tblGrid>
                  <w:tr>
                    <w:tblPrEx>
                      <w:tblW w:w="0" w:type="auto"/>
                      <w:jc w:val="left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283"/>
                      <w:jc w:val="left"/>
                    </w:trPr>
                    <w:tc>
                      <w:tcPr>
                        <w:tcW w:w="28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dotted" w:sz="4" w:space="0" w:color="000000"/>
                        </w:tcBorders>
                      </w:tcPr>
                      <w:p/>
                    </w:tc>
                    <w:tc>
                      <w:tcPr>
                        <w:tcW w:w="286" w:type="dxa"/>
                        <w:tcBorders>
                          <w:top w:val="single" w:sz="5" w:space="0" w:color="000000"/>
                          <w:left w:val="dotted" w:sz="4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</w:tr>
                  <w:tr>
                    <w:tblPrEx>
                      <w:tblW w:w="0" w:type="auto"/>
                      <w:jc w:val="left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286"/>
                      <w:jc w:val="left"/>
                    </w:trPr>
                    <w:tc>
                      <w:tcPr>
                        <w:tcW w:w="28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dotted" w:sz="4" w:space="0" w:color="000000"/>
                        </w:tcBorders>
                      </w:tcPr>
                      <w:p/>
                    </w:tc>
                    <w:tc>
                      <w:tcPr>
                        <w:tcW w:w="286" w:type="dxa"/>
                        <w:tcBorders>
                          <w:top w:val="single" w:sz="5" w:space="0" w:color="000000"/>
                          <w:left w:val="dotted" w:sz="4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</w:tr>
                </w:tbl>
                <w:p>
                  <w:pPr>
                    <w:spacing w:before="0" w:after="0" w:line="240" w:lineRule="auto"/>
                    <w:jc w:val="left"/>
                  </w:pPr>
                </w:p>
              </w:txbxContent>
            </v:textbox>
          </v:shape>
        </w:pict>
      </w:r>
      <w:r>
        <w:pict>
          <v:shape id="_x0000_s1046" type="#_x0000_t202" style="height:29.05pt;margin-left:266.04pt;margin-top:16.84pt;mso-position-horizontal-relative:page;position:absolute;width:29.93pt;z-index:-251641856" filled="f" stroked="f">
            <v:textbox inset="0,0,0,0">
              <w:txbxContent>
                <w:tbl>
                  <w:tblPr>
                    <w:tblW w:w="0" w:type="auto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6"/>
                    <w:gridCol w:w="286"/>
                  </w:tblGrid>
                  <w:tr>
                    <w:tblPrEx>
                      <w:tblW w:w="0" w:type="auto"/>
                      <w:jc w:val="left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283"/>
                      <w:jc w:val="left"/>
                    </w:trPr>
                    <w:tc>
                      <w:tcPr>
                        <w:tcW w:w="28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dotted" w:sz="4" w:space="0" w:color="000000"/>
                        </w:tcBorders>
                      </w:tcPr>
                      <w:p/>
                    </w:tc>
                    <w:tc>
                      <w:tcPr>
                        <w:tcW w:w="286" w:type="dxa"/>
                        <w:tcBorders>
                          <w:top w:val="single" w:sz="5" w:space="0" w:color="000000"/>
                          <w:left w:val="dotted" w:sz="4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</w:tr>
                  <w:tr>
                    <w:tblPrEx>
                      <w:tblW w:w="0" w:type="auto"/>
                      <w:jc w:val="left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286"/>
                      <w:jc w:val="left"/>
                    </w:trPr>
                    <w:tc>
                      <w:tcPr>
                        <w:tcW w:w="28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dotted" w:sz="4" w:space="0" w:color="000000"/>
                        </w:tcBorders>
                      </w:tcPr>
                      <w:p/>
                    </w:tc>
                    <w:tc>
                      <w:tcPr>
                        <w:tcW w:w="286" w:type="dxa"/>
                        <w:tcBorders>
                          <w:top w:val="single" w:sz="5" w:space="0" w:color="000000"/>
                          <w:left w:val="dotted" w:sz="4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</w:tr>
                </w:tbl>
                <w:p>
                  <w:pPr>
                    <w:spacing w:before="0" w:after="0" w:line="240" w:lineRule="auto"/>
                    <w:jc w:val="left"/>
                  </w:pPr>
                </w:p>
              </w:txbxContent>
            </v:textbox>
          </v:shape>
        </w:pict>
      </w:r>
      <w:r>
        <w:pict>
          <v:shape id="_x0000_s1047" type="#_x0000_t202" style="height:29.05pt;margin-left:308.9pt;margin-top:16.84pt;mso-position-horizontal-relative:page;position:absolute;width:29.91pt;z-index:-251640832" filled="f" stroked="f">
            <v:textbox inset="0,0,0,0">
              <w:txbxContent>
                <w:tbl>
                  <w:tblPr>
                    <w:tblW w:w="0" w:type="auto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6"/>
                    <w:gridCol w:w="286"/>
                  </w:tblGrid>
                  <w:tr>
                    <w:tblPrEx>
                      <w:tblW w:w="0" w:type="auto"/>
                      <w:jc w:val="left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283"/>
                      <w:jc w:val="left"/>
                    </w:trPr>
                    <w:tc>
                      <w:tcPr>
                        <w:tcW w:w="28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dotted" w:sz="4" w:space="0" w:color="000000"/>
                        </w:tcBorders>
                      </w:tcPr>
                      <w:p/>
                    </w:tc>
                    <w:tc>
                      <w:tcPr>
                        <w:tcW w:w="286" w:type="dxa"/>
                        <w:tcBorders>
                          <w:top w:val="single" w:sz="5" w:space="0" w:color="000000"/>
                          <w:left w:val="dotted" w:sz="4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</w:tr>
                  <w:tr>
                    <w:tblPrEx>
                      <w:tblW w:w="0" w:type="auto"/>
                      <w:jc w:val="left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286"/>
                      <w:jc w:val="left"/>
                    </w:trPr>
                    <w:tc>
                      <w:tcPr>
                        <w:tcW w:w="28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dotted" w:sz="4" w:space="0" w:color="000000"/>
                        </w:tcBorders>
                      </w:tcPr>
                      <w:p/>
                    </w:tc>
                    <w:tc>
                      <w:tcPr>
                        <w:tcW w:w="286" w:type="dxa"/>
                        <w:tcBorders>
                          <w:top w:val="single" w:sz="5" w:space="0" w:color="000000"/>
                          <w:left w:val="dotted" w:sz="4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</w:tr>
                </w:tbl>
                <w:p>
                  <w:pPr>
                    <w:spacing w:before="0" w:after="0" w:line="240" w:lineRule="auto"/>
                    <w:jc w:val="left"/>
                  </w:pPr>
                </w:p>
              </w:txbxContent>
            </v:textbox>
          </v:shape>
        </w:pict>
      </w:r>
      <w:r>
        <w:pict>
          <v:shape id="_x0000_s1048" type="#_x0000_t202" style="height:29.05pt;margin-left:351.86pt;margin-top:16.84pt;mso-position-horizontal-relative:page;position:absolute;width:29.94pt;z-index:-251639808" filled="f" stroked="f">
            <v:textbox inset="0,0,0,0">
              <w:txbxContent>
                <w:tbl>
                  <w:tblPr>
                    <w:tblW w:w="0" w:type="auto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6"/>
                    <w:gridCol w:w="286"/>
                  </w:tblGrid>
                  <w:tr>
                    <w:tblPrEx>
                      <w:tblW w:w="0" w:type="auto"/>
                      <w:jc w:val="left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283"/>
                      <w:jc w:val="left"/>
                    </w:trPr>
                    <w:tc>
                      <w:tcPr>
                        <w:tcW w:w="28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dotted" w:sz="4" w:space="0" w:color="000000"/>
                        </w:tcBorders>
                      </w:tcPr>
                      <w:p/>
                    </w:tc>
                    <w:tc>
                      <w:tcPr>
                        <w:tcW w:w="286" w:type="dxa"/>
                        <w:tcBorders>
                          <w:top w:val="single" w:sz="5" w:space="0" w:color="000000"/>
                          <w:left w:val="dotted" w:sz="4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</w:tr>
                  <w:tr>
                    <w:tblPrEx>
                      <w:tblW w:w="0" w:type="auto"/>
                      <w:jc w:val="left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286"/>
                      <w:jc w:val="left"/>
                    </w:trPr>
                    <w:tc>
                      <w:tcPr>
                        <w:tcW w:w="28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dotted" w:sz="4" w:space="0" w:color="000000"/>
                        </w:tcBorders>
                      </w:tcPr>
                      <w:p/>
                    </w:tc>
                    <w:tc>
                      <w:tcPr>
                        <w:tcW w:w="286" w:type="dxa"/>
                        <w:tcBorders>
                          <w:top w:val="single" w:sz="5" w:space="0" w:color="000000"/>
                          <w:left w:val="dotted" w:sz="4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/>
                    </w:tc>
                  </w:tr>
                </w:tbl>
                <w:p>
                  <w:pPr>
                    <w:spacing w:before="0" w:after="0" w:line="240" w:lineRule="auto"/>
                    <w:jc w:val="left"/>
                  </w:pPr>
                </w:p>
              </w:txbxContent>
            </v:textbox>
          </v:shape>
        </w:pic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…</w:t>
        <w:tab/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6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用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正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楷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依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次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写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在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田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字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格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内（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4</w:t>
      </w:r>
      <w:r>
        <w:rPr>
          <w:rFonts w:ascii="宋体" w:eastAsia="宋体" w:hAnsi="宋体" w:cs="宋体"/>
          <w:spacing w:val="-55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分）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密</w:t>
      </w:r>
    </w:p>
    <w:p>
      <w:pPr>
        <w:spacing w:before="0" w:after="0" w:line="268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049" style="height:0.1pt;margin-left:237.77pt;margin-top:5.73pt;mso-position-horizontal-relative:page;position:absolute;width:0.48pt;z-index:-251650048" coordorigin="4755,115" coordsize="10,2">
            <v:shape id="_x0000_s1050" style="height:2;left:4755;position:absolute;top:115;width:10" coordorigin="4755,115" coordsize="10,21600" path="m4755,115l4765,115e" filled="f" stroked="t" strokecolor="black" strokeweight="0.48pt">
              <v:stroke dashstyle="dash"/>
              <v:path arrowok="t"/>
            </v:shape>
          </v:group>
        </w:pict>
      </w:r>
      <w:r>
        <w:pict>
          <v:group id="_x0000_s1051" style="height:0.1pt;margin-left:280.63pt;margin-top:5.73pt;mso-position-horizontal-relative:page;position:absolute;width:0.48pt;z-index:-251649024" coordorigin="5613,115" coordsize="10,2">
            <v:shape id="_x0000_s1052" style="height:2;left:5613;position:absolute;top:115;width:10" coordorigin="5613,115" coordsize="10,21600" path="m5613,115l5622,115e" filled="f" stroked="t" strokecolor="black" strokeweight="0.48pt">
              <v:stroke dashstyle="dash"/>
              <v:path arrowok="t"/>
            </v:shape>
          </v:group>
        </w:pict>
      </w:r>
      <w:r>
        <w:pict>
          <v:group id="_x0000_s1053" style="height:0.1pt;margin-left:323.47pt;margin-top:5.73pt;mso-position-horizontal-relative:page;position:absolute;width:0.48pt;z-index:-251648000" coordorigin="6469,115" coordsize="10,2">
            <v:shape id="_x0000_s1054" style="height:2;left:6469;position:absolute;top:115;width:10" coordorigin="6469,115" coordsize="10,21600" path="m6469,115l6479,115e" filled="f" stroked="t" strokecolor="black" strokeweight="0.48pt">
              <v:stroke dashstyle="dash"/>
              <v:path arrowok="t"/>
            </v:shape>
          </v:group>
        </w:pict>
      </w:r>
      <w:r>
        <w:pict>
          <v:group id="_x0000_s1055" style="height:0.1pt;margin-left:366.43pt;margin-top:5.73pt;mso-position-horizontal-relative:page;position:absolute;width:0.48pt;z-index:-251646976" coordorigin="7329,115" coordsize="10,2">
            <v:shape id="_x0000_s1056" style="height:2;left:7329;position:absolute;top:115;width:10" coordorigin="7329,115" coordsize="10,21600" path="m7329,115l7338,115e" filled="f" stroked="t" strokecolor="black" strokeweight="0.48pt">
              <v:stroke dashstyle="dash"/>
              <v:path arrowok="t"/>
            </v:shape>
          </v:group>
        </w:pic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spacing w:before="0" w:after="0" w:line="259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tabs>
          <w:tab w:val="left" w:pos="680"/>
        </w:tabs>
        <w:spacing w:before="0" w:after="0" w:line="263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-1"/>
          <w:sz w:val="21"/>
          <w:szCs w:val="21"/>
        </w:rPr>
        <w:t>…</w:t>
        <w:tab/>
      </w:r>
      <w:r>
        <w:rPr>
          <w:rFonts w:ascii="Times New Roman" w:eastAsia="Times New Roman" w:hAnsi="Times New Roman" w:cs="Times New Roman"/>
          <w:position w:val="3"/>
          <w:sz w:val="21"/>
          <w:szCs w:val="21"/>
        </w:rPr>
        <w:t>7</w:t>
      </w:r>
      <w:r>
        <w:rPr>
          <w:rFonts w:ascii="宋体" w:eastAsia="宋体" w:hAnsi="宋体" w:cs="宋体"/>
          <w:position w:val="3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position w:val="3"/>
          <w:sz w:val="21"/>
          <w:szCs w:val="21"/>
        </w:rPr>
        <w:t>默</w:t>
      </w:r>
      <w:r>
        <w:rPr>
          <w:rFonts w:ascii="宋体" w:eastAsia="宋体" w:hAnsi="宋体" w:cs="宋体"/>
          <w:spacing w:val="0"/>
          <w:position w:val="3"/>
          <w:sz w:val="21"/>
          <w:szCs w:val="21"/>
        </w:rPr>
        <w:t>写</w:t>
      </w:r>
      <w:r>
        <w:rPr>
          <w:rFonts w:ascii="宋体" w:eastAsia="宋体" w:hAnsi="宋体" w:cs="宋体"/>
          <w:spacing w:val="-106"/>
          <w:position w:val="3"/>
          <w:sz w:val="21"/>
          <w:szCs w:val="21"/>
        </w:rPr>
        <w:t>。</w:t>
      </w:r>
      <w:r>
        <w:rPr>
          <w:rFonts w:ascii="宋体" w:eastAsia="宋体" w:hAnsi="宋体" w:cs="宋体"/>
          <w:spacing w:val="-2"/>
          <w:position w:val="3"/>
          <w:sz w:val="21"/>
          <w:szCs w:val="21"/>
        </w:rPr>
        <w:t>（</w:t>
      </w:r>
      <w:r>
        <w:rPr>
          <w:rFonts w:ascii="宋体" w:eastAsia="宋体" w:hAnsi="宋体" w:cs="宋体"/>
          <w:spacing w:val="-2"/>
          <w:position w:val="3"/>
          <w:sz w:val="21"/>
          <w:szCs w:val="21"/>
        </w:rPr>
        <w:t>每</w:t>
      </w:r>
      <w:r>
        <w:rPr>
          <w:rFonts w:ascii="宋体" w:eastAsia="宋体" w:hAnsi="宋体" w:cs="宋体"/>
          <w:spacing w:val="0"/>
          <w:position w:val="3"/>
          <w:sz w:val="21"/>
          <w:szCs w:val="21"/>
        </w:rPr>
        <w:t>空</w:t>
      </w:r>
      <w:r>
        <w:rPr>
          <w:rFonts w:ascii="宋体" w:eastAsia="宋体" w:hAnsi="宋体" w:cs="宋体"/>
          <w:spacing w:val="-52"/>
          <w:position w:val="3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position w:val="3"/>
          <w:sz w:val="21"/>
          <w:szCs w:val="21"/>
        </w:rPr>
        <w:t>1</w:t>
      </w:r>
      <w:r>
        <w:rPr>
          <w:rFonts w:ascii="宋体" w:eastAsia="宋体" w:hAnsi="宋体" w:cs="宋体"/>
          <w:spacing w:val="-52"/>
          <w:position w:val="3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position w:val="3"/>
          <w:sz w:val="21"/>
          <w:szCs w:val="21"/>
        </w:rPr>
        <w:t>分，</w:t>
      </w:r>
      <w:r>
        <w:rPr>
          <w:rFonts w:ascii="宋体" w:eastAsia="宋体" w:hAnsi="宋体" w:cs="宋体"/>
          <w:spacing w:val="0"/>
          <w:position w:val="3"/>
          <w:sz w:val="21"/>
          <w:szCs w:val="21"/>
        </w:rPr>
        <w:t>共</w:t>
      </w:r>
      <w:r>
        <w:rPr>
          <w:rFonts w:ascii="宋体" w:eastAsia="宋体" w:hAnsi="宋体" w:cs="宋体"/>
          <w:spacing w:val="-55"/>
          <w:position w:val="3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position w:val="3"/>
          <w:sz w:val="21"/>
          <w:szCs w:val="21"/>
        </w:rPr>
        <w:t>9</w:t>
      </w:r>
      <w:r>
        <w:rPr>
          <w:rFonts w:ascii="宋体" w:eastAsia="宋体" w:hAnsi="宋体" w:cs="宋体"/>
          <w:spacing w:val="-52"/>
          <w:position w:val="3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position w:val="3"/>
          <w:sz w:val="21"/>
          <w:szCs w:val="21"/>
        </w:rPr>
        <w:t>分</w:t>
      </w:r>
      <w:r>
        <w:rPr>
          <w:rFonts w:ascii="宋体" w:eastAsia="宋体" w:hAnsi="宋体" w:cs="宋体"/>
          <w:spacing w:val="-2"/>
          <w:position w:val="3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position w:val="3"/>
          <w:sz w:val="21"/>
          <w:szCs w:val="21"/>
        </w:rPr>
        <w:t xml:space="preserve"> </w:t>
      </w:r>
    </w:p>
    <w:p>
      <w:pPr>
        <w:tabs>
          <w:tab w:val="left" w:pos="680"/>
        </w:tabs>
        <w:spacing w:before="0" w:after="0" w:line="326" w:lineRule="exact"/>
        <w:ind w:left="10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…</w:t>
        <w:tab/>
      </w:r>
      <w:r>
        <w:rPr>
          <w:rFonts w:ascii="宋体" w:eastAsia="宋体" w:hAnsi="宋体" w:cs="宋体"/>
          <w:spacing w:val="0"/>
          <w:w w:val="100"/>
          <w:position w:val="-3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position w:val="-3"/>
          <w:sz w:val="21"/>
          <w:szCs w:val="21"/>
        </w:rPr>
        <w:t>1</w:t>
      </w:r>
      <w:r>
        <w:rPr>
          <w:rFonts w:ascii="宋体" w:eastAsia="宋体" w:hAnsi="宋体" w:cs="宋体"/>
          <w:spacing w:val="-2"/>
          <w:w w:val="100"/>
          <w:position w:val="-3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-3"/>
          <w:sz w:val="21"/>
          <w:szCs w:val="21"/>
        </w:rPr>
        <w:t>我</w:t>
      </w:r>
      <w:r>
        <w:rPr>
          <w:rFonts w:ascii="宋体" w:eastAsia="宋体" w:hAnsi="宋体" w:cs="宋体"/>
          <w:spacing w:val="-2"/>
          <w:w w:val="100"/>
          <w:position w:val="-3"/>
          <w:sz w:val="21"/>
          <w:szCs w:val="21"/>
        </w:rPr>
        <w:t>报</w:t>
      </w:r>
      <w:r>
        <w:rPr>
          <w:rFonts w:ascii="宋体" w:eastAsia="宋体" w:hAnsi="宋体" w:cs="宋体"/>
          <w:spacing w:val="0"/>
          <w:w w:val="100"/>
          <w:position w:val="-3"/>
          <w:sz w:val="21"/>
          <w:szCs w:val="21"/>
        </w:rPr>
        <w:t>路</w:t>
      </w:r>
      <w:r>
        <w:rPr>
          <w:rFonts w:ascii="宋体" w:eastAsia="宋体" w:hAnsi="宋体" w:cs="宋体"/>
          <w:spacing w:val="-2"/>
          <w:w w:val="100"/>
          <w:position w:val="-3"/>
          <w:sz w:val="21"/>
          <w:szCs w:val="21"/>
        </w:rPr>
        <w:t>长</w:t>
      </w:r>
      <w:r>
        <w:rPr>
          <w:rFonts w:ascii="宋体" w:eastAsia="宋体" w:hAnsi="宋体" w:cs="宋体"/>
          <w:spacing w:val="0"/>
          <w:w w:val="100"/>
          <w:position w:val="-3"/>
          <w:sz w:val="21"/>
          <w:szCs w:val="21"/>
        </w:rPr>
        <w:t>嗟</w:t>
      </w:r>
      <w:r>
        <w:rPr>
          <w:rFonts w:ascii="宋体" w:eastAsia="宋体" w:hAnsi="宋体" w:cs="宋体"/>
          <w:spacing w:val="-2"/>
          <w:w w:val="100"/>
          <w:position w:val="-3"/>
          <w:sz w:val="21"/>
          <w:szCs w:val="21"/>
        </w:rPr>
        <w:t>日</w:t>
      </w:r>
      <w:r>
        <w:rPr>
          <w:rFonts w:ascii="宋体" w:eastAsia="宋体" w:hAnsi="宋体" w:cs="宋体"/>
          <w:spacing w:val="0"/>
          <w:w w:val="100"/>
          <w:position w:val="-3"/>
          <w:sz w:val="21"/>
          <w:szCs w:val="21"/>
        </w:rPr>
        <w:t>暮，</w:t>
      </w:r>
      <w:r>
        <w:rPr>
          <w:rFonts w:ascii="宋体" w:eastAsia="宋体" w:hAnsi="宋体" w:cs="宋体"/>
          <w:spacing w:val="0"/>
          <w:w w:val="100"/>
          <w:position w:val="-3"/>
          <w:sz w:val="21"/>
          <w:szCs w:val="21"/>
          <w:u w:val="single" w:color="000000"/>
        </w:rPr>
        <w:t xml:space="preserve">                      </w:t>
      </w:r>
      <w:r>
        <w:rPr>
          <w:rFonts w:ascii="宋体" w:eastAsia="宋体" w:hAnsi="宋体" w:cs="宋体"/>
          <w:spacing w:val="0"/>
          <w:w w:val="100"/>
          <w:position w:val="-3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-3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spacing w:val="-1"/>
          <w:w w:val="100"/>
          <w:position w:val="-3"/>
          <w:sz w:val="21"/>
          <w:szCs w:val="21"/>
        </w:rPr>
        <w:t>(</w:t>
      </w:r>
      <w:r>
        <w:rPr>
          <w:rFonts w:ascii="宋体" w:eastAsia="宋体" w:hAnsi="宋体" w:cs="宋体"/>
          <w:spacing w:val="0"/>
          <w:w w:val="100"/>
          <w:position w:val="-3"/>
          <w:sz w:val="21"/>
          <w:szCs w:val="21"/>
        </w:rPr>
        <w:t>李清</w:t>
      </w:r>
      <w:r>
        <w:rPr>
          <w:rFonts w:ascii="宋体" w:eastAsia="宋体" w:hAnsi="宋体" w:cs="宋体"/>
          <w:spacing w:val="-2"/>
          <w:w w:val="100"/>
          <w:position w:val="-3"/>
          <w:sz w:val="21"/>
          <w:szCs w:val="21"/>
        </w:rPr>
        <w:t>照</w:t>
      </w:r>
      <w:r>
        <w:rPr>
          <w:rFonts w:ascii="宋体" w:eastAsia="宋体" w:hAnsi="宋体" w:cs="宋体"/>
          <w:spacing w:val="0"/>
          <w:w w:val="100"/>
          <w:position w:val="-3"/>
          <w:sz w:val="21"/>
          <w:szCs w:val="21"/>
        </w:rPr>
        <w:t>《</w:t>
      </w:r>
      <w:r>
        <w:rPr>
          <w:rFonts w:ascii="宋体" w:eastAsia="宋体" w:hAnsi="宋体" w:cs="宋体"/>
          <w:spacing w:val="-2"/>
          <w:w w:val="100"/>
          <w:position w:val="-3"/>
          <w:sz w:val="21"/>
          <w:szCs w:val="21"/>
        </w:rPr>
        <w:t>渔</w:t>
      </w:r>
      <w:r>
        <w:rPr>
          <w:rFonts w:ascii="宋体" w:eastAsia="宋体" w:hAnsi="宋体" w:cs="宋体"/>
          <w:spacing w:val="0"/>
          <w:w w:val="100"/>
          <w:position w:val="-3"/>
          <w:sz w:val="21"/>
          <w:szCs w:val="21"/>
        </w:rPr>
        <w:t>家</w:t>
      </w:r>
      <w:r>
        <w:rPr>
          <w:rFonts w:ascii="宋体" w:eastAsia="宋体" w:hAnsi="宋体" w:cs="宋体"/>
          <w:spacing w:val="-2"/>
          <w:w w:val="100"/>
          <w:position w:val="-3"/>
          <w:sz w:val="21"/>
          <w:szCs w:val="21"/>
        </w:rPr>
        <w:t>傲</w:t>
      </w:r>
      <w:r>
        <w:rPr>
          <w:rFonts w:ascii="宋体" w:eastAsia="宋体" w:hAnsi="宋体" w:cs="宋体"/>
          <w:spacing w:val="0"/>
          <w:w w:val="100"/>
          <w:position w:val="-3"/>
          <w:sz w:val="21"/>
          <w:szCs w:val="21"/>
        </w:rPr>
        <w:t>》</w:t>
      </w:r>
      <w:r>
        <w:rPr>
          <w:rFonts w:ascii="Times New Roman" w:eastAsia="Times New Roman" w:hAnsi="Times New Roman" w:cs="Times New Roman"/>
          <w:spacing w:val="0"/>
          <w:w w:val="100"/>
          <w:position w:val="-3"/>
          <w:sz w:val="21"/>
          <w:szCs w:val="21"/>
        </w:rPr>
        <w:t>)</w:t>
      </w:r>
    </w:p>
    <w:p>
      <w:pPr>
        <w:spacing w:before="0" w:after="0" w:line="183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tabs>
          <w:tab w:val="left" w:pos="680"/>
        </w:tabs>
        <w:spacing w:before="0" w:after="0" w:line="272" w:lineRule="exact"/>
        <w:ind w:left="10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封</w:t>
        <w:tab/>
      </w:r>
      <w:r>
        <w:rPr>
          <w:rFonts w:ascii="宋体" w:eastAsia="宋体" w:hAnsi="宋体" w:cs="宋体"/>
          <w:spacing w:val="0"/>
          <w:w w:val="100"/>
          <w:position w:val="5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position w:val="5"/>
          <w:sz w:val="21"/>
          <w:szCs w:val="21"/>
        </w:rPr>
        <w:t>2</w:t>
      </w:r>
      <w:r>
        <w:rPr>
          <w:rFonts w:ascii="宋体" w:eastAsia="宋体" w:hAnsi="宋体" w:cs="宋体"/>
          <w:spacing w:val="0"/>
          <w:w w:val="100"/>
          <w:position w:val="5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5"/>
          <w:sz w:val="21"/>
          <w:szCs w:val="21"/>
          <w:u w:val="single" w:color="000000"/>
        </w:rPr>
        <w:t xml:space="preserve">                      </w:t>
      </w:r>
      <w:r>
        <w:rPr>
          <w:rFonts w:ascii="宋体" w:eastAsia="宋体" w:hAnsi="宋体" w:cs="宋体"/>
          <w:spacing w:val="0"/>
          <w:w w:val="100"/>
          <w:position w:val="5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5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position w:val="5"/>
          <w:sz w:val="21"/>
          <w:szCs w:val="21"/>
        </w:rPr>
        <w:t>八</w:t>
      </w:r>
      <w:r>
        <w:rPr>
          <w:rFonts w:ascii="宋体" w:eastAsia="宋体" w:hAnsi="宋体" w:cs="宋体"/>
          <w:spacing w:val="0"/>
          <w:w w:val="100"/>
          <w:position w:val="5"/>
          <w:sz w:val="21"/>
          <w:szCs w:val="21"/>
        </w:rPr>
        <w:t>年</w:t>
      </w:r>
      <w:r>
        <w:rPr>
          <w:rFonts w:ascii="宋体" w:eastAsia="宋体" w:hAnsi="宋体" w:cs="宋体"/>
          <w:spacing w:val="-2"/>
          <w:w w:val="100"/>
          <w:position w:val="5"/>
          <w:sz w:val="21"/>
          <w:szCs w:val="21"/>
        </w:rPr>
        <w:t>风</w:t>
      </w:r>
      <w:r>
        <w:rPr>
          <w:rFonts w:ascii="宋体" w:eastAsia="宋体" w:hAnsi="宋体" w:cs="宋体"/>
          <w:spacing w:val="0"/>
          <w:w w:val="100"/>
          <w:position w:val="5"/>
          <w:sz w:val="21"/>
          <w:szCs w:val="21"/>
        </w:rPr>
        <w:t>味</w:t>
      </w:r>
      <w:r>
        <w:rPr>
          <w:rFonts w:ascii="宋体" w:eastAsia="宋体" w:hAnsi="宋体" w:cs="宋体"/>
          <w:spacing w:val="-2"/>
          <w:w w:val="100"/>
          <w:position w:val="5"/>
          <w:sz w:val="21"/>
          <w:szCs w:val="21"/>
        </w:rPr>
        <w:t>徒</w:t>
      </w:r>
      <w:r>
        <w:rPr>
          <w:rFonts w:ascii="宋体" w:eastAsia="宋体" w:hAnsi="宋体" w:cs="宋体"/>
          <w:spacing w:val="0"/>
          <w:w w:val="100"/>
          <w:position w:val="5"/>
          <w:sz w:val="21"/>
          <w:szCs w:val="21"/>
        </w:rPr>
        <w:t>思</w:t>
      </w:r>
      <w:r>
        <w:rPr>
          <w:rFonts w:ascii="宋体" w:eastAsia="宋体" w:hAnsi="宋体" w:cs="宋体"/>
          <w:spacing w:val="-2"/>
          <w:w w:val="100"/>
          <w:position w:val="5"/>
          <w:sz w:val="21"/>
          <w:szCs w:val="21"/>
        </w:rPr>
        <w:t>浙</w:t>
      </w:r>
      <w:r>
        <w:rPr>
          <w:rFonts w:ascii="宋体" w:eastAsia="宋体" w:hAnsi="宋体" w:cs="宋体"/>
          <w:spacing w:val="-2"/>
          <w:w w:val="100"/>
          <w:position w:val="5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spacing w:val="-1"/>
          <w:w w:val="100"/>
          <w:position w:val="5"/>
          <w:sz w:val="21"/>
          <w:szCs w:val="21"/>
        </w:rPr>
        <w:t>(</w:t>
      </w:r>
      <w:r>
        <w:rPr>
          <w:rFonts w:ascii="宋体" w:eastAsia="宋体" w:hAnsi="宋体" w:cs="宋体"/>
          <w:spacing w:val="0"/>
          <w:w w:val="100"/>
          <w:position w:val="5"/>
          <w:sz w:val="21"/>
          <w:szCs w:val="21"/>
        </w:rPr>
        <w:t>秋瑾</w:t>
      </w:r>
      <w:r>
        <w:rPr>
          <w:rFonts w:ascii="宋体" w:eastAsia="宋体" w:hAnsi="宋体" w:cs="宋体"/>
          <w:spacing w:val="-2"/>
          <w:w w:val="100"/>
          <w:position w:val="5"/>
          <w:sz w:val="21"/>
          <w:szCs w:val="21"/>
        </w:rPr>
        <w:t>《</w:t>
      </w:r>
      <w:r>
        <w:rPr>
          <w:rFonts w:ascii="宋体" w:eastAsia="宋体" w:hAnsi="宋体" w:cs="宋体"/>
          <w:spacing w:val="0"/>
          <w:w w:val="100"/>
          <w:position w:val="5"/>
          <w:sz w:val="21"/>
          <w:szCs w:val="21"/>
        </w:rPr>
        <w:t>满</w:t>
      </w:r>
      <w:r>
        <w:rPr>
          <w:rFonts w:ascii="宋体" w:eastAsia="宋体" w:hAnsi="宋体" w:cs="宋体"/>
          <w:spacing w:val="-2"/>
          <w:w w:val="100"/>
          <w:position w:val="5"/>
          <w:sz w:val="21"/>
          <w:szCs w:val="21"/>
        </w:rPr>
        <w:t>江</w:t>
      </w:r>
      <w:r>
        <w:rPr>
          <w:rFonts w:ascii="宋体" w:eastAsia="宋体" w:hAnsi="宋体" w:cs="宋体"/>
          <w:spacing w:val="0"/>
          <w:w w:val="100"/>
          <w:position w:val="5"/>
          <w:sz w:val="21"/>
          <w:szCs w:val="21"/>
        </w:rPr>
        <w:t>红》</w:t>
      </w:r>
      <w:r>
        <w:rPr>
          <w:rFonts w:ascii="Times New Roman" w:eastAsia="Times New Roman" w:hAnsi="Times New Roman" w:cs="Times New Roman"/>
          <w:spacing w:val="0"/>
          <w:w w:val="100"/>
          <w:position w:val="5"/>
          <w:sz w:val="21"/>
          <w:szCs w:val="21"/>
        </w:rPr>
        <w:t>)</w:t>
      </w:r>
    </w:p>
    <w:p>
      <w:pPr>
        <w:tabs>
          <w:tab w:val="left" w:pos="680"/>
          <w:tab w:val="left" w:pos="5200"/>
        </w:tabs>
        <w:spacing w:before="0" w:after="0" w:line="317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…</w:t>
        <w:tab/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position w:val="-2"/>
          <w:sz w:val="21"/>
          <w:szCs w:val="21"/>
        </w:rPr>
        <w:t>3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苏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子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胸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襟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谁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识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我？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-108"/>
          <w:w w:val="100"/>
          <w:position w:val="-2"/>
          <w:sz w:val="21"/>
          <w:szCs w:val="21"/>
        </w:rPr>
        <w:t>。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秋瑾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《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满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江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红</w:t>
      </w:r>
      <w:r>
        <w:rPr>
          <w:rFonts w:ascii="宋体" w:eastAsia="宋体" w:hAnsi="宋体" w:cs="宋体"/>
          <w:spacing w:val="-108"/>
          <w:w w:val="100"/>
          <w:position w:val="-2"/>
          <w:sz w:val="21"/>
          <w:szCs w:val="21"/>
        </w:rPr>
        <w:t>》）</w:t>
      </w:r>
    </w:p>
    <w:p>
      <w:pPr>
        <w:spacing w:before="0" w:after="0" w:line="182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…</w:t>
      </w:r>
    </w:p>
    <w:p>
      <w:pPr>
        <w:tabs>
          <w:tab w:val="left" w:pos="680"/>
          <w:tab w:val="left" w:pos="4560"/>
          <w:tab w:val="left" w:pos="5780"/>
          <w:tab w:val="left" w:pos="6980"/>
        </w:tabs>
        <w:spacing w:before="0" w:after="0" w:line="280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…</w:t>
        <w:tab/>
      </w:r>
      <w:r>
        <w:rPr>
          <w:rFonts w:ascii="宋体" w:eastAsia="宋体" w:hAnsi="宋体" w:cs="宋体"/>
          <w:spacing w:val="0"/>
          <w:w w:val="100"/>
          <w:position w:val="6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position w:val="6"/>
          <w:sz w:val="21"/>
          <w:szCs w:val="21"/>
        </w:rPr>
        <w:t>4</w:t>
      </w:r>
      <w:r>
        <w:rPr>
          <w:rFonts w:ascii="宋体" w:eastAsia="宋体" w:hAnsi="宋体" w:cs="宋体"/>
          <w:spacing w:val="-55"/>
          <w:w w:val="100"/>
          <w:position w:val="6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6"/>
          <w:sz w:val="21"/>
          <w:szCs w:val="21"/>
        </w:rPr>
        <w:t>又</w:t>
      </w:r>
      <w:r>
        <w:rPr>
          <w:rFonts w:ascii="宋体" w:eastAsia="宋体" w:hAnsi="宋体" w:cs="宋体"/>
          <w:spacing w:val="-2"/>
          <w:w w:val="100"/>
          <w:position w:val="6"/>
          <w:sz w:val="21"/>
          <w:szCs w:val="21"/>
        </w:rPr>
        <w:t>夹</w:t>
      </w:r>
      <w:r>
        <w:rPr>
          <w:rFonts w:ascii="宋体" w:eastAsia="宋体" w:hAnsi="宋体" w:cs="宋体"/>
          <w:spacing w:val="0"/>
          <w:w w:val="100"/>
          <w:position w:val="6"/>
          <w:sz w:val="21"/>
          <w:szCs w:val="21"/>
        </w:rPr>
        <w:t>百</w:t>
      </w:r>
      <w:r>
        <w:rPr>
          <w:rFonts w:ascii="宋体" w:eastAsia="宋体" w:hAnsi="宋体" w:cs="宋体"/>
          <w:spacing w:val="-2"/>
          <w:w w:val="100"/>
          <w:position w:val="6"/>
          <w:sz w:val="21"/>
          <w:szCs w:val="21"/>
        </w:rPr>
        <w:t>千</w:t>
      </w:r>
      <w:r>
        <w:rPr>
          <w:rFonts w:ascii="宋体" w:eastAsia="宋体" w:hAnsi="宋体" w:cs="宋体"/>
          <w:spacing w:val="0"/>
          <w:w w:val="100"/>
          <w:position w:val="6"/>
          <w:sz w:val="21"/>
          <w:szCs w:val="21"/>
        </w:rPr>
        <w:t>求</w:t>
      </w:r>
      <w:r>
        <w:rPr>
          <w:rFonts w:ascii="宋体" w:eastAsia="宋体" w:hAnsi="宋体" w:cs="宋体"/>
          <w:spacing w:val="-2"/>
          <w:w w:val="100"/>
          <w:position w:val="6"/>
          <w:sz w:val="21"/>
          <w:szCs w:val="21"/>
        </w:rPr>
        <w:t>救</w:t>
      </w:r>
      <w:r>
        <w:rPr>
          <w:rFonts w:ascii="宋体" w:eastAsia="宋体" w:hAnsi="宋体" w:cs="宋体"/>
          <w:spacing w:val="-2"/>
          <w:w w:val="100"/>
          <w:position w:val="6"/>
          <w:sz w:val="21"/>
          <w:szCs w:val="21"/>
        </w:rPr>
        <w:t>声</w:t>
      </w:r>
      <w:r>
        <w:rPr>
          <w:rFonts w:ascii="宋体" w:eastAsia="宋体" w:hAnsi="宋体" w:cs="宋体"/>
          <w:spacing w:val="-53"/>
          <w:w w:val="100"/>
          <w:position w:val="6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6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6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-53"/>
          <w:w w:val="100"/>
          <w:position w:val="6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6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6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-55"/>
          <w:w w:val="100"/>
          <w:position w:val="6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6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6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-161"/>
          <w:w w:val="100"/>
          <w:position w:val="6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position w:val="6"/>
          <w:sz w:val="21"/>
          <w:szCs w:val="21"/>
        </w:rPr>
        <w:t>（</w:t>
      </w:r>
      <w:r>
        <w:rPr>
          <w:rFonts w:ascii="宋体" w:eastAsia="宋体" w:hAnsi="宋体" w:cs="宋体"/>
          <w:spacing w:val="-2"/>
          <w:w w:val="100"/>
          <w:position w:val="6"/>
          <w:sz w:val="21"/>
          <w:szCs w:val="21"/>
        </w:rPr>
        <w:t>林</w:t>
      </w:r>
      <w:r>
        <w:rPr>
          <w:rFonts w:ascii="宋体" w:eastAsia="宋体" w:hAnsi="宋体" w:cs="宋体"/>
          <w:spacing w:val="0"/>
          <w:w w:val="100"/>
          <w:position w:val="6"/>
          <w:sz w:val="21"/>
          <w:szCs w:val="21"/>
        </w:rPr>
        <w:t>嗣</w:t>
      </w:r>
      <w:r>
        <w:rPr>
          <w:rFonts w:ascii="宋体" w:eastAsia="宋体" w:hAnsi="宋体" w:cs="宋体"/>
          <w:spacing w:val="-55"/>
          <w:w w:val="100"/>
          <w:position w:val="6"/>
          <w:sz w:val="21"/>
          <w:szCs w:val="21"/>
        </w:rPr>
        <w:t>环</w:t>
      </w:r>
      <w:r>
        <w:rPr>
          <w:rFonts w:ascii="宋体" w:eastAsia="宋体" w:hAnsi="宋体" w:cs="宋体"/>
          <w:spacing w:val="0"/>
          <w:w w:val="100"/>
          <w:position w:val="6"/>
          <w:sz w:val="21"/>
          <w:szCs w:val="21"/>
        </w:rPr>
        <w:t>《</w:t>
      </w:r>
      <w:r>
        <w:rPr>
          <w:rFonts w:ascii="宋体" w:eastAsia="宋体" w:hAnsi="宋体" w:cs="宋体"/>
          <w:spacing w:val="-2"/>
          <w:w w:val="100"/>
          <w:position w:val="6"/>
          <w:sz w:val="21"/>
          <w:szCs w:val="21"/>
        </w:rPr>
        <w:t>口</w:t>
      </w:r>
      <w:r>
        <w:rPr>
          <w:rFonts w:ascii="宋体" w:eastAsia="宋体" w:hAnsi="宋体" w:cs="宋体"/>
          <w:spacing w:val="0"/>
          <w:w w:val="100"/>
          <w:position w:val="6"/>
          <w:sz w:val="21"/>
          <w:szCs w:val="21"/>
        </w:rPr>
        <w:t>技</w:t>
      </w:r>
      <w:r>
        <w:rPr>
          <w:rFonts w:ascii="宋体" w:eastAsia="宋体" w:hAnsi="宋体" w:cs="宋体"/>
          <w:spacing w:val="-108"/>
          <w:w w:val="100"/>
          <w:position w:val="6"/>
          <w:sz w:val="21"/>
          <w:szCs w:val="21"/>
        </w:rPr>
        <w:t>》</w:t>
      </w:r>
      <w:r>
        <w:rPr>
          <w:rFonts w:ascii="宋体" w:eastAsia="宋体" w:hAnsi="宋体" w:cs="宋体"/>
          <w:spacing w:val="0"/>
          <w:w w:val="100"/>
          <w:position w:val="6"/>
          <w:sz w:val="21"/>
          <w:szCs w:val="21"/>
        </w:rPr>
        <w:t>）</w:t>
      </w:r>
    </w:p>
    <w:p>
      <w:pPr>
        <w:tabs>
          <w:tab w:val="left" w:pos="680"/>
          <w:tab w:val="left" w:pos="6940"/>
          <w:tab w:val="left" w:pos="8760"/>
        </w:tabs>
        <w:spacing w:before="0" w:after="0" w:line="307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2"/>
          <w:sz w:val="21"/>
          <w:szCs w:val="21"/>
        </w:rPr>
        <w:t>…</w:t>
        <w:tab/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5</w:t>
      </w:r>
      <w:r>
        <w:rPr>
          <w:rFonts w:ascii="宋体" w:eastAsia="宋体" w:hAnsi="宋体" w:cs="宋体"/>
          <w:spacing w:val="-74"/>
          <w:w w:val="100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描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绘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了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幅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海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天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相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接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的辽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阔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图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画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句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子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：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-72"/>
          <w:w w:val="100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。</w:t>
      </w:r>
    </w:p>
    <w:p>
      <w:pPr>
        <w:spacing w:before="0" w:after="0" w:line="189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…</w:t>
      </w:r>
    </w:p>
    <w:p>
      <w:pPr>
        <w:tabs>
          <w:tab w:val="left" w:pos="680"/>
        </w:tabs>
        <w:spacing w:before="0" w:after="0" w:line="279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-2"/>
          <w:sz w:val="21"/>
          <w:szCs w:val="21"/>
        </w:rPr>
        <w:t>线</w:t>
        <w:tab/>
      </w:r>
      <w:r>
        <w:rPr>
          <w:rFonts w:ascii="宋体" w:eastAsia="宋体" w:hAnsi="宋体" w:cs="宋体"/>
          <w:position w:val="6"/>
          <w:sz w:val="21"/>
          <w:szCs w:val="21"/>
        </w:rPr>
        <w:t>8.</w:t>
      </w:r>
      <w:r>
        <w:rPr>
          <w:rFonts w:ascii="宋体" w:eastAsia="宋体" w:hAnsi="宋体" w:cs="宋体"/>
          <w:position w:val="6"/>
          <w:sz w:val="21"/>
          <w:szCs w:val="21"/>
        </w:rPr>
        <w:t>（</w:t>
      </w:r>
      <w:r>
        <w:rPr>
          <w:rFonts w:ascii="宋体" w:eastAsia="宋体" w:hAnsi="宋体" w:cs="宋体"/>
          <w:position w:val="6"/>
          <w:sz w:val="21"/>
          <w:szCs w:val="21"/>
        </w:rPr>
        <w:t>1</w:t>
      </w:r>
      <w:r>
        <w:rPr>
          <w:rFonts w:ascii="宋体" w:eastAsia="宋体" w:hAnsi="宋体" w:cs="宋体"/>
          <w:spacing w:val="-108"/>
          <w:position w:val="6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position w:val="6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position w:val="6"/>
          <w:sz w:val="21"/>
          <w:szCs w:val="21"/>
        </w:rPr>
        <w:t>4</w:t>
      </w:r>
      <w:r>
        <w:rPr>
          <w:rFonts w:ascii="宋体" w:eastAsia="宋体" w:hAnsi="宋体" w:cs="宋体"/>
          <w:spacing w:val="-55"/>
          <w:position w:val="6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position w:val="6"/>
          <w:sz w:val="21"/>
          <w:szCs w:val="21"/>
        </w:rPr>
        <w:t>分</w:t>
      </w:r>
      <w:r>
        <w:rPr>
          <w:rFonts w:ascii="宋体" w:eastAsia="宋体" w:hAnsi="宋体" w:cs="宋体"/>
          <w:spacing w:val="-2"/>
          <w:position w:val="6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position w:val="6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position w:val="6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6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position w:val="6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2"/>
          <w:position w:val="6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6"/>
          <w:sz w:val="21"/>
          <w:szCs w:val="21"/>
          <w:u w:val="single" w:color="000000"/>
        </w:rPr>
        <w:t xml:space="preserve">     </w:t>
      </w:r>
      <w:r>
        <w:rPr>
          <w:rFonts w:ascii="宋体" w:eastAsia="宋体" w:hAnsi="宋体" w:cs="宋体"/>
          <w:spacing w:val="-2"/>
          <w:position w:val="6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position w:val="6"/>
          <w:sz w:val="21"/>
          <w:szCs w:val="21"/>
        </w:rPr>
        <w:t xml:space="preserve">   </w:t>
      </w:r>
      <w:r>
        <w:rPr>
          <w:rFonts w:ascii="宋体" w:eastAsia="宋体" w:hAnsi="宋体" w:cs="宋体"/>
          <w:spacing w:val="-2"/>
          <w:position w:val="6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position w:val="6"/>
          <w:sz w:val="21"/>
          <w:szCs w:val="21"/>
        </w:rPr>
        <w:t xml:space="preserve">   </w:t>
      </w:r>
      <w:r>
        <w:rPr>
          <w:rFonts w:ascii="宋体" w:eastAsia="宋体" w:hAnsi="宋体" w:cs="宋体"/>
          <w:spacing w:val="-2"/>
          <w:position w:val="6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position w:val="6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position w:val="6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6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position w:val="6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2"/>
          <w:position w:val="6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6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0"/>
          <w:position w:val="6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position w:val="6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position w:val="6"/>
          <w:sz w:val="21"/>
          <w:szCs w:val="21"/>
        </w:rPr>
        <w:t xml:space="preserve"> </w:t>
      </w:r>
    </w:p>
    <w:p>
      <w:pPr>
        <w:tabs>
          <w:tab w:val="left" w:pos="680"/>
        </w:tabs>
        <w:spacing w:before="0" w:after="0" w:line="311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1"/>
          <w:sz w:val="21"/>
          <w:szCs w:val="21"/>
        </w:rPr>
        <w:t>…</w:t>
        <w:tab/>
      </w:r>
      <w:r>
        <w:rPr>
          <w:rFonts w:ascii="宋体" w:eastAsia="宋体" w:hAnsi="宋体" w:cs="宋体"/>
          <w:position w:val="-2"/>
          <w:sz w:val="21"/>
          <w:szCs w:val="21"/>
        </w:rPr>
        <w:t xml:space="preserve">     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-2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-2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-2"/>
          <w:sz w:val="21"/>
          <w:szCs w:val="21"/>
          <w:u w:val="single" w:color="000000"/>
        </w:rPr>
        <w:t xml:space="preserve">     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-2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-2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-2"/>
          <w:sz w:val="21"/>
          <w:szCs w:val="21"/>
          <w:u w:val="single" w:color="000000"/>
        </w:rPr>
        <w:t xml:space="preserve">  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-2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-2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-2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-2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 xml:space="preserve"> </w:t>
      </w:r>
    </w:p>
    <w:p>
      <w:pPr>
        <w:spacing w:before="0" w:after="0" w:line="200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tabs>
          <w:tab w:val="left" w:pos="680"/>
        </w:tabs>
        <w:spacing w:before="0" w:after="0" w:line="279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-1"/>
          <w:sz w:val="21"/>
          <w:szCs w:val="21"/>
        </w:rPr>
        <w:t>…</w:t>
        <w:tab/>
      </w:r>
      <w:r>
        <w:rPr>
          <w:rFonts w:ascii="宋体" w:eastAsia="宋体" w:hAnsi="宋体" w:cs="宋体"/>
          <w:position w:val="5"/>
          <w:sz w:val="21"/>
          <w:szCs w:val="21"/>
        </w:rPr>
        <w:t>二、阅读理</w:t>
      </w:r>
      <w:r>
        <w:rPr>
          <w:rFonts w:ascii="宋体" w:eastAsia="宋体" w:hAnsi="宋体" w:cs="宋体"/>
          <w:spacing w:val="1"/>
          <w:position w:val="5"/>
          <w:sz w:val="21"/>
          <w:szCs w:val="21"/>
        </w:rPr>
        <w:t>解</w:t>
      </w:r>
      <w:r>
        <w:rPr>
          <w:rFonts w:ascii="宋体" w:eastAsia="宋体" w:hAnsi="宋体" w:cs="宋体"/>
          <w:spacing w:val="-2"/>
          <w:position w:val="5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position w:val="5"/>
          <w:sz w:val="21"/>
          <w:szCs w:val="21"/>
        </w:rPr>
        <w:t xml:space="preserve"> </w:t>
      </w:r>
    </w:p>
    <w:p>
      <w:pPr>
        <w:tabs>
          <w:tab w:val="left" w:pos="680"/>
        </w:tabs>
        <w:spacing w:before="0" w:after="0" w:line="313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3"/>
          <w:sz w:val="21"/>
          <w:szCs w:val="21"/>
        </w:rPr>
        <w:t>…</w:t>
        <w:tab/>
      </w:r>
      <w:r>
        <w:rPr>
          <w:rFonts w:ascii="宋体" w:eastAsia="宋体" w:hAnsi="宋体" w:cs="宋体"/>
          <w:position w:val="-3"/>
          <w:sz w:val="21"/>
          <w:szCs w:val="21"/>
        </w:rPr>
        <w:t>（一）诗歌阅读</w:t>
      </w:r>
      <w:r>
        <w:rPr>
          <w:rFonts w:ascii="宋体" w:eastAsia="宋体" w:hAnsi="宋体" w:cs="宋体"/>
          <w:spacing w:val="-105"/>
          <w:position w:val="-3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position w:val="-3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position w:val="-3"/>
          <w:sz w:val="21"/>
          <w:szCs w:val="21"/>
        </w:rPr>
        <w:t>7</w:t>
      </w:r>
      <w:r>
        <w:rPr>
          <w:rFonts w:ascii="宋体" w:eastAsia="宋体" w:hAnsi="宋体" w:cs="宋体"/>
          <w:spacing w:val="-52"/>
          <w:position w:val="-3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position w:val="-3"/>
          <w:sz w:val="21"/>
          <w:szCs w:val="21"/>
        </w:rPr>
        <w:t>分）</w:t>
      </w:r>
      <w:r>
        <w:rPr>
          <w:rFonts w:ascii="宋体" w:eastAsia="宋体" w:hAnsi="宋体" w:cs="宋体"/>
          <w:spacing w:val="0"/>
          <w:position w:val="-3"/>
          <w:sz w:val="21"/>
          <w:szCs w:val="21"/>
        </w:rPr>
        <w:t xml:space="preserve"> </w:t>
      </w:r>
    </w:p>
    <w:p>
      <w:pPr>
        <w:spacing w:before="0" w:after="0" w:line="200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…</w:t>
      </w:r>
    </w:p>
    <w:p>
      <w:pPr>
        <w:tabs>
          <w:tab w:val="left" w:pos="680"/>
        </w:tabs>
        <w:spacing w:before="0" w:after="0" w:line="258" w:lineRule="exact"/>
        <w:ind w:left="100" w:right="-11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-2"/>
          <w:sz w:val="21"/>
          <w:szCs w:val="21"/>
        </w:rPr>
        <w:t>内</w:t>
        <w:tab/>
      </w:r>
      <w:r>
        <w:rPr>
          <w:rFonts w:ascii="宋体" w:eastAsia="宋体" w:hAnsi="宋体" w:cs="宋体"/>
          <w:color w:val="333333"/>
          <w:position w:val="3"/>
          <w:sz w:val="21"/>
          <w:szCs w:val="21"/>
        </w:rPr>
        <w:t>9.</w:t>
      </w:r>
      <w:r>
        <w:rPr>
          <w:rFonts w:ascii="宋体" w:eastAsia="宋体" w:hAnsi="宋体" w:cs="宋体"/>
          <w:color w:val="333333"/>
          <w:position w:val="3"/>
          <w:sz w:val="21"/>
          <w:szCs w:val="21"/>
        </w:rPr>
        <w:t xml:space="preserve"> </w:t>
      </w:r>
      <w:r>
        <w:rPr>
          <w:rFonts w:ascii="宋体" w:eastAsia="宋体" w:hAnsi="宋体" w:cs="宋体"/>
          <w:color w:val="333333"/>
          <w:spacing w:val="-2"/>
          <w:position w:val="3"/>
          <w:sz w:val="21"/>
          <w:szCs w:val="21"/>
        </w:rPr>
        <w:t>（</w:t>
      </w:r>
      <w:r>
        <w:rPr>
          <w:rFonts w:ascii="宋体" w:eastAsia="宋体" w:hAnsi="宋体" w:cs="宋体"/>
          <w:color w:val="333333"/>
          <w:spacing w:val="0"/>
          <w:position w:val="3"/>
          <w:sz w:val="21"/>
          <w:szCs w:val="21"/>
        </w:rPr>
        <w:t>3</w:t>
      </w:r>
      <w:r>
        <w:rPr>
          <w:rFonts w:ascii="宋体" w:eastAsia="宋体" w:hAnsi="宋体" w:cs="宋体"/>
          <w:color w:val="333333"/>
          <w:spacing w:val="-52"/>
          <w:position w:val="3"/>
          <w:sz w:val="21"/>
          <w:szCs w:val="21"/>
        </w:rPr>
        <w:t xml:space="preserve"> </w:t>
      </w:r>
      <w:r>
        <w:rPr>
          <w:rFonts w:ascii="宋体" w:eastAsia="宋体" w:hAnsi="宋体" w:cs="宋体"/>
          <w:color w:val="333333"/>
          <w:spacing w:val="-2"/>
          <w:position w:val="3"/>
          <w:sz w:val="21"/>
          <w:szCs w:val="21"/>
        </w:rPr>
        <w:t>分</w:t>
      </w:r>
      <w:r>
        <w:rPr>
          <w:rFonts w:ascii="宋体" w:eastAsia="宋体" w:hAnsi="宋体" w:cs="宋体"/>
          <w:color w:val="333333"/>
          <w:spacing w:val="0"/>
          <w:position w:val="3"/>
          <w:sz w:val="21"/>
          <w:szCs w:val="21"/>
        </w:rPr>
        <w:t>）</w:t>
      </w:r>
      <w:r>
        <w:rPr>
          <w:rFonts w:ascii="宋体" w:eastAsia="宋体" w:hAnsi="宋体" w:cs="宋体"/>
          <w:color w:val="333333"/>
          <w:spacing w:val="0"/>
          <w:position w:val="3"/>
          <w:sz w:val="21"/>
          <w:szCs w:val="21"/>
          <w:u w:val="single" w:color="333333"/>
        </w:rPr>
        <w:t xml:space="preserve">  </w:t>
      </w:r>
      <w:r>
        <w:rPr>
          <w:rFonts w:ascii="宋体" w:eastAsia="宋体" w:hAnsi="宋体" w:cs="宋体"/>
          <w:color w:val="333333"/>
          <w:spacing w:val="-2"/>
          <w:position w:val="3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3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3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3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3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position w:val="3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3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position w:val="3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3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3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3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3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3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3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3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3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position w:val="3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3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position w:val="3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3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3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3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3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3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3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3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3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position w:val="3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3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position w:val="3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3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3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3"/>
          <w:sz w:val="21"/>
          <w:szCs w:val="21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3"/>
          <w:sz w:val="21"/>
          <w:szCs w:val="21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3"/>
          <w:sz w:val="21"/>
          <w:szCs w:val="21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3"/>
          <w:sz w:val="21"/>
          <w:szCs w:val="21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3"/>
          <w:sz w:val="21"/>
          <w:szCs w:val="21"/>
        </w:rPr>
        <w:t xml:space="preserve"> </w:t>
      </w:r>
    </w:p>
    <w:p>
      <w:pPr>
        <w:tabs>
          <w:tab w:val="left" w:pos="680"/>
        </w:tabs>
        <w:spacing w:before="0" w:after="0" w:line="330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3"/>
          <w:sz w:val="21"/>
          <w:szCs w:val="21"/>
        </w:rPr>
        <w:t>…</w:t>
        <w:tab/>
      </w:r>
      <w:r>
        <w:rPr>
          <w:rFonts w:ascii="宋体" w:eastAsia="宋体" w:hAnsi="宋体" w:cs="宋体"/>
          <w:color w:val="333333"/>
          <w:position w:val="-5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position w:val="-5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5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5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5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5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5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5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5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5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position w:val="-5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5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position w:val="-5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5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5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5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5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5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5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5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5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position w:val="-5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5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position w:val="-5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5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5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5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5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5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5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5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5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position w:val="-5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5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position w:val="-5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5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position w:val="-5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5"/>
          <w:sz w:val="21"/>
          <w:szCs w:val="21"/>
        </w:rPr>
        <w:t xml:space="preserve"> </w:t>
      </w:r>
    </w:p>
    <w:p>
      <w:pPr>
        <w:spacing w:before="0" w:after="0" w:line="192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…</w:t>
      </w:r>
    </w:p>
    <w:p>
      <w:pPr>
        <w:tabs>
          <w:tab w:val="left" w:pos="680"/>
        </w:tabs>
        <w:spacing w:before="0" w:after="0" w:line="257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-2"/>
          <w:sz w:val="21"/>
          <w:szCs w:val="21"/>
        </w:rPr>
        <w:t>…</w:t>
        <w:tab/>
      </w:r>
      <w:r>
        <w:rPr>
          <w:rFonts w:ascii="宋体" w:eastAsia="宋体" w:hAnsi="宋体" w:cs="宋体"/>
          <w:color w:val="333333"/>
          <w:position w:val="1"/>
          <w:sz w:val="21"/>
          <w:szCs w:val="21"/>
        </w:rPr>
        <w:t>10.</w:t>
      </w:r>
      <w:r>
        <w:rPr>
          <w:rFonts w:ascii="宋体" w:eastAsia="宋体" w:hAnsi="宋体" w:cs="宋体"/>
          <w:color w:val="333333"/>
          <w:spacing w:val="-2"/>
          <w:position w:val="1"/>
          <w:sz w:val="21"/>
          <w:szCs w:val="21"/>
        </w:rPr>
        <w:t>（</w:t>
      </w:r>
      <w:r>
        <w:rPr>
          <w:rFonts w:ascii="宋体" w:eastAsia="宋体" w:hAnsi="宋体" w:cs="宋体"/>
          <w:color w:val="333333"/>
          <w:spacing w:val="0"/>
          <w:position w:val="1"/>
          <w:sz w:val="21"/>
          <w:szCs w:val="21"/>
        </w:rPr>
        <w:t>4</w:t>
      </w:r>
      <w:r>
        <w:rPr>
          <w:rFonts w:ascii="宋体" w:eastAsia="宋体" w:hAnsi="宋体" w:cs="宋体"/>
          <w:color w:val="333333"/>
          <w:spacing w:val="-52"/>
          <w:position w:val="1"/>
          <w:sz w:val="21"/>
          <w:szCs w:val="21"/>
        </w:rPr>
        <w:t xml:space="preserve"> </w:t>
      </w:r>
      <w:r>
        <w:rPr>
          <w:rFonts w:ascii="宋体" w:eastAsia="宋体" w:hAnsi="宋体" w:cs="宋体"/>
          <w:color w:val="333333"/>
          <w:spacing w:val="-2"/>
          <w:position w:val="1"/>
          <w:sz w:val="21"/>
          <w:szCs w:val="21"/>
        </w:rPr>
        <w:t>分</w:t>
      </w:r>
      <w:r>
        <w:rPr>
          <w:rFonts w:ascii="宋体" w:eastAsia="宋体" w:hAnsi="宋体" w:cs="宋体"/>
          <w:color w:val="333333"/>
          <w:spacing w:val="0"/>
          <w:position w:val="1"/>
          <w:sz w:val="21"/>
          <w:szCs w:val="21"/>
        </w:rPr>
        <w:t>）</w:t>
      </w:r>
      <w:r>
        <w:rPr>
          <w:rFonts w:ascii="宋体" w:eastAsia="宋体" w:hAnsi="宋体" w:cs="宋体"/>
          <w:color w:val="333333"/>
          <w:spacing w:val="0"/>
          <w:position w:val="1"/>
          <w:sz w:val="21"/>
          <w:szCs w:val="21"/>
          <w:u w:val="single" w:color="333333"/>
        </w:rPr>
        <w:t xml:space="preserve">  </w:t>
      </w:r>
      <w:r>
        <w:rPr>
          <w:rFonts w:ascii="宋体" w:eastAsia="宋体" w:hAnsi="宋体" w:cs="宋体"/>
          <w:color w:val="333333"/>
          <w:spacing w:val="-2"/>
          <w:position w:val="1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1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1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1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1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position w:val="1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1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position w:val="1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1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1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1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1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1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1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1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1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position w:val="1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1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position w:val="1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1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1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1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1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1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1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1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1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position w:val="1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1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position w:val="1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1"/>
          <w:sz w:val="21"/>
          <w:szCs w:val="21"/>
          <w:u w:val="single" w:color="333333"/>
        </w:rPr>
        <w:t xml:space="preserve">  </w:t>
      </w:r>
      <w:r>
        <w:rPr>
          <w:rFonts w:ascii="宋体" w:eastAsia="宋体" w:hAnsi="宋体" w:cs="宋体"/>
          <w:color w:val="333333"/>
          <w:spacing w:val="-2"/>
          <w:position w:val="1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1"/>
          <w:sz w:val="21"/>
          <w:szCs w:val="21"/>
        </w:rPr>
        <w:t xml:space="preserve"> </w:t>
      </w:r>
    </w:p>
    <w:p>
      <w:pPr>
        <w:tabs>
          <w:tab w:val="left" w:pos="680"/>
        </w:tabs>
        <w:spacing w:before="0" w:after="0" w:line="341" w:lineRule="exact"/>
        <w:ind w:left="100" w:right="-68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4"/>
          <w:sz w:val="21"/>
          <w:szCs w:val="21"/>
        </w:rPr>
        <w:t>…</w:t>
        <w:tab/>
      </w:r>
      <w:r>
        <w:rPr>
          <w:rFonts w:ascii="宋体" w:eastAsia="宋体" w:hAnsi="宋体" w:cs="宋体"/>
          <w:color w:val="333333"/>
          <w:position w:val="-6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position w:val="-6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6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6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6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6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6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6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6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6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position w:val="-6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6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position w:val="-6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6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6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6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6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6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6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6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6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position w:val="-6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6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position w:val="-6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6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6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6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6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6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6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6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6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position w:val="-6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6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position w:val="-6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6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6"/>
          <w:sz w:val="21"/>
          <w:szCs w:val="21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6"/>
          <w:sz w:val="21"/>
          <w:szCs w:val="21"/>
        </w:rPr>
        <w:t xml:space="preserve">   </w:t>
      </w:r>
      <w:r>
        <w:rPr>
          <w:rFonts w:ascii="宋体" w:eastAsia="宋体" w:hAnsi="宋体" w:cs="宋体"/>
          <w:color w:val="333333"/>
          <w:spacing w:val="-2"/>
          <w:position w:val="-6"/>
          <w:sz w:val="21"/>
          <w:szCs w:val="21"/>
        </w:rPr>
        <w:t xml:space="preserve"> </w:t>
      </w:r>
      <w:r>
        <w:rPr>
          <w:rFonts w:ascii="宋体" w:eastAsia="宋体" w:hAnsi="宋体" w:cs="宋体"/>
          <w:color w:val="333333"/>
          <w:spacing w:val="0"/>
          <w:position w:val="-6"/>
          <w:sz w:val="21"/>
          <w:szCs w:val="21"/>
        </w:rPr>
        <w:t xml:space="preserve">    </w:t>
      </w:r>
    </w:p>
    <w:p>
      <w:pPr>
        <w:spacing w:before="0" w:after="0" w:line="181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…</w:t>
      </w:r>
    </w:p>
    <w:p>
      <w:pPr>
        <w:tabs>
          <w:tab w:val="left" w:pos="680"/>
        </w:tabs>
        <w:spacing w:before="0" w:after="0" w:line="262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-1"/>
          <w:sz w:val="21"/>
          <w:szCs w:val="21"/>
        </w:rPr>
        <w:t>不</w:t>
        <w:tab/>
      </w:r>
      <w:r>
        <w:rPr>
          <w:rFonts w:ascii="宋体" w:eastAsia="宋体" w:hAnsi="宋体" w:cs="宋体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0"/>
          <w:sz w:val="21"/>
          <w:szCs w:val="21"/>
        </w:rPr>
        <w:t>(</w:t>
      </w:r>
      <w:r>
        <w:rPr>
          <w:rFonts w:ascii="宋体" w:eastAsia="宋体" w:hAnsi="宋体" w:cs="宋体"/>
          <w:position w:val="0"/>
          <w:sz w:val="21"/>
          <w:szCs w:val="21"/>
        </w:rPr>
        <w:t>二</w:t>
      </w:r>
      <w:r>
        <w:rPr>
          <w:rFonts w:ascii="宋体" w:eastAsia="宋体" w:hAnsi="宋体" w:cs="宋体"/>
          <w:position w:val="0"/>
          <w:sz w:val="21"/>
          <w:szCs w:val="21"/>
        </w:rPr>
        <w:t>)</w:t>
      </w:r>
      <w:r>
        <w:rPr>
          <w:rFonts w:ascii="宋体" w:eastAsia="宋体" w:hAnsi="宋体" w:cs="宋体"/>
          <w:position w:val="0"/>
          <w:sz w:val="21"/>
          <w:szCs w:val="21"/>
        </w:rPr>
        <w:t>文言文阅读</w:t>
      </w:r>
      <w:r>
        <w:rPr>
          <w:rFonts w:ascii="宋体" w:eastAsia="宋体" w:hAnsi="宋体" w:cs="宋体"/>
          <w:spacing w:val="-106"/>
          <w:position w:val="0"/>
          <w:sz w:val="21"/>
          <w:szCs w:val="21"/>
        </w:rPr>
        <w:t>。</w:t>
      </w:r>
      <w:r>
        <w:rPr>
          <w:rFonts w:ascii="宋体" w:eastAsia="宋体" w:hAnsi="宋体" w:cs="宋体"/>
          <w:spacing w:val="1"/>
          <w:position w:val="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17</w:t>
      </w:r>
      <w:r>
        <w:rPr>
          <w:rFonts w:ascii="宋体" w:eastAsia="宋体" w:hAnsi="宋体" w:cs="宋体"/>
          <w:spacing w:val="-52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 xml:space="preserve"> </w:t>
      </w:r>
    </w:p>
    <w:p>
      <w:pPr>
        <w:tabs>
          <w:tab w:val="left" w:pos="680"/>
        </w:tabs>
        <w:spacing w:before="0" w:after="0" w:line="348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5"/>
          <w:sz w:val="21"/>
          <w:szCs w:val="21"/>
        </w:rPr>
        <w:t>…</w:t>
        <w:tab/>
      </w:r>
      <w:r>
        <w:rPr>
          <w:rFonts w:ascii="宋体" w:eastAsia="宋体" w:hAnsi="宋体" w:cs="宋体"/>
          <w:position w:val="-7"/>
          <w:sz w:val="21"/>
          <w:szCs w:val="21"/>
        </w:rPr>
        <w:t>11.</w:t>
      </w:r>
      <w:r>
        <w:rPr>
          <w:rFonts w:ascii="宋体" w:eastAsia="宋体" w:hAnsi="宋体" w:cs="宋体"/>
          <w:spacing w:val="-2"/>
          <w:position w:val="-7"/>
          <w:sz w:val="21"/>
          <w:szCs w:val="21"/>
        </w:rPr>
        <w:t>解</w:t>
      </w:r>
      <w:r>
        <w:rPr>
          <w:rFonts w:ascii="宋体" w:eastAsia="宋体" w:hAnsi="宋体" w:cs="宋体"/>
          <w:spacing w:val="0"/>
          <w:position w:val="-7"/>
          <w:sz w:val="21"/>
          <w:szCs w:val="21"/>
        </w:rPr>
        <w:t>释</w:t>
      </w:r>
      <w:r>
        <w:rPr>
          <w:rFonts w:ascii="宋体" w:eastAsia="宋体" w:hAnsi="宋体" w:cs="宋体"/>
          <w:spacing w:val="-2"/>
          <w:position w:val="-7"/>
          <w:sz w:val="21"/>
          <w:szCs w:val="21"/>
        </w:rPr>
        <w:t>下</w:t>
      </w:r>
      <w:r>
        <w:rPr>
          <w:rFonts w:ascii="宋体" w:eastAsia="宋体" w:hAnsi="宋体" w:cs="宋体"/>
          <w:spacing w:val="0"/>
          <w:position w:val="-7"/>
          <w:sz w:val="21"/>
          <w:szCs w:val="21"/>
        </w:rPr>
        <w:t>列</w:t>
      </w:r>
      <w:r>
        <w:rPr>
          <w:rFonts w:ascii="宋体" w:eastAsia="宋体" w:hAnsi="宋体" w:cs="宋体"/>
          <w:spacing w:val="-2"/>
          <w:position w:val="-7"/>
          <w:sz w:val="21"/>
          <w:szCs w:val="21"/>
        </w:rPr>
        <w:t>句</w:t>
      </w:r>
      <w:r>
        <w:rPr>
          <w:rFonts w:ascii="宋体" w:eastAsia="宋体" w:hAnsi="宋体" w:cs="宋体"/>
          <w:spacing w:val="0"/>
          <w:position w:val="-7"/>
          <w:sz w:val="21"/>
          <w:szCs w:val="21"/>
        </w:rPr>
        <w:t>中</w:t>
      </w:r>
      <w:r>
        <w:rPr>
          <w:rFonts w:ascii="宋体" w:eastAsia="宋体" w:hAnsi="宋体" w:cs="宋体"/>
          <w:spacing w:val="-2"/>
          <w:position w:val="-7"/>
          <w:sz w:val="21"/>
          <w:szCs w:val="21"/>
        </w:rPr>
        <w:t>加</w:t>
      </w:r>
      <w:r>
        <w:rPr>
          <w:rFonts w:ascii="宋体" w:eastAsia="宋体" w:hAnsi="宋体" w:cs="宋体"/>
          <w:spacing w:val="0"/>
          <w:position w:val="-7"/>
          <w:sz w:val="21"/>
          <w:szCs w:val="21"/>
        </w:rPr>
        <w:t>点</w:t>
      </w:r>
      <w:r>
        <w:rPr>
          <w:rFonts w:ascii="宋体" w:eastAsia="宋体" w:hAnsi="宋体" w:cs="宋体"/>
          <w:spacing w:val="-2"/>
          <w:position w:val="-7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position w:val="-7"/>
          <w:sz w:val="21"/>
          <w:szCs w:val="21"/>
        </w:rPr>
        <w:t>词</w:t>
      </w:r>
      <w:r>
        <w:rPr>
          <w:rFonts w:ascii="宋体" w:eastAsia="宋体" w:hAnsi="宋体" w:cs="宋体"/>
          <w:spacing w:val="-106"/>
          <w:position w:val="-7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position w:val="-7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position w:val="-7"/>
          <w:sz w:val="21"/>
          <w:szCs w:val="21"/>
        </w:rPr>
        <w:t>4</w:t>
      </w:r>
      <w:r>
        <w:rPr>
          <w:rFonts w:ascii="宋体" w:eastAsia="宋体" w:hAnsi="宋体" w:cs="宋体"/>
          <w:spacing w:val="-55"/>
          <w:position w:val="-7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position w:val="-7"/>
          <w:sz w:val="21"/>
          <w:szCs w:val="21"/>
        </w:rPr>
        <w:t>分</w:t>
      </w:r>
      <w:r>
        <w:rPr>
          <w:rFonts w:ascii="宋体" w:eastAsia="宋体" w:hAnsi="宋体" w:cs="宋体"/>
          <w:spacing w:val="-2"/>
          <w:position w:val="-7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position w:val="-7"/>
          <w:sz w:val="21"/>
          <w:szCs w:val="21"/>
        </w:rPr>
        <w:t xml:space="preserve"> </w:t>
      </w:r>
    </w:p>
    <w:p>
      <w:pPr>
        <w:spacing w:before="0" w:after="0" w:line="173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…</w:t>
      </w:r>
    </w:p>
    <w:p>
      <w:pPr>
        <w:tabs>
          <w:tab w:val="left" w:pos="680"/>
          <w:tab w:val="left" w:pos="4140"/>
          <w:tab w:val="left" w:pos="4780"/>
          <w:tab w:val="left" w:pos="8020"/>
        </w:tabs>
        <w:spacing w:before="0" w:after="0" w:line="327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…</w:t>
        <w:tab/>
      </w:r>
      <w:r>
        <w:rPr>
          <w:rFonts w:ascii="宋体" w:eastAsia="宋体" w:hAnsi="宋体" w:cs="宋体"/>
          <w:spacing w:val="0"/>
          <w:w w:val="100"/>
          <w:position w:val="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position w:val="2"/>
          <w:sz w:val="21"/>
          <w:szCs w:val="21"/>
        </w:rPr>
        <w:t>1</w:t>
      </w:r>
      <w:r>
        <w:rPr>
          <w:rFonts w:ascii="宋体" w:eastAsia="宋体" w:hAnsi="宋体" w:cs="宋体"/>
          <w:spacing w:val="-2"/>
          <w:w w:val="100"/>
          <w:position w:val="2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2"/>
          <w:sz w:val="21"/>
          <w:szCs w:val="21"/>
        </w:rPr>
        <w:t>中</w:t>
      </w:r>
      <w:r>
        <w:rPr>
          <w:rFonts w:ascii="宋体" w:eastAsia="宋体" w:hAnsi="宋体" w:cs="宋体"/>
          <w:spacing w:val="-151"/>
          <w:w w:val="100"/>
          <w:position w:val="2"/>
          <w:sz w:val="21"/>
          <w:szCs w:val="21"/>
        </w:rPr>
        <w:t>间</w:t>
      </w:r>
      <w:r>
        <w:rPr>
          <w:rFonts w:ascii="宋体" w:eastAsia="宋体" w:hAnsi="宋体" w:cs="宋体"/>
          <w:spacing w:val="-62"/>
          <w:w w:val="100"/>
          <w:position w:val="-5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position w:val="2"/>
          <w:sz w:val="21"/>
          <w:szCs w:val="21"/>
        </w:rPr>
        <w:t>力</w:t>
      </w:r>
      <w:r>
        <w:rPr>
          <w:rFonts w:ascii="宋体" w:eastAsia="宋体" w:hAnsi="宋体" w:cs="宋体"/>
          <w:spacing w:val="-2"/>
          <w:w w:val="100"/>
          <w:position w:val="2"/>
          <w:sz w:val="21"/>
          <w:szCs w:val="21"/>
        </w:rPr>
        <w:t>拉</w:t>
      </w:r>
      <w:r>
        <w:rPr>
          <w:rFonts w:ascii="宋体" w:eastAsia="宋体" w:hAnsi="宋体" w:cs="宋体"/>
          <w:spacing w:val="0"/>
          <w:w w:val="100"/>
          <w:position w:val="2"/>
          <w:sz w:val="21"/>
          <w:szCs w:val="21"/>
        </w:rPr>
        <w:t>崩</w:t>
      </w:r>
      <w:r>
        <w:rPr>
          <w:rFonts w:ascii="宋体" w:eastAsia="宋体" w:hAnsi="宋体" w:cs="宋体"/>
          <w:spacing w:val="-2"/>
          <w:w w:val="100"/>
          <w:position w:val="2"/>
          <w:sz w:val="21"/>
          <w:szCs w:val="21"/>
        </w:rPr>
        <w:t>倒</w:t>
      </w:r>
      <w:r>
        <w:rPr>
          <w:rFonts w:ascii="宋体" w:eastAsia="宋体" w:hAnsi="宋体" w:cs="宋体"/>
          <w:spacing w:val="0"/>
          <w:w w:val="100"/>
          <w:position w:val="2"/>
          <w:sz w:val="21"/>
          <w:szCs w:val="21"/>
        </w:rPr>
        <w:t>之</w:t>
      </w:r>
      <w:r>
        <w:rPr>
          <w:rFonts w:ascii="宋体" w:eastAsia="宋体" w:hAnsi="宋体" w:cs="宋体"/>
          <w:spacing w:val="-2"/>
          <w:w w:val="100"/>
          <w:position w:val="2"/>
          <w:sz w:val="21"/>
          <w:szCs w:val="21"/>
        </w:rPr>
        <w:t>声</w:t>
      </w:r>
      <w:r>
        <w:rPr>
          <w:rFonts w:ascii="宋体" w:eastAsia="宋体" w:hAnsi="宋体" w:cs="宋体"/>
          <w:spacing w:val="0"/>
          <w:w w:val="100"/>
          <w:position w:val="2"/>
          <w:sz w:val="21"/>
          <w:szCs w:val="21"/>
        </w:rPr>
        <w:t>（</w:t>
        <w:tab/>
      </w:r>
      <w:r>
        <w:rPr>
          <w:rFonts w:ascii="宋体" w:eastAsia="宋体" w:hAnsi="宋体" w:cs="宋体"/>
          <w:spacing w:val="0"/>
          <w:w w:val="100"/>
          <w:position w:val="2"/>
          <w:sz w:val="21"/>
          <w:szCs w:val="21"/>
        </w:rPr>
        <w:t>）</w:t>
        <w:tab/>
      </w:r>
      <w:r>
        <w:rPr>
          <w:rFonts w:ascii="宋体" w:eastAsia="宋体" w:hAnsi="宋体" w:cs="宋体"/>
          <w:spacing w:val="-2"/>
          <w:w w:val="100"/>
          <w:position w:val="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position w:val="2"/>
          <w:sz w:val="21"/>
          <w:szCs w:val="21"/>
        </w:rPr>
        <w:t>2</w:t>
      </w:r>
      <w:r>
        <w:rPr>
          <w:rFonts w:ascii="宋体" w:eastAsia="宋体" w:hAnsi="宋体" w:cs="宋体"/>
          <w:spacing w:val="0"/>
          <w:w w:val="100"/>
          <w:position w:val="2"/>
          <w:sz w:val="21"/>
          <w:szCs w:val="21"/>
        </w:rPr>
        <w:t>）</w:t>
      </w:r>
      <w:r>
        <w:rPr>
          <w:rFonts w:ascii="宋体" w:eastAsia="宋体" w:hAnsi="宋体" w:cs="宋体"/>
          <w:spacing w:val="-2"/>
          <w:w w:val="100"/>
          <w:position w:val="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2"/>
          <w:sz w:val="21"/>
          <w:szCs w:val="21"/>
        </w:rPr>
        <w:t>满</w:t>
      </w:r>
      <w:r>
        <w:rPr>
          <w:rFonts w:ascii="宋体" w:eastAsia="宋体" w:hAnsi="宋体" w:cs="宋体"/>
          <w:spacing w:val="-149"/>
          <w:w w:val="100"/>
          <w:position w:val="2"/>
          <w:sz w:val="21"/>
          <w:szCs w:val="21"/>
        </w:rPr>
        <w:t>坐</w:t>
      </w:r>
      <w:r>
        <w:rPr>
          <w:rFonts w:ascii="宋体" w:eastAsia="宋体" w:hAnsi="宋体" w:cs="宋体"/>
          <w:spacing w:val="-62"/>
          <w:w w:val="100"/>
          <w:position w:val="-5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position w:val="2"/>
          <w:sz w:val="21"/>
          <w:szCs w:val="21"/>
        </w:rPr>
        <w:t>寂</w:t>
      </w:r>
      <w:r>
        <w:rPr>
          <w:rFonts w:ascii="宋体" w:eastAsia="宋体" w:hAnsi="宋体" w:cs="宋体"/>
          <w:spacing w:val="0"/>
          <w:w w:val="100"/>
          <w:position w:val="2"/>
          <w:sz w:val="21"/>
          <w:szCs w:val="21"/>
        </w:rPr>
        <w:t>然（</w:t>
        <w:tab/>
      </w:r>
      <w:r>
        <w:rPr>
          <w:rFonts w:ascii="宋体" w:eastAsia="宋体" w:hAnsi="宋体" w:cs="宋体"/>
          <w:spacing w:val="0"/>
          <w:w w:val="100"/>
          <w:position w:val="2"/>
          <w:sz w:val="21"/>
          <w:szCs w:val="21"/>
        </w:rPr>
        <w:t>）</w:t>
      </w:r>
    </w:p>
    <w:p>
      <w:pPr>
        <w:spacing w:before="0" w:after="0" w:line="159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…</w:t>
      </w:r>
    </w:p>
    <w:p>
      <w:pPr>
        <w:tabs>
          <w:tab w:val="left" w:pos="680"/>
          <w:tab w:val="left" w:pos="4140"/>
          <w:tab w:val="left" w:pos="4780"/>
          <w:tab w:val="left" w:pos="8020"/>
        </w:tabs>
        <w:spacing w:before="0" w:after="0" w:line="289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…</w:t>
        <w:tab/>
      </w:r>
      <w:r>
        <w:rPr>
          <w:rFonts w:ascii="宋体" w:eastAsia="宋体" w:hAnsi="宋体" w:cs="宋体"/>
          <w:spacing w:val="0"/>
          <w:w w:val="100"/>
          <w:position w:val="8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position w:val="8"/>
          <w:sz w:val="21"/>
          <w:szCs w:val="21"/>
        </w:rPr>
        <w:t>3</w:t>
      </w:r>
      <w:r>
        <w:rPr>
          <w:rFonts w:ascii="宋体" w:eastAsia="宋体" w:hAnsi="宋体" w:cs="宋体"/>
          <w:spacing w:val="-2"/>
          <w:w w:val="100"/>
          <w:position w:val="8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8"/>
          <w:sz w:val="21"/>
          <w:szCs w:val="21"/>
        </w:rPr>
        <w:t>尔</w:t>
      </w:r>
      <w:r>
        <w:rPr>
          <w:rFonts w:ascii="宋体" w:eastAsia="宋体" w:hAnsi="宋体" w:cs="宋体"/>
          <w:spacing w:val="-151"/>
          <w:w w:val="100"/>
          <w:position w:val="8"/>
          <w:sz w:val="21"/>
          <w:szCs w:val="21"/>
        </w:rPr>
        <w:t>安</w:t>
      </w:r>
      <w:r>
        <w:rPr>
          <w:rFonts w:ascii="宋体" w:eastAsia="宋体" w:hAnsi="宋体" w:cs="宋体"/>
          <w:spacing w:val="-62"/>
          <w:w w:val="100"/>
          <w:position w:val="0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position w:val="8"/>
          <w:sz w:val="21"/>
          <w:szCs w:val="21"/>
        </w:rPr>
        <w:t>敢</w:t>
      </w:r>
      <w:r>
        <w:rPr>
          <w:rFonts w:ascii="宋体" w:eastAsia="宋体" w:hAnsi="宋体" w:cs="宋体"/>
          <w:spacing w:val="-2"/>
          <w:w w:val="100"/>
          <w:position w:val="8"/>
          <w:sz w:val="21"/>
          <w:szCs w:val="21"/>
        </w:rPr>
        <w:t>轻</w:t>
      </w:r>
      <w:r>
        <w:rPr>
          <w:rFonts w:ascii="宋体" w:eastAsia="宋体" w:hAnsi="宋体" w:cs="宋体"/>
          <w:spacing w:val="0"/>
          <w:w w:val="100"/>
          <w:position w:val="8"/>
          <w:sz w:val="21"/>
          <w:szCs w:val="21"/>
        </w:rPr>
        <w:t>吾</w:t>
      </w:r>
      <w:r>
        <w:rPr>
          <w:rFonts w:ascii="宋体" w:eastAsia="宋体" w:hAnsi="宋体" w:cs="宋体"/>
          <w:spacing w:val="-2"/>
          <w:w w:val="100"/>
          <w:position w:val="8"/>
          <w:sz w:val="21"/>
          <w:szCs w:val="21"/>
        </w:rPr>
        <w:t>射</w:t>
      </w:r>
      <w:r>
        <w:rPr>
          <w:rFonts w:ascii="宋体" w:eastAsia="宋体" w:hAnsi="宋体" w:cs="宋体"/>
          <w:spacing w:val="0"/>
          <w:w w:val="100"/>
          <w:position w:val="8"/>
          <w:sz w:val="21"/>
          <w:szCs w:val="21"/>
        </w:rPr>
        <w:t>（</w:t>
        <w:tab/>
      </w:r>
      <w:r>
        <w:rPr>
          <w:rFonts w:ascii="宋体" w:eastAsia="宋体" w:hAnsi="宋体" w:cs="宋体"/>
          <w:spacing w:val="0"/>
          <w:w w:val="100"/>
          <w:position w:val="8"/>
          <w:sz w:val="21"/>
          <w:szCs w:val="21"/>
        </w:rPr>
        <w:t>）</w:t>
        <w:tab/>
      </w:r>
      <w:r>
        <w:rPr>
          <w:rFonts w:ascii="宋体" w:eastAsia="宋体" w:hAnsi="宋体" w:cs="宋体"/>
          <w:spacing w:val="-2"/>
          <w:w w:val="100"/>
          <w:position w:val="8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position w:val="8"/>
          <w:sz w:val="21"/>
          <w:szCs w:val="21"/>
        </w:rPr>
        <w:t>4</w:t>
      </w:r>
      <w:r>
        <w:rPr>
          <w:rFonts w:ascii="宋体" w:eastAsia="宋体" w:hAnsi="宋体" w:cs="宋体"/>
          <w:spacing w:val="-2"/>
          <w:w w:val="100"/>
          <w:position w:val="8"/>
          <w:sz w:val="21"/>
          <w:szCs w:val="21"/>
        </w:rPr>
        <w:t>）</w:t>
      </w:r>
      <w:r>
        <w:rPr>
          <w:rFonts w:ascii="宋体" w:eastAsia="宋体" w:hAnsi="宋体" w:cs="宋体"/>
          <w:spacing w:val="-151"/>
          <w:w w:val="100"/>
          <w:position w:val="8"/>
          <w:sz w:val="21"/>
          <w:szCs w:val="21"/>
        </w:rPr>
        <w:t>释</w:t>
      </w:r>
      <w:r>
        <w:rPr>
          <w:rFonts w:ascii="宋体" w:eastAsia="宋体" w:hAnsi="宋体" w:cs="宋体"/>
          <w:spacing w:val="-62"/>
          <w:w w:val="100"/>
          <w:position w:val="0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position w:val="8"/>
          <w:sz w:val="21"/>
          <w:szCs w:val="21"/>
        </w:rPr>
        <w:t>担而</w:t>
      </w:r>
      <w:r>
        <w:rPr>
          <w:rFonts w:ascii="宋体" w:eastAsia="宋体" w:hAnsi="宋体" w:cs="宋体"/>
          <w:spacing w:val="-2"/>
          <w:w w:val="100"/>
          <w:position w:val="8"/>
          <w:sz w:val="21"/>
          <w:szCs w:val="21"/>
        </w:rPr>
        <w:t>立</w:t>
      </w:r>
      <w:r>
        <w:rPr>
          <w:rFonts w:ascii="宋体" w:eastAsia="宋体" w:hAnsi="宋体" w:cs="宋体"/>
          <w:spacing w:val="0"/>
          <w:w w:val="100"/>
          <w:position w:val="8"/>
          <w:sz w:val="21"/>
          <w:szCs w:val="21"/>
        </w:rPr>
        <w:t>（</w:t>
        <w:tab/>
      </w:r>
      <w:r>
        <w:rPr>
          <w:rFonts w:ascii="宋体" w:eastAsia="宋体" w:hAnsi="宋体" w:cs="宋体"/>
          <w:spacing w:val="0"/>
          <w:w w:val="100"/>
          <w:position w:val="8"/>
          <w:sz w:val="21"/>
          <w:szCs w:val="21"/>
        </w:rPr>
        <w:t>）</w:t>
      </w:r>
    </w:p>
    <w:p>
      <w:pPr>
        <w:tabs>
          <w:tab w:val="left" w:pos="680"/>
        </w:tabs>
        <w:spacing w:before="0" w:after="0" w:line="291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准</w:t>
        <w:tab/>
      </w:r>
      <w:r>
        <w:rPr>
          <w:rFonts w:ascii="宋体" w:eastAsia="宋体" w:hAnsi="宋体" w:cs="宋体"/>
          <w:position w:val="-2"/>
          <w:sz w:val="21"/>
          <w:szCs w:val="21"/>
        </w:rPr>
        <w:t>13.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>6</w:t>
      </w:r>
      <w:r>
        <w:rPr>
          <w:rFonts w:ascii="宋体" w:eastAsia="宋体" w:hAnsi="宋体" w:cs="宋体"/>
          <w:spacing w:val="-52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分）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 xml:space="preserve"> </w:t>
      </w:r>
    </w:p>
    <w:p>
      <w:pPr>
        <w:spacing w:before="0" w:after="0" w:line="211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…</w:t>
      </w:r>
    </w:p>
    <w:p>
      <w:pPr>
        <w:tabs>
          <w:tab w:val="left" w:pos="680"/>
        </w:tabs>
        <w:spacing w:before="0" w:after="0" w:line="280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-2"/>
          <w:sz w:val="21"/>
          <w:szCs w:val="21"/>
        </w:rPr>
        <w:t>…</w:t>
        <w:tab/>
      </w:r>
      <w:r>
        <w:rPr>
          <w:rFonts w:ascii="宋体" w:eastAsia="宋体" w:hAnsi="宋体" w:cs="宋体"/>
          <w:position w:val="6"/>
          <w:sz w:val="21"/>
          <w:szCs w:val="21"/>
        </w:rPr>
        <w:t>（</w:t>
      </w:r>
      <w:r>
        <w:rPr>
          <w:rFonts w:ascii="宋体" w:eastAsia="宋体" w:hAnsi="宋体" w:cs="宋体"/>
          <w:position w:val="6"/>
          <w:sz w:val="21"/>
          <w:szCs w:val="21"/>
        </w:rPr>
        <w:t>1</w:t>
      </w:r>
      <w:r>
        <w:rPr>
          <w:rFonts w:ascii="宋体" w:eastAsia="宋体" w:hAnsi="宋体" w:cs="宋体"/>
          <w:position w:val="6"/>
          <w:sz w:val="21"/>
          <w:szCs w:val="21"/>
        </w:rPr>
        <w:t>）</w:t>
      </w:r>
      <w:r>
        <w:rPr>
          <w:rFonts w:ascii="宋体" w:eastAsia="宋体" w:hAnsi="宋体" w:cs="宋体"/>
          <w:spacing w:val="-2"/>
          <w:position w:val="6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6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position w:val="6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6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position w:val="6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6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position w:val="6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6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position w:val="6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2"/>
          <w:position w:val="6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6"/>
          <w:sz w:val="21"/>
          <w:szCs w:val="21"/>
          <w:u w:val="single" w:color="000000"/>
        </w:rPr>
        <w:t xml:space="preserve">     </w:t>
      </w:r>
      <w:r>
        <w:rPr>
          <w:rFonts w:ascii="宋体" w:eastAsia="宋体" w:hAnsi="宋体" w:cs="宋体"/>
          <w:spacing w:val="-2"/>
          <w:position w:val="6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6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position w:val="6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6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position w:val="6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6"/>
          <w:sz w:val="21"/>
          <w:szCs w:val="21"/>
          <w:u w:val="single" w:color="000000"/>
        </w:rPr>
        <w:t xml:space="preserve">  </w:t>
      </w:r>
      <w:r>
        <w:rPr>
          <w:rFonts w:ascii="宋体" w:eastAsia="宋体" w:hAnsi="宋体" w:cs="宋体"/>
          <w:spacing w:val="0"/>
          <w:position w:val="6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2"/>
          <w:position w:val="6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6"/>
          <w:sz w:val="21"/>
          <w:szCs w:val="21"/>
          <w:u w:val="single" w:color="000000"/>
        </w:rPr>
        <w:t xml:space="preserve">  </w:t>
      </w:r>
      <w:r>
        <w:rPr>
          <w:rFonts w:ascii="宋体" w:eastAsia="宋体" w:hAnsi="宋体" w:cs="宋体"/>
          <w:spacing w:val="0"/>
          <w:position w:val="6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2"/>
          <w:position w:val="6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2"/>
          <w:position w:val="6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6"/>
          <w:sz w:val="21"/>
          <w:szCs w:val="21"/>
          <w:u w:val="single" w:color="000000"/>
        </w:rPr>
        <w:t xml:space="preserve">     </w:t>
      </w:r>
      <w:r>
        <w:rPr>
          <w:rFonts w:ascii="宋体" w:eastAsia="宋体" w:hAnsi="宋体" w:cs="宋体"/>
          <w:spacing w:val="-2"/>
          <w:position w:val="6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6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position w:val="6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6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position w:val="6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6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position w:val="6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6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position w:val="6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2"/>
          <w:position w:val="6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6"/>
          <w:sz w:val="21"/>
          <w:szCs w:val="21"/>
          <w:u w:val="single" w:color="000000"/>
        </w:rPr>
        <w:t xml:space="preserve">     </w:t>
      </w:r>
      <w:r>
        <w:rPr>
          <w:rFonts w:ascii="宋体" w:eastAsia="宋体" w:hAnsi="宋体" w:cs="宋体"/>
          <w:spacing w:val="-2"/>
          <w:position w:val="6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6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position w:val="6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position w:val="6"/>
          <w:sz w:val="21"/>
          <w:szCs w:val="21"/>
        </w:rPr>
        <w:t xml:space="preserve">   </w:t>
      </w:r>
      <w:r>
        <w:rPr>
          <w:rFonts w:ascii="宋体" w:eastAsia="宋体" w:hAnsi="宋体" w:cs="宋体"/>
          <w:spacing w:val="-2"/>
          <w:position w:val="6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position w:val="6"/>
          <w:sz w:val="21"/>
          <w:szCs w:val="21"/>
        </w:rPr>
        <w:t xml:space="preserve"> </w:t>
      </w:r>
    </w:p>
    <w:p>
      <w:pPr>
        <w:tabs>
          <w:tab w:val="left" w:pos="680"/>
        </w:tabs>
        <w:spacing w:before="0" w:after="0" w:line="308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1"/>
          <w:sz w:val="21"/>
          <w:szCs w:val="21"/>
        </w:rPr>
        <w:t>…</w:t>
        <w:tab/>
      </w:r>
      <w:r>
        <w:rPr>
          <w:rFonts w:ascii="宋体" w:eastAsia="宋体" w:hAnsi="宋体" w:cs="宋体"/>
          <w:position w:val="-2"/>
          <w:sz w:val="21"/>
          <w:szCs w:val="21"/>
        </w:rPr>
        <w:t>（</w:t>
      </w:r>
      <w:r>
        <w:rPr>
          <w:rFonts w:ascii="宋体" w:eastAsia="宋体" w:hAnsi="宋体" w:cs="宋体"/>
          <w:position w:val="-2"/>
          <w:sz w:val="21"/>
          <w:szCs w:val="21"/>
        </w:rPr>
        <w:t>2</w:t>
      </w:r>
      <w:r>
        <w:rPr>
          <w:rFonts w:ascii="宋体" w:eastAsia="宋体" w:hAnsi="宋体" w:cs="宋体"/>
          <w:position w:val="-2"/>
          <w:sz w:val="21"/>
          <w:szCs w:val="21"/>
        </w:rPr>
        <w:t>）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-2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-2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-2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-2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-2"/>
          <w:sz w:val="21"/>
          <w:szCs w:val="21"/>
          <w:u w:val="single" w:color="000000"/>
        </w:rPr>
        <w:t xml:space="preserve">  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-2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-2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-2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-2"/>
          <w:sz w:val="21"/>
          <w:szCs w:val="21"/>
          <w:u w:val="single" w:color="000000"/>
        </w:rPr>
        <w:t xml:space="preserve">  </w:t>
      </w:r>
      <w:r>
        <w:rPr>
          <w:rFonts w:ascii="宋体" w:eastAsia="宋体" w:hAnsi="宋体" w:cs="宋体"/>
          <w:spacing w:val="0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</w:rPr>
        <w:t xml:space="preserve">  </w:t>
      </w:r>
      <w:r>
        <w:rPr>
          <w:rFonts w:ascii="宋体" w:eastAsia="宋体" w:hAnsi="宋体" w:cs="宋体"/>
          <w:spacing w:val="0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-2"/>
          <w:sz w:val="21"/>
          <w:szCs w:val="21"/>
          <w:u w:val="single" w:color="000000"/>
        </w:rPr>
        <w:t xml:space="preserve"> 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-2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-2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-2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-2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-2"/>
          <w:sz w:val="21"/>
          <w:szCs w:val="21"/>
          <w:u w:val="single" w:color="000000"/>
        </w:rPr>
        <w:t xml:space="preserve">  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-2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position w:val="-2"/>
          <w:sz w:val="21"/>
          <w:szCs w:val="21"/>
        </w:rPr>
        <w:t xml:space="preserve"> </w:t>
      </w:r>
    </w:p>
    <w:p>
      <w:pPr>
        <w:spacing w:before="0" w:after="0" w:line="202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tabs>
          <w:tab w:val="left" w:pos="680"/>
        </w:tabs>
        <w:spacing w:before="0" w:after="0" w:line="269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-2"/>
          <w:sz w:val="21"/>
          <w:szCs w:val="21"/>
        </w:rPr>
        <w:t>…</w:t>
        <w:tab/>
      </w:r>
      <w:r>
        <w:rPr>
          <w:rFonts w:ascii="宋体" w:eastAsia="宋体" w:hAnsi="宋体" w:cs="宋体"/>
          <w:position w:val="5"/>
          <w:sz w:val="21"/>
          <w:szCs w:val="21"/>
        </w:rPr>
        <w:t>（</w:t>
      </w:r>
      <w:r>
        <w:rPr>
          <w:rFonts w:ascii="宋体" w:eastAsia="宋体" w:hAnsi="宋体" w:cs="宋体"/>
          <w:position w:val="5"/>
          <w:sz w:val="21"/>
          <w:szCs w:val="21"/>
        </w:rPr>
        <w:t>3</w:t>
      </w:r>
      <w:r>
        <w:rPr>
          <w:rFonts w:ascii="宋体" w:eastAsia="宋体" w:hAnsi="宋体" w:cs="宋体"/>
          <w:position w:val="5"/>
          <w:sz w:val="21"/>
          <w:szCs w:val="21"/>
        </w:rPr>
        <w:t>）</w:t>
      </w:r>
      <w:r>
        <w:rPr>
          <w:rFonts w:ascii="宋体" w:eastAsia="宋体" w:hAnsi="宋体" w:cs="宋体"/>
          <w:spacing w:val="-2"/>
          <w:position w:val="5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5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position w:val="5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5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position w:val="5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5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position w:val="5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5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position w:val="5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2"/>
          <w:position w:val="5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5"/>
          <w:sz w:val="21"/>
          <w:szCs w:val="21"/>
          <w:u w:val="single" w:color="000000"/>
        </w:rPr>
        <w:t xml:space="preserve">     </w:t>
      </w:r>
      <w:r>
        <w:rPr>
          <w:rFonts w:ascii="宋体" w:eastAsia="宋体" w:hAnsi="宋体" w:cs="宋体"/>
          <w:spacing w:val="-2"/>
          <w:position w:val="5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5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position w:val="5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5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position w:val="5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5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position w:val="5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5"/>
          <w:sz w:val="21"/>
          <w:szCs w:val="21"/>
          <w:u w:val="single" w:color="000000"/>
        </w:rPr>
        <w:t xml:space="preserve">  </w:t>
      </w:r>
      <w:r>
        <w:rPr>
          <w:rFonts w:ascii="宋体" w:eastAsia="宋体" w:hAnsi="宋体" w:cs="宋体"/>
          <w:spacing w:val="0"/>
          <w:position w:val="5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2"/>
          <w:position w:val="5"/>
          <w:sz w:val="21"/>
          <w:szCs w:val="21"/>
          <w:u w:val="single" w:color="000000"/>
        </w:rPr>
        <w:t xml:space="preserve">  </w:t>
      </w:r>
      <w:r>
        <w:rPr>
          <w:rFonts w:ascii="宋体" w:eastAsia="宋体" w:hAnsi="宋体" w:cs="宋体"/>
          <w:spacing w:val="0"/>
          <w:position w:val="5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5"/>
          <w:sz w:val="21"/>
          <w:szCs w:val="21"/>
          <w:u w:val="single" w:color="000000"/>
        </w:rPr>
        <w:t xml:space="preserve">    </w:t>
      </w:r>
      <w:r>
        <w:rPr>
          <w:rFonts w:ascii="宋体" w:eastAsia="宋体" w:hAnsi="宋体" w:cs="宋体"/>
          <w:spacing w:val="-2"/>
          <w:position w:val="5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5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position w:val="5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5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position w:val="5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5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position w:val="5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5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position w:val="5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2"/>
          <w:position w:val="5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5"/>
          <w:sz w:val="21"/>
          <w:szCs w:val="21"/>
          <w:u w:val="single" w:color="000000"/>
        </w:rPr>
        <w:t xml:space="preserve">     </w:t>
      </w:r>
      <w:r>
        <w:rPr>
          <w:rFonts w:ascii="宋体" w:eastAsia="宋体" w:hAnsi="宋体" w:cs="宋体"/>
          <w:spacing w:val="-2"/>
          <w:position w:val="5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5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position w:val="5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position w:val="5"/>
          <w:sz w:val="21"/>
          <w:szCs w:val="21"/>
        </w:rPr>
        <w:t xml:space="preserve">   </w:t>
      </w:r>
      <w:r>
        <w:rPr>
          <w:rFonts w:ascii="宋体" w:eastAsia="宋体" w:hAnsi="宋体" w:cs="宋体"/>
          <w:spacing w:val="-2"/>
          <w:position w:val="5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position w:val="5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position w:val="5"/>
          <w:sz w:val="21"/>
          <w:szCs w:val="21"/>
        </w:rPr>
        <w:t xml:space="preserve"> </w:t>
      </w:r>
    </w:p>
    <w:p>
      <w:pPr>
        <w:tabs>
          <w:tab w:val="left" w:pos="680"/>
        </w:tabs>
        <w:spacing w:before="0" w:after="0" w:line="264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-1"/>
          <w:sz w:val="21"/>
          <w:szCs w:val="21"/>
        </w:rPr>
        <w:t>答</w:t>
        <w:tab/>
      </w:r>
      <w:r>
        <w:rPr>
          <w:rFonts w:ascii="宋体" w:eastAsia="宋体" w:hAnsi="宋体" w:cs="宋体"/>
          <w:position w:val="-8"/>
          <w:sz w:val="21"/>
          <w:szCs w:val="21"/>
        </w:rPr>
        <w:t xml:space="preserve"> </w:t>
      </w:r>
    </w:p>
    <w:p>
      <w:pPr>
        <w:spacing w:before="0" w:after="0" w:line="259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tabs>
          <w:tab w:val="left" w:pos="4200"/>
        </w:tabs>
        <w:spacing w:before="0" w:after="0" w:line="259" w:lineRule="exact"/>
        <w:ind w:left="100" w:right="-20"/>
        <w:jc w:val="lef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  <w:tab/>
      </w:r>
      <w:r>
        <w:rPr>
          <w:rFonts w:ascii="Times New Roman" w:eastAsia="Times New Roman" w:hAnsi="Times New Roman" w:cs="Times New Roman"/>
          <w:spacing w:val="0"/>
          <w:w w:val="100"/>
          <w:position w:val="3"/>
          <w:sz w:val="18"/>
          <w:szCs w:val="18"/>
        </w:rPr>
        <w:t>7</w:t>
      </w:r>
    </w:p>
    <w:p>
      <w:pPr>
        <w:spacing w:before="0" w:after="0" w:line="262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spacing w:before="0" w:after="0" w:line="259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spacing w:before="0" w:after="0" w:line="262" w:lineRule="exact"/>
        <w:ind w:left="10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spacing w:after="0" w:line="262" w:lineRule="exact"/>
        <w:jc w:val="left"/>
        <w:rPr>
          <w:rFonts w:ascii="宋体" w:eastAsia="宋体" w:hAnsi="宋体" w:cs="宋体"/>
          <w:sz w:val="21"/>
          <w:szCs w:val="21"/>
        </w:rPr>
        <w:sectPr>
          <w:footerReference w:type="default" r:id="rId6"/>
          <w:pgSz w:w="11180" w:h="15500"/>
          <w:pgMar w:top="1060" w:right="0" w:bottom="0" w:left="1320" w:header="0" w:footer="0"/>
          <w:cols w:space="720"/>
        </w:sectPr>
      </w:pPr>
    </w:p>
    <w:p>
      <w:pPr>
        <w:spacing w:before="7" w:after="0" w:line="240" w:lineRule="auto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14.</w:t>
      </w:r>
      <w:r>
        <w:rPr>
          <w:rFonts w:ascii="宋体" w:eastAsia="宋体" w:hAnsi="宋体" w:cs="宋体"/>
          <w:spacing w:val="-2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sz w:val="21"/>
          <w:szCs w:val="21"/>
        </w:rPr>
        <w:t>4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sz w:val="21"/>
          <w:szCs w:val="21"/>
        </w:rPr>
        <w:t>）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</w:rPr>
        <w:t xml:space="preserve"> </w:t>
      </w:r>
    </w:p>
    <w:p>
      <w:pPr>
        <w:spacing w:before="91" w:after="0" w:line="240" w:lineRule="auto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color w:val="333333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z w:val="21"/>
          <w:szCs w:val="21"/>
          <w:u w:val="single" w:color="333333"/>
        </w:rPr>
        <w:t xml:space="preserve"> 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eastAsia="宋体" w:hAnsi="宋体" w:cs="宋体"/>
          <w:color w:val="000000"/>
          <w:spacing w:val="0"/>
          <w:sz w:val="21"/>
          <w:szCs w:val="21"/>
        </w:rPr>
        <w:t xml:space="preserve"> </w:t>
      </w:r>
    </w:p>
    <w:p>
      <w:pPr>
        <w:spacing w:before="91" w:after="0" w:line="240" w:lineRule="auto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（三）说明文阅读。</w:t>
      </w:r>
      <w:r>
        <w:rPr>
          <w:rFonts w:ascii="宋体" w:eastAsia="宋体" w:hAnsi="宋体" w:cs="宋体"/>
          <w:sz w:val="21"/>
          <w:szCs w:val="21"/>
        </w:rPr>
        <w:t>(13</w:t>
      </w:r>
      <w:r>
        <w:rPr>
          <w:rFonts w:ascii="宋体" w:eastAsia="宋体" w:hAnsi="宋体" w:cs="宋体"/>
          <w:spacing w:val="-54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)</w:t>
      </w:r>
    </w:p>
    <w:p>
      <w:pPr>
        <w:spacing w:before="88" w:after="0" w:line="240" w:lineRule="auto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15.</w:t>
      </w:r>
      <w:r>
        <w:rPr>
          <w:rFonts w:ascii="宋体" w:eastAsia="宋体" w:hAnsi="宋体" w:cs="宋体"/>
          <w:spacing w:val="-2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sz w:val="21"/>
          <w:szCs w:val="21"/>
        </w:rPr>
        <w:t>2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</w:rPr>
        <w:t>分）</w:t>
      </w:r>
      <w:r>
        <w:rPr>
          <w:rFonts w:ascii="宋体" w:eastAsia="宋体" w:hAnsi="宋体" w:cs="宋体"/>
          <w:spacing w:val="0"/>
          <w:sz w:val="21"/>
          <w:szCs w:val="21"/>
        </w:rPr>
        <w:t xml:space="preserve"> </w:t>
      </w:r>
    </w:p>
    <w:p>
      <w:pPr>
        <w:spacing w:before="91" w:after="0" w:line="240" w:lineRule="auto"/>
        <w:ind w:left="118" w:right="-64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  <w:u w:val="single" w:color="000000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3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 xml:space="preserve"> 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 xml:space="preserve"> </w:t>
      </w:r>
    </w:p>
    <w:p>
      <w:pPr>
        <w:spacing w:before="91" w:after="0" w:line="240" w:lineRule="auto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16</w:t>
      </w:r>
      <w:r>
        <w:rPr>
          <w:rFonts w:ascii="宋体" w:eastAsia="宋体" w:hAnsi="宋体" w:cs="宋体"/>
          <w:spacing w:val="-106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sz w:val="21"/>
          <w:szCs w:val="21"/>
        </w:rPr>
        <w:t>3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</w:rPr>
        <w:t>分）</w:t>
      </w:r>
      <w:r>
        <w:rPr>
          <w:rFonts w:ascii="宋体" w:eastAsia="宋体" w:hAnsi="宋体" w:cs="宋体"/>
          <w:spacing w:val="0"/>
          <w:sz w:val="21"/>
          <w:szCs w:val="21"/>
        </w:rPr>
        <w:t xml:space="preserve"> </w:t>
      </w:r>
    </w:p>
    <w:p>
      <w:pPr>
        <w:tabs>
          <w:tab w:val="left" w:pos="2000"/>
        </w:tabs>
        <w:spacing w:before="88" w:after="0" w:line="240" w:lineRule="auto"/>
        <w:ind w:left="118" w:right="-66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 xml:space="preserve">    </w:t>
      </w:r>
    </w:p>
    <w:p>
      <w:pPr>
        <w:spacing w:before="91" w:after="0" w:line="240" w:lineRule="auto"/>
        <w:ind w:left="118" w:right="-67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  <w:u w:val="single" w:color="000000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 xml:space="preserve">    </w:t>
      </w:r>
    </w:p>
    <w:p>
      <w:pPr>
        <w:spacing w:before="91" w:after="0" w:line="240" w:lineRule="auto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17</w:t>
      </w:r>
      <w:r>
        <w:rPr>
          <w:rFonts w:ascii="宋体" w:eastAsia="宋体" w:hAnsi="宋体" w:cs="宋体"/>
          <w:spacing w:val="-106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sz w:val="21"/>
          <w:szCs w:val="21"/>
        </w:rPr>
        <w:t>5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</w:rPr>
        <w:t>分）</w:t>
      </w:r>
      <w:r>
        <w:rPr>
          <w:rFonts w:ascii="宋体" w:eastAsia="宋体" w:hAnsi="宋体" w:cs="宋体"/>
          <w:spacing w:val="0"/>
          <w:sz w:val="21"/>
          <w:szCs w:val="21"/>
        </w:rPr>
        <w:t xml:space="preserve"> </w:t>
      </w:r>
    </w:p>
    <w:p>
      <w:pPr>
        <w:tabs>
          <w:tab w:val="left" w:pos="3200"/>
        </w:tabs>
        <w:spacing w:before="88" w:after="0" w:line="240" w:lineRule="auto"/>
        <w:ind w:left="118" w:right="-1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宋体" w:eastAsia="宋体" w:hAnsi="宋体" w:cs="宋体"/>
          <w:sz w:val="21"/>
          <w:szCs w:val="21"/>
        </w:rPr>
        <w:t>1</w:t>
      </w:r>
      <w:r>
        <w:rPr>
          <w:rFonts w:ascii="宋体" w:eastAsia="宋体" w:hAnsi="宋体" w:cs="宋体"/>
          <w:spacing w:val="-106"/>
          <w:sz w:val="21"/>
          <w:szCs w:val="21"/>
        </w:rPr>
        <w:t>）</w:t>
      </w:r>
      <w:r>
        <w:rPr>
          <w:rFonts w:ascii="宋体" w:eastAsia="宋体" w:hAnsi="宋体" w:cs="宋体"/>
          <w:spacing w:val="-2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sz w:val="21"/>
          <w:szCs w:val="21"/>
        </w:rPr>
        <w:t>3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 xml:space="preserve">     </w:t>
      </w:r>
    </w:p>
    <w:p>
      <w:pPr>
        <w:spacing w:before="91" w:after="0" w:line="240" w:lineRule="auto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  <w:u w:val="single" w:color="000000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 xml:space="preserve"> </w:t>
      </w:r>
    </w:p>
    <w:p>
      <w:pPr>
        <w:spacing w:before="91" w:after="0" w:line="240" w:lineRule="auto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宋体" w:eastAsia="宋体" w:hAnsi="宋体" w:cs="宋体"/>
          <w:sz w:val="21"/>
          <w:szCs w:val="21"/>
        </w:rPr>
        <w:t>2</w:t>
      </w:r>
      <w:r>
        <w:rPr>
          <w:rFonts w:ascii="宋体" w:eastAsia="宋体" w:hAnsi="宋体" w:cs="宋体"/>
          <w:spacing w:val="-106"/>
          <w:sz w:val="21"/>
          <w:szCs w:val="21"/>
        </w:rPr>
        <w:t>）</w:t>
      </w:r>
      <w:r>
        <w:rPr>
          <w:rFonts w:ascii="宋体" w:eastAsia="宋体" w:hAnsi="宋体" w:cs="宋体"/>
          <w:spacing w:val="-2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sz w:val="21"/>
          <w:szCs w:val="21"/>
        </w:rPr>
        <w:t>2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 xml:space="preserve"> 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 xml:space="preserve"> </w:t>
      </w:r>
    </w:p>
    <w:p>
      <w:pPr>
        <w:spacing w:before="88" w:after="0" w:line="240" w:lineRule="auto"/>
        <w:ind w:left="118" w:right="-67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  <w:u w:val="single" w:color="000000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 xml:space="preserve">    </w:t>
      </w:r>
    </w:p>
    <w:p>
      <w:pPr>
        <w:spacing w:before="68" w:after="0" w:line="240" w:lineRule="auto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（四）阅读《</w:t>
      </w:r>
      <w:r>
        <w:rPr>
          <w:rFonts w:ascii="微软雅黑" w:eastAsia="微软雅黑" w:hAnsi="微软雅黑" w:cs="微软雅黑"/>
          <w:sz w:val="21"/>
          <w:szCs w:val="21"/>
        </w:rPr>
        <w:t>想起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那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年</w:t>
      </w:r>
      <w:r>
        <w:rPr>
          <w:rFonts w:ascii="微软雅黑" w:eastAsia="微软雅黑" w:hAnsi="微软雅黑" w:cs="微软雅黑"/>
          <w:spacing w:val="-2"/>
          <w:sz w:val="21"/>
          <w:szCs w:val="21"/>
        </w:rPr>
        <w:t>读</w:t>
      </w:r>
      <w:r>
        <w:rPr>
          <w:rFonts w:ascii="微软雅黑" w:eastAsia="微软雅黑" w:hAnsi="微软雅黑" w:cs="微软雅黑"/>
          <w:spacing w:val="0"/>
          <w:sz w:val="21"/>
          <w:szCs w:val="21"/>
        </w:rPr>
        <w:t>书时</w:t>
      </w:r>
      <w:r>
        <w:rPr>
          <w:rFonts w:ascii="宋体" w:eastAsia="宋体" w:hAnsi="宋体" w:cs="宋体"/>
          <w:spacing w:val="-106"/>
          <w:sz w:val="21"/>
          <w:szCs w:val="21"/>
        </w:rPr>
        <w:t>》。</w:t>
      </w:r>
      <w:r>
        <w:rPr>
          <w:rFonts w:ascii="宋体" w:eastAsia="宋体" w:hAnsi="宋体" w:cs="宋体"/>
          <w:spacing w:val="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sz w:val="21"/>
          <w:szCs w:val="21"/>
        </w:rPr>
        <w:t>16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分）</w:t>
      </w:r>
    </w:p>
    <w:p>
      <w:pPr>
        <w:spacing w:before="65" w:after="0" w:line="240" w:lineRule="auto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19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分）</w:t>
      </w:r>
    </w:p>
    <w:p>
      <w:pPr>
        <w:spacing w:before="73" w:after="0" w:line="240" w:lineRule="auto"/>
        <w:ind w:left="118" w:right="-67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  <w:u w:val="single" w:color="000000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 xml:space="preserve">    </w:t>
      </w:r>
    </w:p>
    <w:p>
      <w:pPr>
        <w:spacing w:before="91" w:after="0" w:line="240" w:lineRule="auto"/>
        <w:ind w:left="118" w:right="-67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  <w:u w:val="single" w:color="000000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 xml:space="preserve">    </w:t>
      </w:r>
    </w:p>
    <w:p>
      <w:pPr>
        <w:spacing w:before="91" w:after="0" w:line="240" w:lineRule="auto"/>
        <w:ind w:left="118" w:right="-119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20.</w:t>
      </w:r>
      <w:r>
        <w:rPr>
          <w:rFonts w:ascii="宋体" w:eastAsia="宋体" w:hAnsi="宋体" w:cs="宋体"/>
          <w:spacing w:val="-2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sz w:val="21"/>
          <w:szCs w:val="21"/>
        </w:rPr>
        <w:t>4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sz w:val="21"/>
          <w:szCs w:val="21"/>
        </w:rPr>
        <w:t xml:space="preserve"> 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 xml:space="preserve">     </w:t>
      </w:r>
    </w:p>
    <w:p>
      <w:pPr>
        <w:spacing w:before="88" w:after="0" w:line="240" w:lineRule="auto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  <w:u w:val="single" w:color="000000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 xml:space="preserve"> </w:t>
      </w:r>
    </w:p>
    <w:p>
      <w:pPr>
        <w:spacing w:before="91" w:after="0" w:line="240" w:lineRule="auto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  <w:u w:val="single" w:color="000000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 </w:t>
      </w:r>
    </w:p>
    <w:p>
      <w:pPr>
        <w:spacing w:before="91" w:after="0" w:line="240" w:lineRule="auto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21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分）</w:t>
      </w:r>
    </w:p>
    <w:p>
      <w:pPr>
        <w:spacing w:before="72" w:after="0" w:line="240" w:lineRule="auto"/>
        <w:ind w:left="118" w:right="-67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  <w:u w:val="single" w:color="000000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 xml:space="preserve">    </w:t>
      </w:r>
    </w:p>
    <w:p>
      <w:pPr>
        <w:spacing w:before="91" w:after="0" w:line="240" w:lineRule="auto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  <w:u w:val="single" w:color="000000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 xml:space="preserve">   </w:t>
      </w:r>
    </w:p>
    <w:p>
      <w:pPr>
        <w:spacing w:before="91" w:after="0" w:line="240" w:lineRule="auto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22.</w:t>
      </w:r>
      <w:r>
        <w:rPr>
          <w:rFonts w:ascii="宋体" w:eastAsia="宋体" w:hAnsi="宋体" w:cs="宋体"/>
          <w:spacing w:val="-2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sz w:val="21"/>
          <w:szCs w:val="21"/>
        </w:rPr>
        <w:t>4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</w:rPr>
        <w:t>分）</w:t>
      </w:r>
      <w:r>
        <w:rPr>
          <w:rFonts w:ascii="宋体" w:eastAsia="宋体" w:hAnsi="宋体" w:cs="宋体"/>
          <w:spacing w:val="0"/>
          <w:sz w:val="21"/>
          <w:szCs w:val="21"/>
        </w:rPr>
        <w:t xml:space="preserve"> </w:t>
      </w:r>
    </w:p>
    <w:p>
      <w:pPr>
        <w:spacing w:before="89" w:after="0" w:line="240" w:lineRule="auto"/>
        <w:ind w:left="118" w:right="-67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  <w:u w:val="single" w:color="000000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 xml:space="preserve">    </w:t>
      </w:r>
    </w:p>
    <w:p>
      <w:pPr>
        <w:spacing w:before="91" w:after="0" w:line="240" w:lineRule="auto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  <w:u w:val="single" w:color="000000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 xml:space="preserve">   </w:t>
      </w:r>
    </w:p>
    <w:p>
      <w:pPr>
        <w:spacing w:before="60" w:after="0" w:line="240" w:lineRule="auto"/>
        <w:ind w:left="118" w:right="-67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 xml:space="preserve">    </w:t>
      </w:r>
    </w:p>
    <w:p>
      <w:pPr>
        <w:spacing w:before="5" w:after="0" w:line="180" w:lineRule="exact"/>
        <w:jc w:val="left"/>
        <w:rPr>
          <w:sz w:val="18"/>
          <w:szCs w:val="18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36" w:after="0" w:line="240" w:lineRule="auto"/>
        <w:ind w:left="4545" w:right="5483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pacing w:val="0"/>
          <w:w w:val="100"/>
          <w:sz w:val="18"/>
          <w:szCs w:val="18"/>
        </w:rPr>
        <w:t>8</w:t>
      </w: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  <w:sectPr>
          <w:footerReference w:type="default" r:id="rId7"/>
          <w:pgSz w:w="11180" w:h="15500"/>
          <w:pgMar w:top="1160" w:right="0" w:bottom="280" w:left="960" w:header="0" w:footer="0"/>
          <w:cols w:space="720"/>
        </w:sectPr>
      </w:pPr>
    </w:p>
    <w:p>
      <w:pPr>
        <w:spacing w:before="0" w:after="0" w:line="321" w:lineRule="exact"/>
        <w:ind w:left="705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057" style="height:5.16pt;margin-left:27.48pt;margin-top:257.09pt;mso-position-horizontal-relative:page;mso-position-vertical-relative:page;position:absolute;width:0.1pt;z-index:-251635712" coordorigin="550,5142" coordsize="2,103">
            <v:shape id="_x0000_s1058" style="height:103;left:550;position:absolute;top:5142;width:2" coordorigin="550,5142" coordsize="21600,103" path="m550,5142l550,5245e" filled="f" stroked="t" strokecolor="black" strokeweight="1.06pt">
              <v:path arrowok="t"/>
            </v:shape>
          </v:group>
        </w:pict>
      </w:r>
      <w:r>
        <w:pict>
          <v:group id="_x0000_s1059" style="height:68.42pt;margin-left:27.48pt;margin-top:178.11pt;mso-position-horizontal-relative:page;mso-position-vertical-relative:page;position:absolute;width:0.1pt;z-index:-251634688" coordorigin="550,3562" coordsize="2,1368">
            <v:shape id="_x0000_s1060" style="height:1368;left:550;position:absolute;top:3562;width:2" coordorigin="550,3562" coordsize="21600,1368" path="m550,3562l550,4931e" filled="f" stroked="t" strokecolor="black" strokeweight="1.06pt">
              <v:path arrowok="t"/>
            </v:shape>
          </v:group>
        </w:pict>
      </w:r>
      <w:r>
        <w:pict>
          <v:shape id="_x0000_s1061" type="#_x0000_t202" style="height:107.39pt;margin-left:15.72pt;margin-top:445.59pt;mso-position-horizontal-relative:page;mso-position-vertical-relative:page;position:absolute;width:13.14pt;z-index:-251610112" filled="f" stroked="f">
            <v:textbox style="layout-flow:vertical;mso-layout-flow-alt:bottom-to-top" inset="0,0,0,0">
              <w:txbxContent>
                <w:p>
                  <w:pPr>
                    <w:spacing w:before="0" w:after="0" w:line="247" w:lineRule="exact"/>
                    <w:ind w:left="20" w:right="-53"/>
                    <w:jc w:val="left"/>
                    <w:rPr>
                      <w:rFonts w:ascii="宋体" w:eastAsia="宋体" w:hAnsi="宋体" w:cs="宋体"/>
                      <w:sz w:val="21"/>
                      <w:szCs w:val="21"/>
                    </w:rPr>
                  </w:pPr>
                  <w:r>
                    <w:rPr>
                      <w:rFonts w:ascii="Times New Roman" w:eastAsia="Times New Roman" w:hAnsi="Times New Roman" w:cs="Times New Roman"/>
                      <w:spacing w:val="0"/>
                      <w:w w:val="100"/>
                      <w:sz w:val="21"/>
                      <w:szCs w:val="21"/>
                    </w:rPr>
                    <w:t>_____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100"/>
                      <w:sz w:val="21"/>
                      <w:szCs w:val="21"/>
                    </w:rPr>
                    <w:t>_</w:t>
                  </w:r>
                  <w:r>
                    <w:rPr>
                      <w:rFonts w:ascii="Times New Roman" w:eastAsia="Times New Roman" w:hAnsi="Times New Roman" w:cs="Times New Roman"/>
                      <w:spacing w:val="0"/>
                      <w:w w:val="100"/>
                      <w:sz w:val="21"/>
                      <w:szCs w:val="21"/>
                    </w:rPr>
                    <w:t>___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100"/>
                      <w:sz w:val="21"/>
                      <w:szCs w:val="21"/>
                    </w:rPr>
                    <w:t>_</w:t>
                  </w:r>
                  <w:r>
                    <w:rPr>
                      <w:rFonts w:ascii="宋体" w:eastAsia="宋体" w:hAnsi="宋体" w:cs="宋体"/>
                      <w:spacing w:val="0"/>
                      <w:w w:val="100"/>
                      <w:sz w:val="21"/>
                      <w:szCs w:val="21"/>
                    </w:rPr>
                    <w:t>校区初二（</w:t>
                  </w:r>
                </w:p>
              </w:txbxContent>
            </v:textbox>
          </v:shape>
        </w:pict>
      </w:r>
      <w:r>
        <w:pict>
          <v:shape id="_x0000_s1062" type="#_x0000_t202" style="height:23.12pt;margin-left:15.72pt;margin-top:403.47pt;mso-position-horizontal-relative:page;mso-position-vertical-relative:page;position:absolute;width:12.56pt;z-index:-251609088" filled="f" stroked="f">
            <v:textbox style="layout-flow:vertical;mso-layout-flow-alt:bottom-to-top" inset="0,0,0,0">
              <w:txbxContent>
                <w:p>
                  <w:pPr>
                    <w:spacing w:before="0" w:after="0" w:line="231" w:lineRule="exact"/>
                    <w:ind w:left="20" w:right="-52"/>
                    <w:jc w:val="left"/>
                    <w:rPr>
                      <w:rFonts w:ascii="宋体" w:eastAsia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eastAsia="宋体" w:hAnsi="宋体" w:cs="宋体"/>
                      <w:spacing w:val="0"/>
                      <w:w w:val="100"/>
                      <w:position w:val="-1"/>
                      <w:sz w:val="21"/>
                      <w:szCs w:val="21"/>
                    </w:rPr>
                    <w:t>）班</w:t>
                  </w:r>
                </w:p>
              </w:txbxContent>
            </v:textbox>
          </v:shape>
        </w:pict>
      </w:r>
      <w:r>
        <w:pict>
          <v:shape id="_x0000_s1063" type="#_x0000_t202" style="height:138.92pt;margin-left:15.72pt;margin-top:245.53pt;mso-position-horizontal-relative:page;mso-position-vertical-relative:page;position:absolute;width:13.14pt;z-index:-251608064" filled="f" stroked="f">
            <v:textbox style="layout-flow:vertical;mso-layout-flow-alt:bottom-to-top" inset="0,0,0,0">
              <w:txbxContent>
                <w:p>
                  <w:pPr>
                    <w:tabs>
                      <w:tab w:val="left" w:pos="1900"/>
                    </w:tabs>
                    <w:spacing w:before="0" w:after="0" w:line="247" w:lineRule="exact"/>
                    <w:ind w:left="20" w:right="-53"/>
                    <w:jc w:val="left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>
                    <w:rPr>
                      <w:rFonts w:ascii="宋体" w:eastAsia="宋体" w:hAnsi="宋体" w:cs="宋体"/>
                      <w:spacing w:val="0"/>
                      <w:w w:val="100"/>
                      <w:sz w:val="21"/>
                      <w:szCs w:val="21"/>
                    </w:rPr>
                    <w:t>姓</w:t>
                  </w:r>
                  <w:r>
                    <w:rPr>
                      <w:rFonts w:ascii="宋体" w:eastAsia="宋体" w:hAnsi="宋体" w:cs="宋体"/>
                      <w:spacing w:val="2"/>
                      <w:w w:val="100"/>
                      <w:sz w:val="21"/>
                      <w:szCs w:val="21"/>
                    </w:rPr>
                    <w:t>名</w:t>
                  </w:r>
                  <w:r>
                    <w:rPr>
                      <w:rFonts w:ascii="Times New Roman" w:eastAsia="Times New Roman" w:hAnsi="Times New Roman" w:cs="Times New Roman"/>
                      <w:spacing w:val="0"/>
                      <w:w w:val="100"/>
                      <w:sz w:val="21"/>
                      <w:szCs w:val="21"/>
                    </w:rPr>
                    <w:t>_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100"/>
                      <w:sz w:val="21"/>
                      <w:szCs w:val="21"/>
                    </w:rPr>
                    <w:t>_</w:t>
                  </w:r>
                  <w:r>
                    <w:rPr>
                      <w:rFonts w:ascii="Times New Roman" w:eastAsia="Times New Roman" w:hAnsi="Times New Roman" w:cs="Times New Roman"/>
                      <w:spacing w:val="0"/>
                      <w:w w:val="100"/>
                      <w:sz w:val="21"/>
                      <w:szCs w:val="21"/>
                    </w:rPr>
                    <w:t>___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100"/>
                      <w:sz w:val="21"/>
                      <w:szCs w:val="21"/>
                    </w:rPr>
                    <w:t>_</w:t>
                  </w:r>
                  <w:r>
                    <w:rPr>
                      <w:rFonts w:ascii="Times New Roman" w:eastAsia="Times New Roman" w:hAnsi="Times New Roman" w:cs="Times New Roman"/>
                      <w:spacing w:val="0"/>
                      <w:w w:val="100"/>
                      <w:sz w:val="21"/>
                      <w:szCs w:val="21"/>
                    </w:rPr>
                    <w:t>___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100"/>
                      <w:sz w:val="21"/>
                      <w:szCs w:val="21"/>
                    </w:rPr>
                    <w:t>_</w:t>
                  </w:r>
                  <w:r>
                    <w:rPr>
                      <w:rFonts w:ascii="Times New Roman" w:eastAsia="Times New Roman" w:hAnsi="Times New Roman" w:cs="Times New Roman"/>
                      <w:spacing w:val="0"/>
                      <w:w w:val="100"/>
                      <w:sz w:val="21"/>
                      <w:szCs w:val="21"/>
                    </w:rPr>
                    <w:t>__</w:t>
                    <w:tab/>
                  </w:r>
                  <w:r>
                    <w:rPr>
                      <w:rFonts w:ascii="宋体" w:eastAsia="宋体" w:hAnsi="宋体" w:cs="宋体"/>
                      <w:spacing w:val="0"/>
                      <w:w w:val="100"/>
                      <w:sz w:val="21"/>
                      <w:szCs w:val="21"/>
                    </w:rPr>
                    <w:t>学</w:t>
                  </w:r>
                  <w:r>
                    <w:rPr>
                      <w:rFonts w:ascii="宋体" w:eastAsia="宋体" w:hAnsi="宋体" w:cs="宋体"/>
                      <w:spacing w:val="2"/>
                      <w:w w:val="100"/>
                      <w:sz w:val="21"/>
                      <w:szCs w:val="21"/>
                    </w:rPr>
                    <w:t>号</w:t>
                  </w:r>
                  <w:r>
                    <w:rPr>
                      <w:rFonts w:ascii="Times New Roman" w:eastAsia="Times New Roman" w:hAnsi="Times New Roman" w:cs="Times New Roman"/>
                      <w:spacing w:val="0"/>
                      <w:w w:val="100"/>
                      <w:sz w:val="21"/>
                      <w:szCs w:val="21"/>
                    </w:rPr>
                    <w:t>_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w w:val="100"/>
                      <w:sz w:val="21"/>
                      <w:szCs w:val="21"/>
                    </w:rPr>
                    <w:t>_</w:t>
                  </w:r>
                  <w:r>
                    <w:rPr>
                      <w:rFonts w:ascii="Times New Roman" w:eastAsia="Times New Roman" w:hAnsi="Times New Roman" w:cs="Times New Roman"/>
                      <w:spacing w:val="0"/>
                      <w:w w:val="100"/>
                      <w:sz w:val="21"/>
                      <w:szCs w:val="21"/>
                    </w:rPr>
                    <w:t>__</w:t>
                  </w:r>
                </w:p>
              </w:txbxContent>
            </v:textbox>
          </v:shape>
        </w:pic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三、作文</w:t>
      </w:r>
      <w:r>
        <w:rPr>
          <w:rFonts w:ascii="宋体" w:eastAsia="宋体" w:hAnsi="宋体" w:cs="宋体"/>
          <w:spacing w:val="-106"/>
          <w:w w:val="100"/>
          <w:position w:val="-1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60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分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+3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分）</w:t>
      </w:r>
    </w:p>
    <w:p>
      <w:pPr>
        <w:spacing w:before="27" w:after="0" w:line="360" w:lineRule="exact"/>
        <w:ind w:left="705" w:right="34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23.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4"/>
          <w:szCs w:val="24"/>
        </w:rPr>
        <w:t>汪国真在他的诗</w:t>
      </w:r>
      <w:r>
        <w:rPr>
          <w:rFonts w:ascii="微软雅黑" w:eastAsia="微软雅黑" w:hAnsi="微软雅黑" w:cs="微软雅黑"/>
          <w:spacing w:val="-2"/>
          <w:w w:val="100"/>
          <w:sz w:val="24"/>
          <w:szCs w:val="24"/>
        </w:rPr>
        <w:t>歌</w:t>
      </w:r>
      <w:r>
        <w:rPr>
          <w:rFonts w:ascii="微软雅黑" w:eastAsia="微软雅黑" w:hAnsi="微软雅黑" w:cs="微软雅黑"/>
          <w:spacing w:val="0"/>
          <w:w w:val="100"/>
          <w:sz w:val="24"/>
          <w:szCs w:val="24"/>
        </w:rPr>
        <w:t>里说</w:t>
      </w:r>
      <w:r>
        <w:rPr>
          <w:rFonts w:ascii="微软雅黑" w:eastAsia="微软雅黑" w:hAnsi="微软雅黑" w:cs="微软雅黑"/>
          <w:spacing w:val="-28"/>
          <w:w w:val="100"/>
          <w:sz w:val="24"/>
          <w:szCs w:val="24"/>
        </w:rPr>
        <w:t>：</w:t>
      </w:r>
      <w:r>
        <w:rPr>
          <w:rFonts w:ascii="微软雅黑" w:eastAsia="微软雅黑" w:hAnsi="微软雅黑" w:cs="微软雅黑"/>
          <w:spacing w:val="0"/>
          <w:w w:val="100"/>
          <w:sz w:val="24"/>
          <w:szCs w:val="24"/>
        </w:rPr>
        <w:t>“给我一个微笑就够了</w:t>
      </w:r>
      <w:r>
        <w:rPr>
          <w:rFonts w:ascii="Arial" w:eastAsia="Arial" w:hAnsi="Arial" w:cs="Arial"/>
          <w:spacing w:val="0"/>
          <w:w w:val="179"/>
          <w:sz w:val="24"/>
          <w:szCs w:val="24"/>
        </w:rPr>
        <w:t>/</w:t>
      </w:r>
      <w:r>
        <w:rPr>
          <w:rFonts w:ascii="微软雅黑" w:eastAsia="微软雅黑" w:hAnsi="微软雅黑" w:cs="微软雅黑"/>
          <w:spacing w:val="0"/>
          <w:w w:val="100"/>
          <w:sz w:val="24"/>
          <w:szCs w:val="24"/>
        </w:rPr>
        <w:t>如薄酒一杯</w:t>
      </w:r>
      <w:r>
        <w:rPr>
          <w:rFonts w:ascii="微软雅黑" w:eastAsia="微软雅黑" w:hAnsi="微软雅黑" w:cs="微软雅黑"/>
          <w:spacing w:val="-29"/>
          <w:w w:val="100"/>
          <w:sz w:val="24"/>
          <w:szCs w:val="24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4"/>
          <w:szCs w:val="24"/>
        </w:rPr>
        <w:t>像柔风一</w:t>
      </w:r>
      <w:r>
        <w:rPr>
          <w:rFonts w:ascii="微软雅黑" w:eastAsia="微软雅黑" w:hAnsi="微软雅黑" w:cs="微软雅黑"/>
          <w:spacing w:val="1"/>
          <w:w w:val="100"/>
          <w:sz w:val="24"/>
          <w:szCs w:val="24"/>
        </w:rPr>
        <w:t>缕</w:t>
      </w:r>
      <w:r>
        <w:rPr>
          <w:rFonts w:ascii="Arial" w:eastAsia="Arial" w:hAnsi="Arial" w:cs="Arial"/>
          <w:spacing w:val="0"/>
          <w:w w:val="179"/>
          <w:sz w:val="24"/>
          <w:szCs w:val="24"/>
        </w:rPr>
        <w:t>/</w:t>
      </w:r>
      <w:r>
        <w:rPr>
          <w:rFonts w:ascii="微软雅黑" w:eastAsia="微软雅黑" w:hAnsi="微软雅黑" w:cs="微软雅黑"/>
          <w:spacing w:val="0"/>
          <w:w w:val="100"/>
          <w:sz w:val="24"/>
          <w:szCs w:val="24"/>
        </w:rPr>
        <w:t>这</w:t>
      </w:r>
      <w:r>
        <w:rPr>
          <w:rFonts w:ascii="微软雅黑" w:eastAsia="微软雅黑" w:hAnsi="微软雅黑" w:cs="微软雅黑"/>
          <w:spacing w:val="0"/>
          <w:w w:val="100"/>
          <w:sz w:val="24"/>
          <w:szCs w:val="24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4"/>
          <w:szCs w:val="24"/>
        </w:rPr>
        <w:t>就是一篇最动人的宣言</w:t>
      </w:r>
      <w:r>
        <w:rPr>
          <w:rFonts w:ascii="微软雅黑" w:eastAsia="微软雅黑" w:hAnsi="微软雅黑" w:cs="微软雅黑"/>
          <w:spacing w:val="1"/>
          <w:w w:val="100"/>
          <w:sz w:val="24"/>
          <w:szCs w:val="24"/>
        </w:rPr>
        <w:t>呵</w:t>
      </w:r>
      <w:r>
        <w:rPr>
          <w:rFonts w:ascii="Arial" w:eastAsia="Arial" w:hAnsi="Arial" w:cs="Arial"/>
          <w:spacing w:val="0"/>
          <w:w w:val="179"/>
          <w:sz w:val="24"/>
          <w:szCs w:val="24"/>
        </w:rPr>
        <w:t>/</w:t>
      </w:r>
      <w:r>
        <w:rPr>
          <w:rFonts w:ascii="微软雅黑" w:eastAsia="微软雅黑" w:hAnsi="微软雅黑" w:cs="微软雅黑"/>
          <w:spacing w:val="0"/>
          <w:w w:val="100"/>
          <w:sz w:val="24"/>
          <w:szCs w:val="24"/>
        </w:rPr>
        <w:t>仿佛春天，温馨又飘逸。”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</w:p>
    <w:p>
      <w:pPr>
        <w:tabs>
          <w:tab w:val="left" w:pos="700"/>
          <w:tab w:val="left" w:pos="2820"/>
        </w:tabs>
        <w:spacing w:before="0" w:after="0" w:line="316" w:lineRule="exact"/>
        <w:ind w:left="118" w:right="-2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position w:val="2"/>
          <w:sz w:val="21"/>
          <w:szCs w:val="21"/>
        </w:rPr>
        <w:t>…</w:t>
        <w:tab/>
      </w:r>
      <w:r>
        <w:rPr>
          <w:rFonts w:ascii="宋体" w:eastAsia="宋体" w:hAnsi="宋体" w:cs="宋体"/>
          <w:position w:val="-3"/>
          <w:sz w:val="24"/>
          <w:szCs w:val="24"/>
        </w:rPr>
        <w:t xml:space="preserve">  </w:t>
      </w:r>
      <w:r>
        <w:rPr>
          <w:rFonts w:ascii="宋体" w:eastAsia="宋体" w:hAnsi="宋体" w:cs="宋体"/>
          <w:position w:val="-3"/>
          <w:sz w:val="21"/>
          <w:szCs w:val="21"/>
        </w:rPr>
        <w:t>请以</w:t>
      </w:r>
      <w:r>
        <w:rPr>
          <w:rFonts w:ascii="宋体" w:eastAsia="宋体" w:hAnsi="宋体" w:cs="宋体"/>
          <w:spacing w:val="-2"/>
          <w:position w:val="-3"/>
          <w:sz w:val="21"/>
          <w:szCs w:val="21"/>
        </w:rPr>
        <w:t>“</w:t>
      </w:r>
      <w:r>
        <w:rPr>
          <w:rFonts w:ascii="宋体" w:eastAsia="宋体" w:hAnsi="宋体" w:cs="宋体"/>
          <w:spacing w:val="0"/>
          <w:position w:val="-3"/>
          <w:sz w:val="21"/>
          <w:szCs w:val="21"/>
        </w:rPr>
        <w:t>给</w:t>
      </w:r>
      <w:r>
        <w:rPr>
          <w:rFonts w:ascii="宋体" w:eastAsia="宋体" w:hAnsi="宋体" w:cs="宋体"/>
          <w:spacing w:val="-2"/>
          <w:position w:val="-3"/>
          <w:sz w:val="21"/>
          <w:szCs w:val="21"/>
        </w:rPr>
        <w:t>我</w:t>
      </w:r>
      <w:r>
        <w:rPr>
          <w:rFonts w:ascii="宋体" w:eastAsia="宋体" w:hAnsi="宋体" w:cs="宋体"/>
          <w:spacing w:val="0"/>
          <w:position w:val="-3"/>
          <w:sz w:val="21"/>
          <w:szCs w:val="21"/>
        </w:rPr>
        <w:t>一</w:t>
      </w:r>
      <w:r>
        <w:rPr>
          <w:rFonts w:ascii="宋体" w:eastAsia="宋体" w:hAnsi="宋体" w:cs="宋体"/>
          <w:spacing w:val="-2"/>
          <w:position w:val="-3"/>
          <w:sz w:val="21"/>
          <w:szCs w:val="21"/>
        </w:rPr>
        <w:t>个</w:t>
      </w:r>
      <w:r>
        <w:rPr>
          <w:rFonts w:ascii="宋体" w:eastAsia="宋体" w:hAnsi="宋体" w:cs="宋体"/>
          <w:spacing w:val="0"/>
          <w:position w:val="-3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position w:val="-3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-2"/>
          <w:position w:val="-3"/>
          <w:sz w:val="21"/>
          <w:szCs w:val="21"/>
        </w:rPr>
        <w:t>就</w:t>
      </w:r>
      <w:r>
        <w:rPr>
          <w:rFonts w:ascii="宋体" w:eastAsia="宋体" w:hAnsi="宋体" w:cs="宋体"/>
          <w:spacing w:val="0"/>
          <w:position w:val="-3"/>
          <w:sz w:val="21"/>
          <w:szCs w:val="21"/>
        </w:rPr>
        <w:t>够了</w:t>
      </w:r>
      <w:r>
        <w:rPr>
          <w:rFonts w:ascii="宋体" w:eastAsia="宋体" w:hAnsi="宋体" w:cs="宋体"/>
          <w:spacing w:val="-2"/>
          <w:position w:val="-3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position w:val="-3"/>
          <w:sz w:val="21"/>
          <w:szCs w:val="21"/>
        </w:rPr>
        <w:t>为</w:t>
      </w:r>
      <w:r>
        <w:rPr>
          <w:rFonts w:ascii="宋体" w:eastAsia="宋体" w:hAnsi="宋体" w:cs="宋体"/>
          <w:spacing w:val="-2"/>
          <w:position w:val="-3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position w:val="-3"/>
          <w:sz w:val="21"/>
          <w:szCs w:val="21"/>
        </w:rPr>
        <w:t>目</w:t>
      </w:r>
      <w:r>
        <w:rPr>
          <w:rFonts w:ascii="宋体" w:eastAsia="宋体" w:hAnsi="宋体" w:cs="宋体"/>
          <w:spacing w:val="-2"/>
          <w:position w:val="-3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position w:val="-3"/>
          <w:sz w:val="21"/>
          <w:szCs w:val="21"/>
        </w:rPr>
        <w:t>完</w:t>
      </w:r>
      <w:r>
        <w:rPr>
          <w:rFonts w:ascii="宋体" w:eastAsia="宋体" w:hAnsi="宋体" w:cs="宋体"/>
          <w:spacing w:val="-2"/>
          <w:position w:val="-3"/>
          <w:sz w:val="21"/>
          <w:szCs w:val="21"/>
        </w:rPr>
        <w:t>成</w:t>
      </w:r>
      <w:r>
        <w:rPr>
          <w:rFonts w:ascii="宋体" w:eastAsia="宋体" w:hAnsi="宋体" w:cs="宋体"/>
          <w:spacing w:val="0"/>
          <w:position w:val="-3"/>
          <w:sz w:val="21"/>
          <w:szCs w:val="21"/>
        </w:rPr>
        <w:t>不</w:t>
      </w:r>
      <w:r>
        <w:rPr>
          <w:rFonts w:ascii="宋体" w:eastAsia="宋体" w:hAnsi="宋体" w:cs="宋体"/>
          <w:spacing w:val="-2"/>
          <w:position w:val="-3"/>
          <w:sz w:val="21"/>
          <w:szCs w:val="21"/>
        </w:rPr>
        <w:t>少</w:t>
      </w:r>
      <w:r>
        <w:rPr>
          <w:rFonts w:ascii="宋体" w:eastAsia="宋体" w:hAnsi="宋体" w:cs="宋体"/>
          <w:spacing w:val="0"/>
          <w:position w:val="-3"/>
          <w:sz w:val="21"/>
          <w:szCs w:val="21"/>
        </w:rPr>
        <w:t>于</w:t>
      </w:r>
      <w:r>
        <w:rPr>
          <w:rFonts w:ascii="宋体" w:eastAsia="宋体" w:hAnsi="宋体" w:cs="宋体"/>
          <w:spacing w:val="-52"/>
          <w:position w:val="-3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position w:val="-3"/>
          <w:sz w:val="21"/>
          <w:szCs w:val="21"/>
        </w:rPr>
        <w:t>600</w:t>
      </w:r>
      <w:r>
        <w:rPr>
          <w:rFonts w:ascii="宋体" w:eastAsia="宋体" w:hAnsi="宋体" w:cs="宋体"/>
          <w:spacing w:val="-55"/>
          <w:position w:val="-3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position w:val="-3"/>
          <w:sz w:val="21"/>
          <w:szCs w:val="21"/>
        </w:rPr>
        <w:t>字</w:t>
      </w:r>
      <w:r>
        <w:rPr>
          <w:rFonts w:ascii="宋体" w:eastAsia="宋体" w:hAnsi="宋体" w:cs="宋体"/>
          <w:spacing w:val="-2"/>
          <w:position w:val="-3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position w:val="-3"/>
          <w:sz w:val="21"/>
          <w:szCs w:val="21"/>
        </w:rPr>
        <w:t>作</w:t>
      </w:r>
      <w:r>
        <w:rPr>
          <w:rFonts w:ascii="宋体" w:eastAsia="宋体" w:hAnsi="宋体" w:cs="宋体"/>
          <w:spacing w:val="-2"/>
          <w:position w:val="-3"/>
          <w:sz w:val="21"/>
          <w:szCs w:val="21"/>
        </w:rPr>
        <w:t>文</w:t>
      </w:r>
      <w:r>
        <w:rPr>
          <w:rFonts w:ascii="宋体" w:eastAsia="宋体" w:hAnsi="宋体" w:cs="宋体"/>
          <w:spacing w:val="0"/>
          <w:position w:val="-3"/>
          <w:sz w:val="21"/>
          <w:szCs w:val="21"/>
        </w:rPr>
        <w:t>。</w:t>
      </w:r>
      <w:r>
        <w:rPr>
          <w:rFonts w:ascii="宋体" w:eastAsia="宋体" w:hAnsi="宋体" w:cs="宋体"/>
          <w:spacing w:val="-2"/>
          <w:position w:val="-3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position w:val="-3"/>
          <w:sz w:val="24"/>
          <w:szCs w:val="24"/>
        </w:rPr>
        <w:t xml:space="preserve"> </w:t>
      </w:r>
    </w:p>
    <w:p>
      <w:pPr>
        <w:spacing w:before="0" w:after="0" w:line="205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…</w:t>
      </w:r>
    </w:p>
    <w:p>
      <w:pPr>
        <w:spacing w:before="0" w:after="0" w:line="259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064" style="height:20.97pt;margin-left:79.77pt;margin-top:9.44pt;mso-position-horizontal-relative:page;position:absolute;width:416.12pt;z-index:-251633664" coordorigin="1595,189" coordsize="8322,419">
            <v:group id="_x0000_s1065" style="height:2;left:1601;position:absolute;top:195;width:8311" coordorigin="1601,195" coordsize="8311,2">
              <v:shape id="_x0000_s1066" style="height:2;left:1601;position:absolute;top:195;width:8311" coordorigin="1601,195" coordsize="8311,21600" path="m1601,195l9912,195e" filled="f" stroked="t" strokecolor="black" strokeweight="0.57pt">
                <v:path arrowok="t"/>
              </v:shape>
            </v:group>
            <v:group id="_x0000_s1067" style="height:398;left:1606;position:absolute;top:199;width:2" coordorigin="1606,199" coordsize="2,398">
              <v:shape id="_x0000_s1068" style="height:398;left:1606;position:absolute;top:199;width:2" coordorigin="1606,199" coordsize="21600,398" path="m1606,199l1606,598e" filled="f" stroked="t" strokecolor="black" strokeweight="0.58pt">
                <v:path arrowok="t"/>
              </v:shape>
            </v:group>
            <v:group id="_x0000_s1069" style="height:2;left:1601;position:absolute;top:602;width:8311" coordorigin="1601,602" coordsize="8311,2">
              <v:shape id="_x0000_s1070" style="height:2;left:1601;position:absolute;top:602;width:8311" coordorigin="1601,602" coordsize="8311,21600" path="m1601,602l9912,602e" filled="f" stroked="t" strokecolor="black" strokeweight="0.58pt">
                <v:path arrowok="t"/>
              </v:shape>
            </v:group>
            <v:group id="_x0000_s1071" style="height:398;left:2021;position:absolute;top:199;width:2" coordorigin="2021,199" coordsize="2,398">
              <v:shape id="_x0000_s1072" style="height:398;left:2021;position:absolute;top:199;width:2" coordorigin="2021,199" coordsize="21600,398" path="m2021,199l2021,598e" filled="f" stroked="t" strokecolor="black" strokeweight="0.58pt">
                <v:path arrowok="t"/>
              </v:shape>
            </v:group>
            <v:group id="_x0000_s1073" style="height:398;left:2434;position:absolute;top:199;width:2" coordorigin="2434,199" coordsize="2,398">
              <v:shape id="_x0000_s1074" style="height:398;left:2434;position:absolute;top:199;width:2" coordorigin="2434,199" coordsize="21600,398" path="m2434,199l2434,598e" filled="f" stroked="t" strokecolor="black" strokeweight="0.58pt">
                <v:path arrowok="t"/>
              </v:shape>
            </v:group>
            <v:group id="_x0000_s1075" style="height:398;left:2849;position:absolute;top:199;width:2" coordorigin="2849,199" coordsize="2,398">
              <v:shape id="_x0000_s1076" style="height:398;left:2849;position:absolute;top:199;width:2" coordorigin="2849,199" coordsize="21600,398" path="m2849,199l2849,598e" filled="f" stroked="t" strokecolor="black" strokeweight="0.58pt">
                <v:path arrowok="t"/>
              </v:shape>
            </v:group>
            <v:group id="_x0000_s1077" style="height:398;left:3265;position:absolute;top:199;width:2" coordorigin="3265,199" coordsize="2,398">
              <v:shape id="_x0000_s1078" style="height:398;left:3265;position:absolute;top:199;width:2" coordorigin="3265,199" coordsize="21600,398" path="m3265,199l3265,598e" filled="f" stroked="t" strokecolor="black" strokeweight="0.58pt">
                <v:path arrowok="t"/>
              </v:shape>
            </v:group>
            <v:group id="_x0000_s1079" style="height:398;left:3680;position:absolute;top:199;width:2" coordorigin="3680,199" coordsize="2,398">
              <v:shape id="_x0000_s1080" style="height:398;left:3680;position:absolute;top:199;width:2" coordorigin="3680,199" coordsize="21600,398" path="m3680,199l3680,598e" filled="f" stroked="t" strokecolor="black" strokeweight="0.58pt">
                <v:path arrowok="t"/>
              </v:shape>
            </v:group>
            <v:group id="_x0000_s1081" style="height:398;left:4095;position:absolute;top:199;width:2" coordorigin="4095,199" coordsize="2,398">
              <v:shape id="_x0000_s1082" style="height:398;left:4095;position:absolute;top:199;width:2" coordorigin="4095,199" coordsize="21600,398" path="m4095,199l4095,598e" filled="f" stroked="t" strokecolor="black" strokeweight="0.58pt">
                <v:path arrowok="t"/>
              </v:shape>
            </v:group>
            <v:group id="_x0000_s1083" style="height:398;left:4511;position:absolute;top:199;width:2" coordorigin="4511,199" coordsize="2,398">
              <v:shape id="_x0000_s1084" style="height:398;left:4511;position:absolute;top:199;width:2" coordorigin="4511,199" coordsize="21600,398" path="m4511,199l4511,598e" filled="f" stroked="t" strokecolor="black" strokeweight="0.58pt">
                <v:path arrowok="t"/>
              </v:shape>
            </v:group>
            <v:group id="_x0000_s1085" style="height:398;left:4926;position:absolute;top:199;width:2" coordorigin="4926,199" coordsize="2,398">
              <v:shape id="_x0000_s1086" style="height:398;left:4926;position:absolute;top:199;width:2" coordorigin="4926,199" coordsize="21600,398" path="m4926,199l4926,598e" filled="f" stroked="t" strokecolor="black" strokeweight="0.58pt">
                <v:path arrowok="t"/>
              </v:shape>
            </v:group>
            <v:group id="_x0000_s1087" style="height:398;left:5341;position:absolute;top:199;width:2" coordorigin="5341,199" coordsize="2,398">
              <v:shape id="_x0000_s1088" style="height:398;left:5341;position:absolute;top:199;width:2" coordorigin="5341,199" coordsize="21600,398" path="m5341,199l5341,598e" filled="f" stroked="t" strokecolor="black" strokeweight="0.58pt">
                <v:path arrowok="t"/>
              </v:shape>
            </v:group>
            <v:group id="_x0000_s1089" style="height:398;left:5757;position:absolute;top:199;width:2" coordorigin="5757,199" coordsize="2,398">
              <v:shape id="_x0000_s1090" style="height:398;left:5757;position:absolute;top:199;width:2" coordorigin="5757,199" coordsize="21600,398" path="m5757,199l5757,598e" filled="f" stroked="t" strokecolor="black" strokeweight="0.58pt">
                <v:path arrowok="t"/>
              </v:shape>
            </v:group>
            <v:group id="_x0000_s1091" style="height:398;left:6169;position:absolute;top:199;width:2" coordorigin="6169,199" coordsize="2,398">
              <v:shape id="_x0000_s1092" style="height:398;left:6169;position:absolute;top:199;width:2" coordorigin="6169,199" coordsize="21600,398" path="m6169,199l6169,598e" filled="f" stroked="t" strokecolor="black" strokeweight="0.58pt">
                <v:path arrowok="t"/>
              </v:shape>
            </v:group>
            <v:group id="_x0000_s1093" style="height:398;left:6585;position:absolute;top:199;width:2" coordorigin="6585,199" coordsize="2,398">
              <v:shape id="_x0000_s1094" style="height:398;left:6585;position:absolute;top:199;width:2" coordorigin="6585,199" coordsize="21600,398" path="m6585,199l6585,598e" filled="f" stroked="t" strokecolor="black" strokeweight="0.58pt">
                <v:path arrowok="t"/>
              </v:shape>
            </v:group>
            <v:group id="_x0000_s1095" style="height:398;left:7000;position:absolute;top:199;width:2" coordorigin="7000,199" coordsize="2,398">
              <v:shape id="_x0000_s1096" style="height:398;left:7000;position:absolute;top:199;width:2" coordorigin="7000,199" coordsize="21600,398" path="m7000,199l7000,598e" filled="f" stroked="t" strokecolor="black" strokeweight="0.58pt">
                <v:path arrowok="t"/>
              </v:shape>
            </v:group>
            <v:group id="_x0000_s1097" style="height:398;left:7415;position:absolute;top:199;width:2" coordorigin="7415,199" coordsize="2,398">
              <v:shape id="_x0000_s1098" style="height:398;left:7415;position:absolute;top:199;width:2" coordorigin="7415,199" coordsize="21600,398" path="m7415,199l7415,598e" filled="f" stroked="t" strokecolor="black" strokeweight="0.58pt">
                <v:path arrowok="t"/>
              </v:shape>
            </v:group>
            <v:group id="_x0000_s1099" style="height:398;left:7831;position:absolute;top:199;width:2" coordorigin="7831,199" coordsize="2,398">
              <v:shape id="_x0000_s1100" style="height:398;left:7831;position:absolute;top:199;width:2" coordorigin="7831,199" coordsize="21600,398" path="m7831,199l7831,598e" filled="f" stroked="t" strokecolor="black" strokeweight="0.58pt">
                <v:path arrowok="t"/>
              </v:shape>
            </v:group>
            <v:group id="_x0000_s1101" style="height:398;left:8246;position:absolute;top:199;width:2" coordorigin="8246,199" coordsize="2,398">
              <v:shape id="_x0000_s1102" style="height:398;left:8246;position:absolute;top:199;width:2" coordorigin="8246,199" coordsize="21600,398" path="m8246,199l8246,598e" filled="f" stroked="t" strokecolor="black" strokeweight="0.58pt">
                <v:path arrowok="t"/>
              </v:shape>
            </v:group>
            <v:group id="_x0000_s1103" style="height:398;left:8661;position:absolute;top:199;width:2" coordorigin="8661,199" coordsize="2,398">
              <v:shape id="_x0000_s1104" style="height:398;left:8661;position:absolute;top:199;width:2" coordorigin="8661,199" coordsize="21600,398" path="m8661,199l8661,598e" filled="f" stroked="t" strokecolor="black" strokeweight="0.58pt">
                <v:path arrowok="t"/>
              </v:shape>
            </v:group>
            <v:group id="_x0000_s1105" style="height:398;left:9076;position:absolute;top:199;width:2" coordorigin="9076,199" coordsize="2,398">
              <v:shape id="_x0000_s1106" style="height:398;left:9076;position:absolute;top:199;width:2" coordorigin="9076,199" coordsize="21600,398" path="m9076,199l9076,598e" filled="f" stroked="t" strokecolor="black" strokeweight="0.58pt">
                <v:path arrowok="t"/>
              </v:shape>
            </v:group>
            <v:group id="_x0000_s1107" style="height:398;left:9492;position:absolute;top:199;width:2" coordorigin="9492,199" coordsize="2,398">
              <v:shape id="_x0000_s1108" style="height:398;left:9492;position:absolute;top:199;width:2" coordorigin="9492,199" coordsize="21600,398" path="m9492,199l9492,598e" filled="f" stroked="t" strokecolor="black" strokeweight="0.58pt">
                <v:path arrowok="t"/>
              </v:shape>
            </v:group>
            <v:group id="_x0000_s1109" style="height:398;left:9907;position:absolute;top:199;width:2" coordorigin="9907,199" coordsize="2,398">
              <v:shape id="_x0000_s1110" style="height:398;left:9907;position:absolute;top:199;width:2" coordorigin="9907,199" coordsize="21600,398" path="m9907,199l9907,598e" filled="f" stroked="t" strokecolor="black" strokeweight="0.58pt">
                <v:path arrowok="t"/>
              </v:shape>
            </v:group>
          </v:group>
        </w:pic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spacing w:before="0" w:after="0" w:line="259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spacing w:before="0" w:after="0" w:line="262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111" style="height:19.06pt;margin-left:79.77pt;margin-top:9.43pt;mso-position-horizontal-relative:page;position:absolute;width:416.12pt;z-index:-251632640" coordorigin="1595,189" coordsize="8322,381">
            <v:group id="_x0000_s1112" style="height:2;left:1601;position:absolute;top:194;width:8311" coordorigin="1601,194" coordsize="8311,2">
              <v:shape id="_x0000_s1113" style="height:2;left:1601;position:absolute;top:194;width:8311" coordorigin="1601,194" coordsize="8311,21600" path="m1601,194l9912,194e" filled="f" stroked="t" strokecolor="black" strokeweight="0.58pt">
                <v:path arrowok="t"/>
              </v:shape>
            </v:group>
            <v:group id="_x0000_s1114" style="height:360;left:1606;position:absolute;top:199;width:2" coordorigin="1606,199" coordsize="2,360">
              <v:shape id="_x0000_s1115" style="height:360;left:1606;position:absolute;top:199;width:2" coordorigin="1606,199" coordsize="21600,360" path="m1606,199l1606,559e" filled="f" stroked="t" strokecolor="black" strokeweight="0.58pt">
                <v:path arrowok="t"/>
              </v:shape>
            </v:group>
            <v:group id="_x0000_s1116" style="height:2;left:1601;position:absolute;top:564;width:8311" coordorigin="1601,564" coordsize="8311,2">
              <v:shape id="_x0000_s1117" style="height:2;left:1601;position:absolute;top:564;width:8311" coordorigin="1601,564" coordsize="8311,21600" path="m1601,564l9912,564e" filled="f" stroked="t" strokecolor="black" strokeweight="0.58pt">
                <v:path arrowok="t"/>
              </v:shape>
            </v:group>
            <v:group id="_x0000_s1118" style="height:360;left:2021;position:absolute;top:199;width:2" coordorigin="2021,199" coordsize="2,360">
              <v:shape id="_x0000_s1119" style="height:360;left:2021;position:absolute;top:199;width:2" coordorigin="2021,199" coordsize="21600,360" path="m2021,199l2021,559e" filled="f" stroked="t" strokecolor="black" strokeweight="0.58pt">
                <v:path arrowok="t"/>
              </v:shape>
            </v:group>
            <v:group id="_x0000_s1120" style="height:360;left:2434;position:absolute;top:199;width:2" coordorigin="2434,199" coordsize="2,360">
              <v:shape id="_x0000_s1121" style="height:360;left:2434;position:absolute;top:199;width:2" coordorigin="2434,199" coordsize="21600,360" path="m2434,199l2434,559e" filled="f" stroked="t" strokecolor="black" strokeweight="0.58pt">
                <v:path arrowok="t"/>
              </v:shape>
            </v:group>
            <v:group id="_x0000_s1122" style="height:360;left:2849;position:absolute;top:199;width:2" coordorigin="2849,199" coordsize="2,360">
              <v:shape id="_x0000_s1123" style="height:360;left:2849;position:absolute;top:199;width:2" coordorigin="2849,199" coordsize="21600,360" path="m2849,199l2849,559e" filled="f" stroked="t" strokecolor="black" strokeweight="0.58pt">
                <v:path arrowok="t"/>
              </v:shape>
            </v:group>
            <v:group id="_x0000_s1124" style="height:360;left:3265;position:absolute;top:199;width:2" coordorigin="3265,199" coordsize="2,360">
              <v:shape id="_x0000_s1125" style="height:360;left:3265;position:absolute;top:199;width:2" coordorigin="3265,199" coordsize="21600,360" path="m3265,199l3265,559e" filled="f" stroked="t" strokecolor="black" strokeweight="0.58pt">
                <v:path arrowok="t"/>
              </v:shape>
            </v:group>
            <v:group id="_x0000_s1126" style="height:360;left:3680;position:absolute;top:199;width:2" coordorigin="3680,199" coordsize="2,360">
              <v:shape id="_x0000_s1127" style="height:360;left:3680;position:absolute;top:199;width:2" coordorigin="3680,199" coordsize="21600,360" path="m3680,199l3680,559e" filled="f" stroked="t" strokecolor="black" strokeweight="0.58pt">
                <v:path arrowok="t"/>
              </v:shape>
            </v:group>
            <v:group id="_x0000_s1128" style="height:360;left:4095;position:absolute;top:199;width:2" coordorigin="4095,199" coordsize="2,360">
              <v:shape id="_x0000_s1129" style="height:360;left:4095;position:absolute;top:199;width:2" coordorigin="4095,199" coordsize="21600,360" path="m4095,199l4095,559e" filled="f" stroked="t" strokecolor="black" strokeweight="0.58pt">
                <v:path arrowok="t"/>
              </v:shape>
            </v:group>
            <v:group id="_x0000_s1130" style="height:360;left:4511;position:absolute;top:199;width:2" coordorigin="4511,199" coordsize="2,360">
              <v:shape id="_x0000_s1131" style="height:360;left:4511;position:absolute;top:199;width:2" coordorigin="4511,199" coordsize="21600,360" path="m4511,199l4511,559e" filled="f" stroked="t" strokecolor="black" strokeweight="0.58pt">
                <v:path arrowok="t"/>
              </v:shape>
            </v:group>
            <v:group id="_x0000_s1132" style="height:360;left:4926;position:absolute;top:199;width:2" coordorigin="4926,199" coordsize="2,360">
              <v:shape id="_x0000_s1133" style="height:360;left:4926;position:absolute;top:199;width:2" coordorigin="4926,199" coordsize="21600,360" path="m4926,199l4926,559e" filled="f" stroked="t" strokecolor="black" strokeweight="0.58pt">
                <v:path arrowok="t"/>
              </v:shape>
            </v:group>
            <v:group id="_x0000_s1134" style="height:360;left:5341;position:absolute;top:199;width:2" coordorigin="5341,199" coordsize="2,360">
              <v:shape id="_x0000_s1135" style="height:360;left:5341;position:absolute;top:199;width:2" coordorigin="5341,199" coordsize="21600,360" path="m5341,199l5341,559e" filled="f" stroked="t" strokecolor="black" strokeweight="0.58pt">
                <v:path arrowok="t"/>
              </v:shape>
            </v:group>
            <v:group id="_x0000_s1136" style="height:360;left:5757;position:absolute;top:199;width:2" coordorigin="5757,199" coordsize="2,360">
              <v:shape id="_x0000_s1137" style="height:360;left:5757;position:absolute;top:199;width:2" coordorigin="5757,199" coordsize="21600,360" path="m5757,199l5757,559e" filled="f" stroked="t" strokecolor="black" strokeweight="0.58pt">
                <v:path arrowok="t"/>
              </v:shape>
            </v:group>
            <v:group id="_x0000_s1138" style="height:360;left:6169;position:absolute;top:199;width:2" coordorigin="6169,199" coordsize="2,360">
              <v:shape id="_x0000_s1139" style="height:360;left:6169;position:absolute;top:199;width:2" coordorigin="6169,199" coordsize="21600,360" path="m6169,199l6169,559e" filled="f" stroked="t" strokecolor="black" strokeweight="0.58pt">
                <v:path arrowok="t"/>
              </v:shape>
            </v:group>
            <v:group id="_x0000_s1140" style="height:360;left:6585;position:absolute;top:199;width:2" coordorigin="6585,199" coordsize="2,360">
              <v:shape id="_x0000_s1141" style="height:360;left:6585;position:absolute;top:199;width:2" coordorigin="6585,199" coordsize="21600,360" path="m6585,199l6585,559e" filled="f" stroked="t" strokecolor="black" strokeweight="0.58pt">
                <v:path arrowok="t"/>
              </v:shape>
            </v:group>
            <v:group id="_x0000_s1142" style="height:360;left:7000;position:absolute;top:199;width:2" coordorigin="7000,199" coordsize="2,360">
              <v:shape id="_x0000_s1143" style="height:360;left:7000;position:absolute;top:199;width:2" coordorigin="7000,199" coordsize="21600,360" path="m7000,199l7000,559e" filled="f" stroked="t" strokecolor="black" strokeweight="0.58pt">
                <v:path arrowok="t"/>
              </v:shape>
            </v:group>
            <v:group id="_x0000_s1144" style="height:360;left:7415;position:absolute;top:199;width:2" coordorigin="7415,199" coordsize="2,360">
              <v:shape id="_x0000_s1145" style="height:360;left:7415;position:absolute;top:199;width:2" coordorigin="7415,199" coordsize="21600,360" path="m7415,199l7415,559e" filled="f" stroked="t" strokecolor="black" strokeweight="0.58pt">
                <v:path arrowok="t"/>
              </v:shape>
            </v:group>
            <v:group id="_x0000_s1146" style="height:360;left:7831;position:absolute;top:199;width:2" coordorigin="7831,199" coordsize="2,360">
              <v:shape id="_x0000_s1147" style="height:360;left:7831;position:absolute;top:199;width:2" coordorigin="7831,199" coordsize="21600,360" path="m7831,199l7831,559e" filled="f" stroked="t" strokecolor="black" strokeweight="0.58pt">
                <v:path arrowok="t"/>
              </v:shape>
            </v:group>
            <v:group id="_x0000_s1148" style="height:360;left:8246;position:absolute;top:199;width:2" coordorigin="8246,199" coordsize="2,360">
              <v:shape id="_x0000_s1149" style="height:360;left:8246;position:absolute;top:199;width:2" coordorigin="8246,199" coordsize="21600,360" path="m8246,199l8246,559e" filled="f" stroked="t" strokecolor="black" strokeweight="0.58pt">
                <v:path arrowok="t"/>
              </v:shape>
            </v:group>
            <v:group id="_x0000_s1150" style="height:360;left:8661;position:absolute;top:199;width:2" coordorigin="8661,199" coordsize="2,360">
              <v:shape id="_x0000_s1151" style="height:360;left:8661;position:absolute;top:199;width:2" coordorigin="8661,199" coordsize="21600,360" path="m8661,199l8661,559e" filled="f" stroked="t" strokecolor="black" strokeweight="0.58pt">
                <v:path arrowok="t"/>
              </v:shape>
            </v:group>
            <v:group id="_x0000_s1152" style="height:360;left:9076;position:absolute;top:199;width:2" coordorigin="9076,199" coordsize="2,360">
              <v:shape id="_x0000_s1153" style="height:360;left:9076;position:absolute;top:199;width:2" coordorigin="9076,199" coordsize="21600,360" path="m9076,199l9076,559e" filled="f" stroked="t" strokecolor="black" strokeweight="0.58pt">
                <v:path arrowok="t"/>
              </v:shape>
            </v:group>
            <v:group id="_x0000_s1154" style="height:360;left:9492;position:absolute;top:199;width:2" coordorigin="9492,199" coordsize="2,360">
              <v:shape id="_x0000_s1155" style="height:360;left:9492;position:absolute;top:199;width:2" coordorigin="9492,199" coordsize="21600,360" path="m9492,199l9492,559e" filled="f" stroked="t" strokecolor="black" strokeweight="0.58pt">
                <v:path arrowok="t"/>
              </v:shape>
            </v:group>
            <v:group id="_x0000_s1156" style="height:360;left:9907;position:absolute;top:199;width:2" coordorigin="9907,199" coordsize="2,360">
              <v:shape id="_x0000_s1157" style="height:360;left:9907;position:absolute;top:199;width:2" coordorigin="9907,199" coordsize="21600,360" path="m9907,199l9907,559e" filled="f" stroked="t" strokecolor="black" strokeweight="0.58pt">
                <v:path arrowok="t"/>
              </v:shape>
            </v:group>
          </v:group>
        </w:pic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spacing w:before="0" w:after="0" w:line="259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spacing w:before="24" w:after="0" w:line="260" w:lineRule="exact"/>
        <w:ind w:left="118" w:right="8949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158" style="height:19.06pt;margin-left:79.77pt;margin-top:7.39pt;mso-position-horizontal-relative:page;position:absolute;width:416.12pt;z-index:-251631616" coordorigin="1595,148" coordsize="8322,381">
            <v:group id="_x0000_s1159" style="height:2;left:1601;position:absolute;top:154;width:8311" coordorigin="1601,154" coordsize="8311,2">
              <v:shape id="_x0000_s1160" style="height:2;left:1601;position:absolute;top:154;width:8311" coordorigin="1601,154" coordsize="8311,21600" path="m1601,154l9912,154e" filled="f" stroked="t" strokecolor="black" strokeweight="0.58pt">
                <v:path arrowok="t"/>
              </v:shape>
            </v:group>
            <v:group id="_x0000_s1161" style="height:360;left:1606;position:absolute;top:158;width:2" coordorigin="1606,158" coordsize="2,360">
              <v:shape id="_x0000_s1162" style="height:360;left:1606;position:absolute;top:158;width:2" coordorigin="1606,158" coordsize="21600,360" path="m1606,158l1606,518e" filled="f" stroked="t" strokecolor="black" strokeweight="0.58pt">
                <v:path arrowok="t"/>
              </v:shape>
            </v:group>
            <v:group id="_x0000_s1163" style="height:2;left:1601;position:absolute;top:523;width:8311" coordorigin="1601,523" coordsize="8311,2">
              <v:shape id="_x0000_s1164" style="height:2;left:1601;position:absolute;top:523;width:8311" coordorigin="1601,523" coordsize="8311,21600" path="m1601,523l9912,523e" filled="f" stroked="t" strokecolor="black" strokeweight="0.58pt">
                <v:path arrowok="t"/>
              </v:shape>
            </v:group>
            <v:group id="_x0000_s1165" style="height:360;left:2021;position:absolute;top:158;width:2" coordorigin="2021,158" coordsize="2,360">
              <v:shape id="_x0000_s1166" style="height:360;left:2021;position:absolute;top:158;width:2" coordorigin="2021,158" coordsize="21600,360" path="m2021,158l2021,518e" filled="f" stroked="t" strokecolor="black" strokeweight="0.58pt">
                <v:path arrowok="t"/>
              </v:shape>
            </v:group>
            <v:group id="_x0000_s1167" style="height:360;left:2434;position:absolute;top:158;width:2" coordorigin="2434,158" coordsize="2,360">
              <v:shape id="_x0000_s1168" style="height:360;left:2434;position:absolute;top:158;width:2" coordorigin="2434,158" coordsize="21600,360" path="m2434,158l2434,518e" filled="f" stroked="t" strokecolor="black" strokeweight="0.58pt">
                <v:path arrowok="t"/>
              </v:shape>
            </v:group>
            <v:group id="_x0000_s1169" style="height:360;left:2849;position:absolute;top:158;width:2" coordorigin="2849,158" coordsize="2,360">
              <v:shape id="_x0000_s1170" style="height:360;left:2849;position:absolute;top:158;width:2" coordorigin="2849,158" coordsize="21600,360" path="m2849,158l2849,518e" filled="f" stroked="t" strokecolor="black" strokeweight="0.58pt">
                <v:path arrowok="t"/>
              </v:shape>
            </v:group>
            <v:group id="_x0000_s1171" style="height:360;left:3265;position:absolute;top:158;width:2" coordorigin="3265,158" coordsize="2,360">
              <v:shape id="_x0000_s1172" style="height:360;left:3265;position:absolute;top:158;width:2" coordorigin="3265,158" coordsize="21600,360" path="m3265,158l3265,518e" filled="f" stroked="t" strokecolor="black" strokeweight="0.58pt">
                <v:path arrowok="t"/>
              </v:shape>
            </v:group>
            <v:group id="_x0000_s1173" style="height:360;left:3680;position:absolute;top:158;width:2" coordorigin="3680,158" coordsize="2,360">
              <v:shape id="_x0000_s1174" style="height:360;left:3680;position:absolute;top:158;width:2" coordorigin="3680,158" coordsize="21600,360" path="m3680,158l3680,518e" filled="f" stroked="t" strokecolor="black" strokeweight="0.58pt">
                <v:path arrowok="t"/>
              </v:shape>
            </v:group>
            <v:group id="_x0000_s1175" style="height:360;left:4095;position:absolute;top:158;width:2" coordorigin="4095,158" coordsize="2,360">
              <v:shape id="_x0000_s1176" style="height:360;left:4095;position:absolute;top:158;width:2" coordorigin="4095,158" coordsize="21600,360" path="m4095,158l4095,518e" filled="f" stroked="t" strokecolor="black" strokeweight="0.58pt">
                <v:path arrowok="t"/>
              </v:shape>
            </v:group>
            <v:group id="_x0000_s1177" style="height:360;left:4511;position:absolute;top:158;width:2" coordorigin="4511,158" coordsize="2,360">
              <v:shape id="_x0000_s1178" style="height:360;left:4511;position:absolute;top:158;width:2" coordorigin="4511,158" coordsize="21600,360" path="m4511,158l4511,518e" filled="f" stroked="t" strokecolor="black" strokeweight="0.58pt">
                <v:path arrowok="t"/>
              </v:shape>
            </v:group>
            <v:group id="_x0000_s1179" style="height:360;left:4926;position:absolute;top:158;width:2" coordorigin="4926,158" coordsize="2,360">
              <v:shape id="_x0000_s1180" style="height:360;left:4926;position:absolute;top:158;width:2" coordorigin="4926,158" coordsize="21600,360" path="m4926,158l4926,518e" filled="f" stroked="t" strokecolor="black" strokeweight="0.58pt">
                <v:path arrowok="t"/>
              </v:shape>
            </v:group>
            <v:group id="_x0000_s1181" style="height:360;left:5341;position:absolute;top:158;width:2" coordorigin="5341,158" coordsize="2,360">
              <v:shape id="_x0000_s1182" style="height:360;left:5341;position:absolute;top:158;width:2" coordorigin="5341,158" coordsize="21600,360" path="m5341,158l5341,518e" filled="f" stroked="t" strokecolor="black" strokeweight="0.58pt">
                <v:path arrowok="t"/>
              </v:shape>
            </v:group>
            <v:group id="_x0000_s1183" style="height:360;left:5757;position:absolute;top:158;width:2" coordorigin="5757,158" coordsize="2,360">
              <v:shape id="_x0000_s1184" style="height:360;left:5757;position:absolute;top:158;width:2" coordorigin="5757,158" coordsize="21600,360" path="m5757,158l5757,518e" filled="f" stroked="t" strokecolor="black" strokeweight="0.58pt">
                <v:path arrowok="t"/>
              </v:shape>
            </v:group>
            <v:group id="_x0000_s1185" style="height:360;left:6169;position:absolute;top:158;width:2" coordorigin="6169,158" coordsize="2,360">
              <v:shape id="_x0000_s1186" style="height:360;left:6169;position:absolute;top:158;width:2" coordorigin="6169,158" coordsize="21600,360" path="m6169,158l6169,518e" filled="f" stroked="t" strokecolor="black" strokeweight="0.58pt">
                <v:path arrowok="t"/>
              </v:shape>
            </v:group>
            <v:group id="_x0000_s1187" style="height:360;left:6585;position:absolute;top:158;width:2" coordorigin="6585,158" coordsize="2,360">
              <v:shape id="_x0000_s1188" style="height:360;left:6585;position:absolute;top:158;width:2" coordorigin="6585,158" coordsize="21600,360" path="m6585,158l6585,518e" filled="f" stroked="t" strokecolor="black" strokeweight="0.58pt">
                <v:path arrowok="t"/>
              </v:shape>
            </v:group>
            <v:group id="_x0000_s1189" style="height:360;left:7000;position:absolute;top:158;width:2" coordorigin="7000,158" coordsize="2,360">
              <v:shape id="_x0000_s1190" style="height:360;left:7000;position:absolute;top:158;width:2" coordorigin="7000,158" coordsize="21600,360" path="m7000,158l7000,518e" filled="f" stroked="t" strokecolor="black" strokeweight="0.58pt">
                <v:path arrowok="t"/>
              </v:shape>
            </v:group>
            <v:group id="_x0000_s1191" style="height:360;left:7415;position:absolute;top:158;width:2" coordorigin="7415,158" coordsize="2,360">
              <v:shape id="_x0000_s1192" style="height:360;left:7415;position:absolute;top:158;width:2" coordorigin="7415,158" coordsize="21600,360" path="m7415,158l7415,518e" filled="f" stroked="t" strokecolor="black" strokeweight="0.58pt">
                <v:path arrowok="t"/>
              </v:shape>
            </v:group>
            <v:group id="_x0000_s1193" style="height:360;left:7831;position:absolute;top:158;width:2" coordorigin="7831,158" coordsize="2,360">
              <v:shape id="_x0000_s1194" style="height:360;left:7831;position:absolute;top:158;width:2" coordorigin="7831,158" coordsize="21600,360" path="m7831,158l7831,518e" filled="f" stroked="t" strokecolor="black" strokeweight="0.58pt">
                <v:path arrowok="t"/>
              </v:shape>
            </v:group>
            <v:group id="_x0000_s1195" style="height:360;left:8246;position:absolute;top:158;width:2" coordorigin="8246,158" coordsize="2,360">
              <v:shape id="_x0000_s1196" style="height:360;left:8246;position:absolute;top:158;width:2" coordorigin="8246,158" coordsize="21600,360" path="m8246,158l8246,518e" filled="f" stroked="t" strokecolor="black" strokeweight="0.58pt">
                <v:path arrowok="t"/>
              </v:shape>
            </v:group>
            <v:group id="_x0000_s1197" style="height:360;left:8661;position:absolute;top:158;width:2" coordorigin="8661,158" coordsize="2,360">
              <v:shape id="_x0000_s1198" style="height:360;left:8661;position:absolute;top:158;width:2" coordorigin="8661,158" coordsize="21600,360" path="m8661,158l8661,518e" filled="f" stroked="t" strokecolor="black" strokeweight="0.58pt">
                <v:path arrowok="t"/>
              </v:shape>
            </v:group>
            <v:group id="_x0000_s1199" style="height:360;left:9076;position:absolute;top:158;width:2" coordorigin="9076,158" coordsize="2,360">
              <v:shape id="_x0000_s1200" style="height:360;left:9076;position:absolute;top:158;width:2" coordorigin="9076,158" coordsize="21600,360" path="m9076,158l9076,518e" filled="f" stroked="t" strokecolor="black" strokeweight="0.58pt">
                <v:path arrowok="t"/>
              </v:shape>
            </v:group>
            <v:group id="_x0000_s1201" style="height:360;left:9492;position:absolute;top:158;width:2" coordorigin="9492,158" coordsize="2,360">
              <v:shape id="_x0000_s1202" style="height:360;left:9492;position:absolute;top:158;width:2" coordorigin="9492,158" coordsize="21600,360" path="m9492,158l9492,518e" filled="f" stroked="t" strokecolor="black" strokeweight="0.58pt">
                <v:path arrowok="t"/>
              </v:shape>
            </v:group>
            <v:group id="_x0000_s1203" style="height:360;left:9907;position:absolute;top:158;width:2" coordorigin="9907,158" coordsize="2,360">
              <v:shape id="_x0000_s1204" style="height:360;left:9907;position:absolute;top:158;width:2" coordorigin="9907,158" coordsize="21600,360" path="m9907,158l9907,518e" filled="f" stroked="t" strokecolor="black" strokeweight="0.58pt">
                <v:path arrowok="t"/>
              </v:shape>
            </v:group>
          </v:group>
        </w:pic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密</w:t>
      </w:r>
    </w:p>
    <w:p>
      <w:pPr>
        <w:spacing w:before="0" w:after="0" w:line="237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205" style="height:19.09pt;margin-left:79.77pt;margin-top:4.23pt;mso-position-horizontal-relative:page;position:absolute;width:416.12pt;z-index:-251630592" coordorigin="1595,85" coordsize="8322,382">
            <v:group id="_x0000_s1206" style="height:2;left:1601;position:absolute;top:90;width:8311" coordorigin="1601,90" coordsize="8311,2">
              <v:shape id="_x0000_s1207" style="height:2;left:1601;position:absolute;top:90;width:8311" coordorigin="1601,90" coordsize="8311,21600" path="m1601,90l9912,90e" filled="f" stroked="t" strokecolor="black" strokeweight="0.58pt">
                <v:path arrowok="t"/>
              </v:shape>
            </v:group>
            <v:group id="_x0000_s1208" style="height:360;left:1606;position:absolute;top:95;width:2" coordorigin="1606,95" coordsize="2,360">
              <v:shape id="_x0000_s1209" style="height:360;left:1606;position:absolute;top:95;width:2" coordorigin="1606,95" coordsize="21600,360" path="m1606,95l1606,456e" filled="f" stroked="t" strokecolor="black" strokeweight="0.58pt">
                <v:path arrowok="t"/>
              </v:shape>
            </v:group>
            <v:group id="_x0000_s1210" style="height:2;left:1601;position:absolute;top:461;width:8311" coordorigin="1601,461" coordsize="8311,2">
              <v:shape id="_x0000_s1211" style="height:2;left:1601;position:absolute;top:461;width:8311" coordorigin="1601,461" coordsize="8311,21600" path="m1601,461l9912,461e" filled="f" stroked="t" strokecolor="black" strokeweight="0.58pt">
                <v:path arrowok="t"/>
              </v:shape>
            </v:group>
            <v:group id="_x0000_s1212" style="height:360;left:2021;position:absolute;top:95;width:2" coordorigin="2021,95" coordsize="2,360">
              <v:shape id="_x0000_s1213" style="height:360;left:2021;position:absolute;top:95;width:2" coordorigin="2021,95" coordsize="21600,360" path="m2021,95l2021,456e" filled="f" stroked="t" strokecolor="black" strokeweight="0.58pt">
                <v:path arrowok="t"/>
              </v:shape>
            </v:group>
            <v:group id="_x0000_s1214" style="height:360;left:2434;position:absolute;top:95;width:2" coordorigin="2434,95" coordsize="2,360">
              <v:shape id="_x0000_s1215" style="height:360;left:2434;position:absolute;top:95;width:2" coordorigin="2434,95" coordsize="21600,360" path="m2434,95l2434,456e" filled="f" stroked="t" strokecolor="black" strokeweight="0.58pt">
                <v:path arrowok="t"/>
              </v:shape>
            </v:group>
            <v:group id="_x0000_s1216" style="height:360;left:2849;position:absolute;top:95;width:2" coordorigin="2849,95" coordsize="2,360">
              <v:shape id="_x0000_s1217" style="height:360;left:2849;position:absolute;top:95;width:2" coordorigin="2849,95" coordsize="21600,360" path="m2849,95l2849,456e" filled="f" stroked="t" strokecolor="black" strokeweight="0.58pt">
                <v:path arrowok="t"/>
              </v:shape>
            </v:group>
            <v:group id="_x0000_s1218" style="height:360;left:3265;position:absolute;top:95;width:2" coordorigin="3265,95" coordsize="2,360">
              <v:shape id="_x0000_s1219" style="height:360;left:3265;position:absolute;top:95;width:2" coordorigin="3265,95" coordsize="21600,360" path="m3265,95l3265,456e" filled="f" stroked="t" strokecolor="black" strokeweight="0.58pt">
                <v:path arrowok="t"/>
              </v:shape>
            </v:group>
            <v:group id="_x0000_s1220" style="height:360;left:3680;position:absolute;top:95;width:2" coordorigin="3680,95" coordsize="2,360">
              <v:shape id="_x0000_s1221" style="height:360;left:3680;position:absolute;top:95;width:2" coordorigin="3680,95" coordsize="21600,360" path="m3680,95l3680,456e" filled="f" stroked="t" strokecolor="black" strokeweight="0.58pt">
                <v:path arrowok="t"/>
              </v:shape>
            </v:group>
            <v:group id="_x0000_s1222" style="height:360;left:4095;position:absolute;top:95;width:2" coordorigin="4095,95" coordsize="2,360">
              <v:shape id="_x0000_s1223" style="height:360;left:4095;position:absolute;top:95;width:2" coordorigin="4095,95" coordsize="21600,360" path="m4095,95l4095,456e" filled="f" stroked="t" strokecolor="black" strokeweight="0.58pt">
                <v:path arrowok="t"/>
              </v:shape>
            </v:group>
            <v:group id="_x0000_s1224" style="height:360;left:4511;position:absolute;top:95;width:2" coordorigin="4511,95" coordsize="2,360">
              <v:shape id="_x0000_s1225" style="height:360;left:4511;position:absolute;top:95;width:2" coordorigin="4511,95" coordsize="21600,360" path="m4511,95l4511,456e" filled="f" stroked="t" strokecolor="black" strokeweight="0.58pt">
                <v:path arrowok="t"/>
              </v:shape>
            </v:group>
            <v:group id="_x0000_s1226" style="height:360;left:4926;position:absolute;top:95;width:2" coordorigin="4926,95" coordsize="2,360">
              <v:shape id="_x0000_s1227" style="height:360;left:4926;position:absolute;top:95;width:2" coordorigin="4926,95" coordsize="21600,360" path="m4926,95l4926,456e" filled="f" stroked="t" strokecolor="black" strokeweight="0.58pt">
                <v:path arrowok="t"/>
              </v:shape>
            </v:group>
            <v:group id="_x0000_s1228" style="height:360;left:5341;position:absolute;top:95;width:2" coordorigin="5341,95" coordsize="2,360">
              <v:shape id="_x0000_s1229" style="height:360;left:5341;position:absolute;top:95;width:2" coordorigin="5341,95" coordsize="21600,360" path="m5341,95l5341,456e" filled="f" stroked="t" strokecolor="black" strokeweight="0.58pt">
                <v:path arrowok="t"/>
              </v:shape>
            </v:group>
            <v:group id="_x0000_s1230" style="height:360;left:5757;position:absolute;top:95;width:2" coordorigin="5757,95" coordsize="2,360">
              <v:shape id="_x0000_s1231" style="height:360;left:5757;position:absolute;top:95;width:2" coordorigin="5757,95" coordsize="21600,360" path="m5757,95l5757,456e" filled="f" stroked="t" strokecolor="black" strokeweight="0.58pt">
                <v:path arrowok="t"/>
              </v:shape>
            </v:group>
            <v:group id="_x0000_s1232" style="height:360;left:6169;position:absolute;top:95;width:2" coordorigin="6169,95" coordsize="2,360">
              <v:shape id="_x0000_s1233" style="height:360;left:6169;position:absolute;top:95;width:2" coordorigin="6169,95" coordsize="21600,360" path="m6169,95l6169,456e" filled="f" stroked="t" strokecolor="black" strokeweight="0.58pt">
                <v:path arrowok="t"/>
              </v:shape>
            </v:group>
            <v:group id="_x0000_s1234" style="height:360;left:6585;position:absolute;top:95;width:2" coordorigin="6585,95" coordsize="2,360">
              <v:shape id="_x0000_s1235" style="height:360;left:6585;position:absolute;top:95;width:2" coordorigin="6585,95" coordsize="21600,360" path="m6585,95l6585,456e" filled="f" stroked="t" strokecolor="black" strokeweight="0.58pt">
                <v:path arrowok="t"/>
              </v:shape>
            </v:group>
            <v:group id="_x0000_s1236" style="height:360;left:7000;position:absolute;top:95;width:2" coordorigin="7000,95" coordsize="2,360">
              <v:shape id="_x0000_s1237" style="height:360;left:7000;position:absolute;top:95;width:2" coordorigin="7000,95" coordsize="21600,360" path="m7000,95l7000,456e" filled="f" stroked="t" strokecolor="black" strokeweight="0.58pt">
                <v:path arrowok="t"/>
              </v:shape>
            </v:group>
            <v:group id="_x0000_s1238" style="height:360;left:7415;position:absolute;top:95;width:2" coordorigin="7415,95" coordsize="2,360">
              <v:shape id="_x0000_s1239" style="height:360;left:7415;position:absolute;top:95;width:2" coordorigin="7415,95" coordsize="21600,360" path="m7415,95l7415,456e" filled="f" stroked="t" strokecolor="black" strokeweight="0.58pt">
                <v:path arrowok="t"/>
              </v:shape>
            </v:group>
            <v:group id="_x0000_s1240" style="height:360;left:7831;position:absolute;top:95;width:2" coordorigin="7831,95" coordsize="2,360">
              <v:shape id="_x0000_s1241" style="height:360;left:7831;position:absolute;top:95;width:2" coordorigin="7831,95" coordsize="21600,360" path="m7831,95l7831,456e" filled="f" stroked="t" strokecolor="black" strokeweight="0.58pt">
                <v:path arrowok="t"/>
              </v:shape>
            </v:group>
            <v:group id="_x0000_s1242" style="height:360;left:8246;position:absolute;top:95;width:2" coordorigin="8246,95" coordsize="2,360">
              <v:shape id="_x0000_s1243" style="height:360;left:8246;position:absolute;top:95;width:2" coordorigin="8246,95" coordsize="21600,360" path="m8246,95l8246,456e" filled="f" stroked="t" strokecolor="black" strokeweight="0.58pt">
                <v:path arrowok="t"/>
              </v:shape>
            </v:group>
            <v:group id="_x0000_s1244" style="height:360;left:8661;position:absolute;top:95;width:2" coordorigin="8661,95" coordsize="2,360">
              <v:shape id="_x0000_s1245" style="height:360;left:8661;position:absolute;top:95;width:2" coordorigin="8661,95" coordsize="21600,360" path="m8661,95l8661,456e" filled="f" stroked="t" strokecolor="black" strokeweight="0.58pt">
                <v:path arrowok="t"/>
              </v:shape>
            </v:group>
            <v:group id="_x0000_s1246" style="height:360;left:9076;position:absolute;top:95;width:2" coordorigin="9076,95" coordsize="2,360">
              <v:shape id="_x0000_s1247" style="height:360;left:9076;position:absolute;top:95;width:2" coordorigin="9076,95" coordsize="21600,360" path="m9076,95l9076,456e" filled="f" stroked="t" strokecolor="black" strokeweight="0.58pt">
                <v:path arrowok="t"/>
              </v:shape>
            </v:group>
            <v:group id="_x0000_s1248" style="height:360;left:9492;position:absolute;top:95;width:2" coordorigin="9492,95" coordsize="2,360">
              <v:shape id="_x0000_s1249" style="height:360;left:9492;position:absolute;top:95;width:2" coordorigin="9492,95" coordsize="21600,360" path="m9492,95l9492,456e" filled="f" stroked="t" strokecolor="black" strokeweight="0.58pt">
                <v:path arrowok="t"/>
              </v:shape>
            </v:group>
            <v:group id="_x0000_s1250" style="height:360;left:9907;position:absolute;top:95;width:2" coordorigin="9907,95" coordsize="2,360">
              <v:shape id="_x0000_s1251" style="height:360;left:9907;position:absolute;top:95;width:2" coordorigin="9907,95" coordsize="21600,360" path="m9907,95l9907,456e" filled="f" stroked="t" strokecolor="black" strokeweight="0.58pt">
                <v:path arrowok="t"/>
              </v:shape>
            </v:group>
          </v:group>
        </w:pic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spacing w:before="0" w:after="0" w:line="259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spacing w:before="0" w:after="0" w:line="262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252" style="height:19.06pt;margin-left:79.77pt;margin-top:3.46pt;mso-position-horizontal-relative:page;position:absolute;width:416.12pt;z-index:-251629568" coordorigin="1595,69" coordsize="8322,381">
            <v:group id="_x0000_s1253" style="height:2;left:1601;position:absolute;top:75;width:8311" coordorigin="1601,75" coordsize="8311,2">
              <v:shape id="_x0000_s1254" style="height:2;left:1601;position:absolute;top:75;width:8311" coordorigin="1601,75" coordsize="8311,21600" path="m1601,75l9912,75e" filled="f" stroked="t" strokecolor="black" strokeweight="0.58pt">
                <v:path arrowok="t"/>
              </v:shape>
            </v:group>
            <v:group id="_x0000_s1255" style="height:360;left:1606;position:absolute;top:80;width:2" coordorigin="1606,80" coordsize="2,360">
              <v:shape id="_x0000_s1256" style="height:360;left:1606;position:absolute;top:80;width:2" coordorigin="1606,80" coordsize="21600,360" path="m1606,80l1606,440e" filled="f" stroked="t" strokecolor="black" strokeweight="0.58pt">
                <v:path arrowok="t"/>
              </v:shape>
            </v:group>
            <v:group id="_x0000_s1257" style="height:2;left:1601;position:absolute;top:445;width:8311" coordorigin="1601,445" coordsize="8311,2">
              <v:shape id="_x0000_s1258" style="height:2;left:1601;position:absolute;top:445;width:8311" coordorigin="1601,445" coordsize="8311,21600" path="m1601,445l9912,445e" filled="f" stroked="t" strokecolor="black" strokeweight="0.58pt">
                <v:path arrowok="t"/>
              </v:shape>
            </v:group>
            <v:group id="_x0000_s1259" style="height:360;left:2021;position:absolute;top:80;width:2" coordorigin="2021,80" coordsize="2,360">
              <v:shape id="_x0000_s1260" style="height:360;left:2021;position:absolute;top:80;width:2" coordorigin="2021,80" coordsize="21600,360" path="m2021,80l2021,440e" filled="f" stroked="t" strokecolor="black" strokeweight="0.58pt">
                <v:path arrowok="t"/>
              </v:shape>
            </v:group>
            <v:group id="_x0000_s1261" style="height:360;left:2434;position:absolute;top:80;width:2" coordorigin="2434,80" coordsize="2,360">
              <v:shape id="_x0000_s1262" style="height:360;left:2434;position:absolute;top:80;width:2" coordorigin="2434,80" coordsize="21600,360" path="m2434,80l2434,440e" filled="f" stroked="t" strokecolor="black" strokeweight="0.58pt">
                <v:path arrowok="t"/>
              </v:shape>
            </v:group>
            <v:group id="_x0000_s1263" style="height:360;left:2849;position:absolute;top:80;width:2" coordorigin="2849,80" coordsize="2,360">
              <v:shape id="_x0000_s1264" style="height:360;left:2849;position:absolute;top:80;width:2" coordorigin="2849,80" coordsize="21600,360" path="m2849,80l2849,440e" filled="f" stroked="t" strokecolor="black" strokeweight="0.58pt">
                <v:path arrowok="t"/>
              </v:shape>
            </v:group>
            <v:group id="_x0000_s1265" style="height:360;left:3265;position:absolute;top:80;width:2" coordorigin="3265,80" coordsize="2,360">
              <v:shape id="_x0000_s1266" style="height:360;left:3265;position:absolute;top:80;width:2" coordorigin="3265,80" coordsize="21600,360" path="m3265,80l3265,440e" filled="f" stroked="t" strokecolor="black" strokeweight="0.58pt">
                <v:path arrowok="t"/>
              </v:shape>
            </v:group>
            <v:group id="_x0000_s1267" style="height:360;left:3680;position:absolute;top:80;width:2" coordorigin="3680,80" coordsize="2,360">
              <v:shape id="_x0000_s1268" style="height:360;left:3680;position:absolute;top:80;width:2" coordorigin="3680,80" coordsize="21600,360" path="m3680,80l3680,440e" filled="f" stroked="t" strokecolor="black" strokeweight="0.58pt">
                <v:path arrowok="t"/>
              </v:shape>
            </v:group>
            <v:group id="_x0000_s1269" style="height:360;left:4095;position:absolute;top:80;width:2" coordorigin="4095,80" coordsize="2,360">
              <v:shape id="_x0000_s1270" style="height:360;left:4095;position:absolute;top:80;width:2" coordorigin="4095,80" coordsize="21600,360" path="m4095,80l4095,440e" filled="f" stroked="t" strokecolor="black" strokeweight="0.58pt">
                <v:path arrowok="t"/>
              </v:shape>
            </v:group>
            <v:group id="_x0000_s1271" style="height:360;left:4511;position:absolute;top:80;width:2" coordorigin="4511,80" coordsize="2,360">
              <v:shape id="_x0000_s1272" style="height:360;left:4511;position:absolute;top:80;width:2" coordorigin="4511,80" coordsize="21600,360" path="m4511,80l4511,440e" filled="f" stroked="t" strokecolor="black" strokeweight="0.58pt">
                <v:path arrowok="t"/>
              </v:shape>
            </v:group>
            <v:group id="_x0000_s1273" style="height:360;left:4926;position:absolute;top:80;width:2" coordorigin="4926,80" coordsize="2,360">
              <v:shape id="_x0000_s1274" style="height:360;left:4926;position:absolute;top:80;width:2" coordorigin="4926,80" coordsize="21600,360" path="m4926,80l4926,440e" filled="f" stroked="t" strokecolor="black" strokeweight="0.58pt">
                <v:path arrowok="t"/>
              </v:shape>
            </v:group>
            <v:group id="_x0000_s1275" style="height:360;left:5341;position:absolute;top:80;width:2" coordorigin="5341,80" coordsize="2,360">
              <v:shape id="_x0000_s1276" style="height:360;left:5341;position:absolute;top:80;width:2" coordorigin="5341,80" coordsize="21600,360" path="m5341,80l5341,440e" filled="f" stroked="t" strokecolor="black" strokeweight="0.58pt">
                <v:path arrowok="t"/>
              </v:shape>
            </v:group>
            <v:group id="_x0000_s1277" style="height:360;left:5757;position:absolute;top:80;width:2" coordorigin="5757,80" coordsize="2,360">
              <v:shape id="_x0000_s1278" style="height:360;left:5757;position:absolute;top:80;width:2" coordorigin="5757,80" coordsize="21600,360" path="m5757,80l5757,440e" filled="f" stroked="t" strokecolor="black" strokeweight="0.58pt">
                <v:path arrowok="t"/>
              </v:shape>
            </v:group>
            <v:group id="_x0000_s1279" style="height:360;left:6169;position:absolute;top:80;width:2" coordorigin="6169,80" coordsize="2,360">
              <v:shape id="_x0000_s1280" style="height:360;left:6169;position:absolute;top:80;width:2" coordorigin="6169,80" coordsize="21600,360" path="m6169,80l6169,440e" filled="f" stroked="t" strokecolor="black" strokeweight="0.58pt">
                <v:path arrowok="t"/>
              </v:shape>
            </v:group>
            <v:group id="_x0000_s1281" style="height:360;left:6585;position:absolute;top:80;width:2" coordorigin="6585,80" coordsize="2,360">
              <v:shape id="_x0000_s1282" style="height:360;left:6585;position:absolute;top:80;width:2" coordorigin="6585,80" coordsize="21600,360" path="m6585,80l6585,440e" filled="f" stroked="t" strokecolor="black" strokeweight="0.58pt">
                <v:path arrowok="t"/>
              </v:shape>
            </v:group>
            <v:group id="_x0000_s1283" style="height:360;left:7000;position:absolute;top:80;width:2" coordorigin="7000,80" coordsize="2,360">
              <v:shape id="_x0000_s1284" style="height:360;left:7000;position:absolute;top:80;width:2" coordorigin="7000,80" coordsize="21600,360" path="m7000,80l7000,440e" filled="f" stroked="t" strokecolor="black" strokeweight="0.58pt">
                <v:path arrowok="t"/>
              </v:shape>
            </v:group>
            <v:group id="_x0000_s1285" style="height:360;left:7415;position:absolute;top:80;width:2" coordorigin="7415,80" coordsize="2,360">
              <v:shape id="_x0000_s1286" style="height:360;left:7415;position:absolute;top:80;width:2" coordorigin="7415,80" coordsize="21600,360" path="m7415,80l7415,440e" filled="f" stroked="t" strokecolor="black" strokeweight="0.58pt">
                <v:path arrowok="t"/>
              </v:shape>
            </v:group>
            <v:group id="_x0000_s1287" style="height:360;left:7831;position:absolute;top:80;width:2" coordorigin="7831,80" coordsize="2,360">
              <v:shape id="_x0000_s1288" style="height:360;left:7831;position:absolute;top:80;width:2" coordorigin="7831,80" coordsize="21600,360" path="m7831,80l7831,440e" filled="f" stroked="t" strokecolor="black" strokeweight="0.58pt">
                <v:path arrowok="t"/>
              </v:shape>
            </v:group>
            <v:group id="_x0000_s1289" style="height:360;left:8246;position:absolute;top:80;width:2" coordorigin="8246,80" coordsize="2,360">
              <v:shape id="_x0000_s1290" style="height:360;left:8246;position:absolute;top:80;width:2" coordorigin="8246,80" coordsize="21600,360" path="m8246,80l8246,440e" filled="f" stroked="t" strokecolor="black" strokeweight="0.58pt">
                <v:path arrowok="t"/>
              </v:shape>
            </v:group>
            <v:group id="_x0000_s1291" style="height:360;left:8661;position:absolute;top:80;width:2" coordorigin="8661,80" coordsize="2,360">
              <v:shape id="_x0000_s1292" style="height:360;left:8661;position:absolute;top:80;width:2" coordorigin="8661,80" coordsize="21600,360" path="m8661,80l8661,440e" filled="f" stroked="t" strokecolor="black" strokeweight="0.58pt">
                <v:path arrowok="t"/>
              </v:shape>
            </v:group>
            <v:group id="_x0000_s1293" style="height:360;left:9076;position:absolute;top:80;width:2" coordorigin="9076,80" coordsize="2,360">
              <v:shape id="_x0000_s1294" style="height:360;left:9076;position:absolute;top:80;width:2" coordorigin="9076,80" coordsize="21600,360" path="m9076,80l9076,440e" filled="f" stroked="t" strokecolor="black" strokeweight="0.58pt">
                <v:path arrowok="t"/>
              </v:shape>
            </v:group>
            <v:group id="_x0000_s1295" style="height:360;left:9492;position:absolute;top:80;width:2" coordorigin="9492,80" coordsize="2,360">
              <v:shape id="_x0000_s1296" style="height:360;left:9492;position:absolute;top:80;width:2" coordorigin="9492,80" coordsize="21600,360" path="m9492,80l9492,440e" filled="f" stroked="t" strokecolor="black" strokeweight="0.58pt">
                <v:path arrowok="t"/>
              </v:shape>
            </v:group>
            <v:group id="_x0000_s1297" style="height:360;left:9907;position:absolute;top:80;width:2" coordorigin="9907,80" coordsize="2,360">
              <v:shape id="_x0000_s1298" style="height:360;left:9907;position:absolute;top:80;width:2" coordorigin="9907,80" coordsize="21600,360" path="m9907,80l9907,440e" filled="f" stroked="t" strokecolor="black" strokeweight="0.58pt">
                <v:path arrowok="t"/>
              </v:shape>
            </v:group>
          </v:group>
        </w:pic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spacing w:before="0" w:after="0" w:line="259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spacing w:before="20" w:after="0" w:line="262" w:lineRule="exact"/>
        <w:ind w:left="118" w:right="8949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299" style="height:20.98pt;margin-left:79.77pt;margin-top:1.42pt;mso-position-horizontal-relative:page;position:absolute;width:416.12pt;z-index:-251628544" coordorigin="1595,28" coordsize="8322,420">
            <v:group id="_x0000_s1300" style="height:2;left:1601;position:absolute;top:34;width:8311" coordorigin="1601,34" coordsize="8311,2">
              <v:shape id="_x0000_s1301" style="height:2;left:1601;position:absolute;top:34;width:8311" coordorigin="1601,34" coordsize="8311,21600" path="m1601,34l9912,34e" filled="f" stroked="t" strokecolor="black" strokeweight="0.58pt">
                <v:path arrowok="t"/>
              </v:shape>
            </v:group>
            <v:group id="_x0000_s1302" style="height:398;left:1606;position:absolute;top:39;width:2" coordorigin="1606,39" coordsize="2,398">
              <v:shape id="_x0000_s1303" style="height:398;left:1606;position:absolute;top:39;width:2" coordorigin="1606,39" coordsize="21600,398" path="m1606,39l1606,437e" filled="f" stroked="t" strokecolor="black" strokeweight="0.58pt">
                <v:path arrowok="t"/>
              </v:shape>
            </v:group>
            <v:group id="_x0000_s1304" style="height:2;left:1601;position:absolute;top:442;width:8311" coordorigin="1601,442" coordsize="8311,2">
              <v:shape id="_x0000_s1305" style="height:2;left:1601;position:absolute;top:442;width:8311" coordorigin="1601,442" coordsize="8311,21600" path="m1601,442l9912,442e" filled="f" stroked="t" strokecolor="black" strokeweight="0.58pt">
                <v:path arrowok="t"/>
              </v:shape>
            </v:group>
            <v:group id="_x0000_s1306" style="height:398;left:2021;position:absolute;top:39;width:2" coordorigin="2021,39" coordsize="2,398">
              <v:shape id="_x0000_s1307" style="height:398;left:2021;position:absolute;top:39;width:2" coordorigin="2021,39" coordsize="21600,398" path="m2021,39l2021,437e" filled="f" stroked="t" strokecolor="black" strokeweight="0.58pt">
                <v:path arrowok="t"/>
              </v:shape>
            </v:group>
            <v:group id="_x0000_s1308" style="height:398;left:2434;position:absolute;top:39;width:2" coordorigin="2434,39" coordsize="2,398">
              <v:shape id="_x0000_s1309" style="height:398;left:2434;position:absolute;top:39;width:2" coordorigin="2434,39" coordsize="21600,398" path="m2434,39l2434,437e" filled="f" stroked="t" strokecolor="black" strokeweight="0.58pt">
                <v:path arrowok="t"/>
              </v:shape>
            </v:group>
            <v:group id="_x0000_s1310" style="height:398;left:2849;position:absolute;top:39;width:2" coordorigin="2849,39" coordsize="2,398">
              <v:shape id="_x0000_s1311" style="height:398;left:2849;position:absolute;top:39;width:2" coordorigin="2849,39" coordsize="21600,398" path="m2849,39l2849,437e" filled="f" stroked="t" strokecolor="black" strokeweight="0.58pt">
                <v:path arrowok="t"/>
              </v:shape>
            </v:group>
            <v:group id="_x0000_s1312" style="height:398;left:3265;position:absolute;top:39;width:2" coordorigin="3265,39" coordsize="2,398">
              <v:shape id="_x0000_s1313" style="height:398;left:3265;position:absolute;top:39;width:2" coordorigin="3265,39" coordsize="21600,398" path="m3265,39l3265,437e" filled="f" stroked="t" strokecolor="black" strokeweight="0.58pt">
                <v:path arrowok="t"/>
              </v:shape>
            </v:group>
            <v:group id="_x0000_s1314" style="height:398;left:3680;position:absolute;top:39;width:2" coordorigin="3680,39" coordsize="2,398">
              <v:shape id="_x0000_s1315" style="height:398;left:3680;position:absolute;top:39;width:2" coordorigin="3680,39" coordsize="21600,398" path="m3680,39l3680,437e" filled="f" stroked="t" strokecolor="black" strokeweight="0.58pt">
                <v:path arrowok="t"/>
              </v:shape>
            </v:group>
            <v:group id="_x0000_s1316" style="height:398;left:4095;position:absolute;top:39;width:2" coordorigin="4095,39" coordsize="2,398">
              <v:shape id="_x0000_s1317" style="height:398;left:4095;position:absolute;top:39;width:2" coordorigin="4095,39" coordsize="21600,398" path="m4095,39l4095,437e" filled="f" stroked="t" strokecolor="black" strokeweight="0.58pt">
                <v:path arrowok="t"/>
              </v:shape>
            </v:group>
            <v:group id="_x0000_s1318" style="height:398;left:4511;position:absolute;top:39;width:2" coordorigin="4511,39" coordsize="2,398">
              <v:shape id="_x0000_s1319" style="height:398;left:4511;position:absolute;top:39;width:2" coordorigin="4511,39" coordsize="21600,398" path="m4511,39l4511,437e" filled="f" stroked="t" strokecolor="black" strokeweight="0.58pt">
                <v:path arrowok="t"/>
              </v:shape>
            </v:group>
            <v:group id="_x0000_s1320" style="height:398;left:4926;position:absolute;top:39;width:2" coordorigin="4926,39" coordsize="2,398">
              <v:shape id="_x0000_s1321" style="height:398;left:4926;position:absolute;top:39;width:2" coordorigin="4926,39" coordsize="21600,398" path="m4926,39l4926,437e" filled="f" stroked="t" strokecolor="black" strokeweight="0.58pt">
                <v:path arrowok="t"/>
              </v:shape>
            </v:group>
            <v:group id="_x0000_s1322" style="height:398;left:5341;position:absolute;top:39;width:2" coordorigin="5341,39" coordsize="2,398">
              <v:shape id="_x0000_s1323" style="height:398;left:5341;position:absolute;top:39;width:2" coordorigin="5341,39" coordsize="21600,398" path="m5341,39l5341,437e" filled="f" stroked="t" strokecolor="black" strokeweight="0.58pt">
                <v:path arrowok="t"/>
              </v:shape>
            </v:group>
            <v:group id="_x0000_s1324" style="height:398;left:5757;position:absolute;top:39;width:2" coordorigin="5757,39" coordsize="2,398">
              <v:shape id="_x0000_s1325" style="height:398;left:5757;position:absolute;top:39;width:2" coordorigin="5757,39" coordsize="21600,398" path="m5757,39l5757,437e" filled="f" stroked="t" strokecolor="black" strokeweight="0.58pt">
                <v:path arrowok="t"/>
              </v:shape>
            </v:group>
            <v:group id="_x0000_s1326" style="height:398;left:6169;position:absolute;top:39;width:2" coordorigin="6169,39" coordsize="2,398">
              <v:shape id="_x0000_s1327" style="height:398;left:6169;position:absolute;top:39;width:2" coordorigin="6169,39" coordsize="21600,398" path="m6169,39l6169,437e" filled="f" stroked="t" strokecolor="black" strokeweight="0.58pt">
                <v:path arrowok="t"/>
              </v:shape>
            </v:group>
            <v:group id="_x0000_s1328" style="height:398;left:6585;position:absolute;top:39;width:2" coordorigin="6585,39" coordsize="2,398">
              <v:shape id="_x0000_s1329" style="height:398;left:6585;position:absolute;top:39;width:2" coordorigin="6585,39" coordsize="21600,398" path="m6585,39l6585,437e" filled="f" stroked="t" strokecolor="black" strokeweight="0.58pt">
                <v:path arrowok="t"/>
              </v:shape>
            </v:group>
            <v:group id="_x0000_s1330" style="height:398;left:7000;position:absolute;top:39;width:2" coordorigin="7000,39" coordsize="2,398">
              <v:shape id="_x0000_s1331" style="height:398;left:7000;position:absolute;top:39;width:2" coordorigin="7000,39" coordsize="21600,398" path="m7000,39l7000,437e" filled="f" stroked="t" strokecolor="black" strokeweight="0.58pt">
                <v:path arrowok="t"/>
              </v:shape>
            </v:group>
            <v:group id="_x0000_s1332" style="height:398;left:7415;position:absolute;top:39;width:2" coordorigin="7415,39" coordsize="2,398">
              <v:shape id="_x0000_s1333" style="height:398;left:7415;position:absolute;top:39;width:2" coordorigin="7415,39" coordsize="21600,398" path="m7415,39l7415,437e" filled="f" stroked="t" strokecolor="black" strokeweight="0.58pt">
                <v:path arrowok="t"/>
              </v:shape>
            </v:group>
            <v:group id="_x0000_s1334" style="height:398;left:7831;position:absolute;top:39;width:2" coordorigin="7831,39" coordsize="2,398">
              <v:shape id="_x0000_s1335" style="height:398;left:7831;position:absolute;top:39;width:2" coordorigin="7831,39" coordsize="21600,398" path="m7831,39l7831,437e" filled="f" stroked="t" strokecolor="black" strokeweight="0.58pt">
                <v:path arrowok="t"/>
              </v:shape>
            </v:group>
            <v:group id="_x0000_s1336" style="height:398;left:8246;position:absolute;top:39;width:2" coordorigin="8246,39" coordsize="2,398">
              <v:shape id="_x0000_s1337" style="height:398;left:8246;position:absolute;top:39;width:2" coordorigin="8246,39" coordsize="21600,398" path="m8246,39l8246,437e" filled="f" stroked="t" strokecolor="black" strokeweight="0.58pt">
                <v:path arrowok="t"/>
              </v:shape>
            </v:group>
            <v:group id="_x0000_s1338" style="height:398;left:8661;position:absolute;top:39;width:2" coordorigin="8661,39" coordsize="2,398">
              <v:shape id="_x0000_s1339" style="height:398;left:8661;position:absolute;top:39;width:2" coordorigin="8661,39" coordsize="21600,398" path="m8661,39l8661,437e" filled="f" stroked="t" strokecolor="black" strokeweight="0.58pt">
                <v:path arrowok="t"/>
              </v:shape>
            </v:group>
            <v:group id="_x0000_s1340" style="height:398;left:9076;position:absolute;top:39;width:2" coordorigin="9076,39" coordsize="2,398">
              <v:shape id="_x0000_s1341" style="height:398;left:9076;position:absolute;top:39;width:2" coordorigin="9076,39" coordsize="21600,398" path="m9076,39l9076,437e" filled="f" stroked="t" strokecolor="black" strokeweight="0.58pt">
                <v:path arrowok="t"/>
              </v:shape>
            </v:group>
            <v:group id="_x0000_s1342" style="height:398;left:9492;position:absolute;top:39;width:2" coordorigin="9492,39" coordsize="2,398">
              <v:shape id="_x0000_s1343" style="height:398;left:9492;position:absolute;top:39;width:2" coordorigin="9492,39" coordsize="21600,398" path="m9492,39l9492,437e" filled="f" stroked="t" strokecolor="black" strokeweight="0.58pt">
                <v:path arrowok="t"/>
              </v:shape>
            </v:group>
            <v:group id="_x0000_s1344" style="height:398;left:9907;position:absolute;top:39;width:2" coordorigin="9907,39" coordsize="2,398">
              <v:shape id="_x0000_s1345" style="height:398;left:9907;position:absolute;top:39;width:2" coordorigin="9907,39" coordsize="21600,398" path="m9907,39l9907,437e" filled="f" stroked="t" strokecolor="black" strokeweight="0.58pt">
                <v:path arrowok="t"/>
              </v:shape>
            </v:group>
          </v:group>
        </w:pic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封</w:t>
      </w:r>
    </w:p>
    <w:p>
      <w:pPr>
        <w:spacing w:before="0" w:after="0" w:line="236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346" style="height:19.06pt;margin-left:79.77pt;margin-top:0.16pt;mso-position-horizontal-relative:page;position:absolute;width:416.12pt;z-index:-251627520" coordorigin="1595,3" coordsize="8322,381">
            <v:group id="_x0000_s1347" style="height:2;left:1601;position:absolute;top:9;width:8311" coordorigin="1601,9" coordsize="8311,2">
              <v:shape id="_x0000_s1348" style="height:2;left:1601;position:absolute;top:9;width:8311" coordorigin="1601,9" coordsize="8311,21600" path="m1601,9l9912,9e" filled="f" stroked="t" strokecolor="black" strokeweight="0.58pt">
                <v:path arrowok="t"/>
              </v:shape>
            </v:group>
            <v:group id="_x0000_s1349" style="height:360;left:1606;position:absolute;top:14;width:2" coordorigin="1606,14" coordsize="2,360">
              <v:shape id="_x0000_s1350" style="height:360;left:1606;position:absolute;top:14;width:2" coordorigin="1606,14" coordsize="21600,360" path="m1606,14l1606,374e" filled="f" stroked="t" strokecolor="black" strokeweight="0.58pt">
                <v:path arrowok="t"/>
              </v:shape>
            </v:group>
            <v:group id="_x0000_s1351" style="height:2;left:1601;position:absolute;top:379;width:8311" coordorigin="1601,379" coordsize="8311,2">
              <v:shape id="_x0000_s1352" style="height:2;left:1601;position:absolute;top:379;width:8311" coordorigin="1601,379" coordsize="8311,21600" path="m1601,379l9912,379e" filled="f" stroked="t" strokecolor="black" strokeweight="0.58pt">
                <v:path arrowok="t"/>
              </v:shape>
            </v:group>
            <v:group id="_x0000_s1353" style="height:360;left:2021;position:absolute;top:14;width:2" coordorigin="2021,14" coordsize="2,360">
              <v:shape id="_x0000_s1354" style="height:360;left:2021;position:absolute;top:14;width:2" coordorigin="2021,14" coordsize="21600,360" path="m2021,14l2021,374e" filled="f" stroked="t" strokecolor="black" strokeweight="0.58pt">
                <v:path arrowok="t"/>
              </v:shape>
            </v:group>
            <v:group id="_x0000_s1355" style="height:360;left:2434;position:absolute;top:14;width:2" coordorigin="2434,14" coordsize="2,360">
              <v:shape id="_x0000_s1356" style="height:360;left:2434;position:absolute;top:14;width:2" coordorigin="2434,14" coordsize="21600,360" path="m2434,14l2434,374e" filled="f" stroked="t" strokecolor="black" strokeweight="0.58pt">
                <v:path arrowok="t"/>
              </v:shape>
            </v:group>
            <v:group id="_x0000_s1357" style="height:360;left:2849;position:absolute;top:14;width:2" coordorigin="2849,14" coordsize="2,360">
              <v:shape id="_x0000_s1358" style="height:360;left:2849;position:absolute;top:14;width:2" coordorigin="2849,14" coordsize="21600,360" path="m2849,14l2849,374e" filled="f" stroked="t" strokecolor="black" strokeweight="0.58pt">
                <v:path arrowok="t"/>
              </v:shape>
            </v:group>
            <v:group id="_x0000_s1359" style="height:360;left:3265;position:absolute;top:14;width:2" coordorigin="3265,14" coordsize="2,360">
              <v:shape id="_x0000_s1360" style="height:360;left:3265;position:absolute;top:14;width:2" coordorigin="3265,14" coordsize="21600,360" path="m3265,14l3265,374e" filled="f" stroked="t" strokecolor="black" strokeweight="0.58pt">
                <v:path arrowok="t"/>
              </v:shape>
            </v:group>
            <v:group id="_x0000_s1361" style="height:360;left:3680;position:absolute;top:14;width:2" coordorigin="3680,14" coordsize="2,360">
              <v:shape id="_x0000_s1362" style="height:360;left:3680;position:absolute;top:14;width:2" coordorigin="3680,14" coordsize="21600,360" path="m3680,14l3680,374e" filled="f" stroked="t" strokecolor="black" strokeweight="0.58pt">
                <v:path arrowok="t"/>
              </v:shape>
            </v:group>
            <v:group id="_x0000_s1363" style="height:360;left:4095;position:absolute;top:14;width:2" coordorigin="4095,14" coordsize="2,360">
              <v:shape id="_x0000_s1364" style="height:360;left:4095;position:absolute;top:14;width:2" coordorigin="4095,14" coordsize="21600,360" path="m4095,14l4095,374e" filled="f" stroked="t" strokecolor="black" strokeweight="0.58pt">
                <v:path arrowok="t"/>
              </v:shape>
            </v:group>
            <v:group id="_x0000_s1365" style="height:360;left:4511;position:absolute;top:14;width:2" coordorigin="4511,14" coordsize="2,360">
              <v:shape id="_x0000_s1366" style="height:360;left:4511;position:absolute;top:14;width:2" coordorigin="4511,14" coordsize="21600,360" path="m4511,14l4511,374e" filled="f" stroked="t" strokecolor="black" strokeweight="0.58pt">
                <v:path arrowok="t"/>
              </v:shape>
            </v:group>
            <v:group id="_x0000_s1367" style="height:360;left:4926;position:absolute;top:14;width:2" coordorigin="4926,14" coordsize="2,360">
              <v:shape id="_x0000_s1368" style="height:360;left:4926;position:absolute;top:14;width:2" coordorigin="4926,14" coordsize="21600,360" path="m4926,14l4926,374e" filled="f" stroked="t" strokecolor="black" strokeweight="0.58pt">
                <v:path arrowok="t"/>
              </v:shape>
            </v:group>
            <v:group id="_x0000_s1369" style="height:360;left:5341;position:absolute;top:14;width:2" coordorigin="5341,14" coordsize="2,360">
              <v:shape id="_x0000_s1370" style="height:360;left:5341;position:absolute;top:14;width:2" coordorigin="5341,14" coordsize="21600,360" path="m5341,14l5341,374e" filled="f" stroked="t" strokecolor="black" strokeweight="0.58pt">
                <v:path arrowok="t"/>
              </v:shape>
            </v:group>
            <v:group id="_x0000_s1371" style="height:360;left:5757;position:absolute;top:14;width:2" coordorigin="5757,14" coordsize="2,360">
              <v:shape id="_x0000_s1372" style="height:360;left:5757;position:absolute;top:14;width:2" coordorigin="5757,14" coordsize="21600,360" path="m5757,14l5757,374e" filled="f" stroked="t" strokecolor="black" strokeweight="0.58pt">
                <v:path arrowok="t"/>
              </v:shape>
            </v:group>
            <v:group id="_x0000_s1373" style="height:360;left:6169;position:absolute;top:14;width:2" coordorigin="6169,14" coordsize="2,360">
              <v:shape id="_x0000_s1374" style="height:360;left:6169;position:absolute;top:14;width:2" coordorigin="6169,14" coordsize="21600,360" path="m6169,14l6169,374e" filled="f" stroked="t" strokecolor="black" strokeweight="0.58pt">
                <v:path arrowok="t"/>
              </v:shape>
            </v:group>
            <v:group id="_x0000_s1375" style="height:360;left:6585;position:absolute;top:14;width:2" coordorigin="6585,14" coordsize="2,360">
              <v:shape id="_x0000_s1376" style="height:360;left:6585;position:absolute;top:14;width:2" coordorigin="6585,14" coordsize="21600,360" path="m6585,14l6585,374e" filled="f" stroked="t" strokecolor="black" strokeweight="0.58pt">
                <v:path arrowok="t"/>
              </v:shape>
            </v:group>
            <v:group id="_x0000_s1377" style="height:360;left:7000;position:absolute;top:14;width:2" coordorigin="7000,14" coordsize="2,360">
              <v:shape id="_x0000_s1378" style="height:360;left:7000;position:absolute;top:14;width:2" coordorigin="7000,14" coordsize="21600,360" path="m7000,14l7000,374e" filled="f" stroked="t" strokecolor="black" strokeweight="0.58pt">
                <v:path arrowok="t"/>
              </v:shape>
            </v:group>
            <v:group id="_x0000_s1379" style="height:360;left:7415;position:absolute;top:14;width:2" coordorigin="7415,14" coordsize="2,360">
              <v:shape id="_x0000_s1380" style="height:360;left:7415;position:absolute;top:14;width:2" coordorigin="7415,14" coordsize="21600,360" path="m7415,14l7415,374e" filled="f" stroked="t" strokecolor="black" strokeweight="0.58pt">
                <v:path arrowok="t"/>
              </v:shape>
            </v:group>
            <v:group id="_x0000_s1381" style="height:360;left:7831;position:absolute;top:14;width:2" coordorigin="7831,14" coordsize="2,360">
              <v:shape id="_x0000_s1382" style="height:360;left:7831;position:absolute;top:14;width:2" coordorigin="7831,14" coordsize="21600,360" path="m7831,14l7831,374e" filled="f" stroked="t" strokecolor="black" strokeweight="0.58pt">
                <v:path arrowok="t"/>
              </v:shape>
            </v:group>
            <v:group id="_x0000_s1383" style="height:360;left:8246;position:absolute;top:14;width:2" coordorigin="8246,14" coordsize="2,360">
              <v:shape id="_x0000_s1384" style="height:360;left:8246;position:absolute;top:14;width:2" coordorigin="8246,14" coordsize="21600,360" path="m8246,14l8246,374e" filled="f" stroked="t" strokecolor="black" strokeweight="0.58pt">
                <v:path arrowok="t"/>
              </v:shape>
            </v:group>
            <v:group id="_x0000_s1385" style="height:360;left:8661;position:absolute;top:14;width:2" coordorigin="8661,14" coordsize="2,360">
              <v:shape id="_x0000_s1386" style="height:360;left:8661;position:absolute;top:14;width:2" coordorigin="8661,14" coordsize="21600,360" path="m8661,14l8661,374e" filled="f" stroked="t" strokecolor="black" strokeweight="0.58pt">
                <v:path arrowok="t"/>
              </v:shape>
            </v:group>
            <v:group id="_x0000_s1387" style="height:360;left:9076;position:absolute;top:14;width:2" coordorigin="9076,14" coordsize="2,360">
              <v:shape id="_x0000_s1388" style="height:360;left:9076;position:absolute;top:14;width:2" coordorigin="9076,14" coordsize="21600,360" path="m9076,14l9076,374e" filled="f" stroked="t" strokecolor="black" strokeweight="0.58pt">
                <v:path arrowok="t"/>
              </v:shape>
            </v:group>
            <v:group id="_x0000_s1389" style="height:360;left:9492;position:absolute;top:14;width:2" coordorigin="9492,14" coordsize="2,360">
              <v:shape id="_x0000_s1390" style="height:360;left:9492;position:absolute;top:14;width:2" coordorigin="9492,14" coordsize="21600,360" path="m9492,14l9492,374e" filled="f" stroked="t" strokecolor="black" strokeweight="0.58pt">
                <v:path arrowok="t"/>
              </v:shape>
            </v:group>
            <v:group id="_x0000_s1391" style="height:360;left:9907;position:absolute;top:14;width:2" coordorigin="9907,14" coordsize="2,360">
              <v:shape id="_x0000_s1392" style="height:360;left:9907;position:absolute;top:14;width:2" coordorigin="9907,14" coordsize="21600,360" path="m9907,14l9907,374e" filled="f" stroked="t" strokecolor="black" strokeweight="0.58pt">
                <v:path arrowok="t"/>
              </v:shape>
            </v:group>
          </v:group>
        </w:pic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spacing w:before="0" w:after="0" w:line="262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393" style="height:19.06pt;margin-left:79.77pt;margin-top:12.34pt;mso-position-horizontal-relative:page;position:absolute;width:416.12pt;z-index:-251626496" coordorigin="1595,247" coordsize="8322,381">
            <v:group id="_x0000_s1394" style="height:2;left:1601;position:absolute;top:253;width:8311" coordorigin="1601,253" coordsize="8311,2">
              <v:shape id="_x0000_s1395" style="height:2;left:1601;position:absolute;top:253;width:8311" coordorigin="1601,253" coordsize="8311,21600" path="m1601,253l9912,253e" filled="f" stroked="t" strokecolor="black" strokeweight="0.58pt">
                <v:path arrowok="t"/>
              </v:shape>
            </v:group>
            <v:group id="_x0000_s1396" style="height:360;left:1606;position:absolute;top:257;width:2" coordorigin="1606,257" coordsize="2,360">
              <v:shape id="_x0000_s1397" style="height:360;left:1606;position:absolute;top:257;width:2" coordorigin="1606,257" coordsize="21600,360" path="m1606,257l1606,617e" filled="f" stroked="t" strokecolor="black" strokeweight="0.58pt">
                <v:path arrowok="t"/>
              </v:shape>
            </v:group>
            <v:group id="_x0000_s1398" style="height:2;left:1601;position:absolute;top:622;width:8311" coordorigin="1601,622" coordsize="8311,2">
              <v:shape id="_x0000_s1399" style="height:2;left:1601;position:absolute;top:622;width:8311" coordorigin="1601,622" coordsize="8311,21600" path="m1601,622l9912,622e" filled="f" stroked="t" strokecolor="black" strokeweight="0.58pt">
                <v:path arrowok="t"/>
              </v:shape>
            </v:group>
            <v:group id="_x0000_s1400" style="height:360;left:2021;position:absolute;top:257;width:2" coordorigin="2021,257" coordsize="2,360">
              <v:shape id="_x0000_s1401" style="height:360;left:2021;position:absolute;top:257;width:2" coordorigin="2021,257" coordsize="21600,360" path="m2021,257l2021,617e" filled="f" stroked="t" strokecolor="black" strokeweight="0.58pt">
                <v:path arrowok="t"/>
              </v:shape>
            </v:group>
            <v:group id="_x0000_s1402" style="height:360;left:2434;position:absolute;top:257;width:2" coordorigin="2434,257" coordsize="2,360">
              <v:shape id="_x0000_s1403" style="height:360;left:2434;position:absolute;top:257;width:2" coordorigin="2434,257" coordsize="21600,360" path="m2434,257l2434,617e" filled="f" stroked="t" strokecolor="black" strokeweight="0.58pt">
                <v:path arrowok="t"/>
              </v:shape>
            </v:group>
            <v:group id="_x0000_s1404" style="height:360;left:2849;position:absolute;top:257;width:2" coordorigin="2849,257" coordsize="2,360">
              <v:shape id="_x0000_s1405" style="height:360;left:2849;position:absolute;top:257;width:2" coordorigin="2849,257" coordsize="21600,360" path="m2849,257l2849,617e" filled="f" stroked="t" strokecolor="black" strokeweight="0.58pt">
                <v:path arrowok="t"/>
              </v:shape>
            </v:group>
            <v:group id="_x0000_s1406" style="height:360;left:3265;position:absolute;top:257;width:2" coordorigin="3265,257" coordsize="2,360">
              <v:shape id="_x0000_s1407" style="height:360;left:3265;position:absolute;top:257;width:2" coordorigin="3265,257" coordsize="21600,360" path="m3265,257l3265,617e" filled="f" stroked="t" strokecolor="black" strokeweight="0.58pt">
                <v:path arrowok="t"/>
              </v:shape>
            </v:group>
            <v:group id="_x0000_s1408" style="height:360;left:3680;position:absolute;top:257;width:2" coordorigin="3680,257" coordsize="2,360">
              <v:shape id="_x0000_s1409" style="height:360;left:3680;position:absolute;top:257;width:2" coordorigin="3680,257" coordsize="21600,360" path="m3680,257l3680,617e" filled="f" stroked="t" strokecolor="black" strokeweight="0.58pt">
                <v:path arrowok="t"/>
              </v:shape>
            </v:group>
            <v:group id="_x0000_s1410" style="height:360;left:4095;position:absolute;top:257;width:2" coordorigin="4095,257" coordsize="2,360">
              <v:shape id="_x0000_s1411" style="height:360;left:4095;position:absolute;top:257;width:2" coordorigin="4095,257" coordsize="21600,360" path="m4095,257l4095,617e" filled="f" stroked="t" strokecolor="black" strokeweight="0.58pt">
                <v:path arrowok="t"/>
              </v:shape>
            </v:group>
            <v:group id="_x0000_s1412" style="height:360;left:4511;position:absolute;top:257;width:2" coordorigin="4511,257" coordsize="2,360">
              <v:shape id="_x0000_s1413" style="height:360;left:4511;position:absolute;top:257;width:2" coordorigin="4511,257" coordsize="21600,360" path="m4511,257l4511,617e" filled="f" stroked="t" strokecolor="black" strokeweight="0.58pt">
                <v:path arrowok="t"/>
              </v:shape>
            </v:group>
            <v:group id="_x0000_s1414" style="height:360;left:4926;position:absolute;top:257;width:2" coordorigin="4926,257" coordsize="2,360">
              <v:shape id="_x0000_s1415" style="height:360;left:4926;position:absolute;top:257;width:2" coordorigin="4926,257" coordsize="21600,360" path="m4926,257l4926,617e" filled="f" stroked="t" strokecolor="black" strokeweight="0.58pt">
                <v:path arrowok="t"/>
              </v:shape>
            </v:group>
            <v:group id="_x0000_s1416" style="height:360;left:5341;position:absolute;top:257;width:2" coordorigin="5341,257" coordsize="2,360">
              <v:shape id="_x0000_s1417" style="height:360;left:5341;position:absolute;top:257;width:2" coordorigin="5341,257" coordsize="21600,360" path="m5341,257l5341,617e" filled="f" stroked="t" strokecolor="black" strokeweight="0.58pt">
                <v:path arrowok="t"/>
              </v:shape>
            </v:group>
            <v:group id="_x0000_s1418" style="height:360;left:5757;position:absolute;top:257;width:2" coordorigin="5757,257" coordsize="2,360">
              <v:shape id="_x0000_s1419" style="height:360;left:5757;position:absolute;top:257;width:2" coordorigin="5757,257" coordsize="21600,360" path="m5757,257l5757,617e" filled="f" stroked="t" strokecolor="black" strokeweight="0.58pt">
                <v:path arrowok="t"/>
              </v:shape>
            </v:group>
            <v:group id="_x0000_s1420" style="height:360;left:6169;position:absolute;top:257;width:2" coordorigin="6169,257" coordsize="2,360">
              <v:shape id="_x0000_s1421" style="height:360;left:6169;position:absolute;top:257;width:2" coordorigin="6169,257" coordsize="21600,360" path="m6169,257l6169,617e" filled="f" stroked="t" strokecolor="black" strokeweight="0.58pt">
                <v:path arrowok="t"/>
              </v:shape>
            </v:group>
            <v:group id="_x0000_s1422" style="height:360;left:6585;position:absolute;top:257;width:2" coordorigin="6585,257" coordsize="2,360">
              <v:shape id="_x0000_s1423" style="height:360;left:6585;position:absolute;top:257;width:2" coordorigin="6585,257" coordsize="21600,360" path="m6585,257l6585,617e" filled="f" stroked="t" strokecolor="black" strokeweight="0.58pt">
                <v:path arrowok="t"/>
              </v:shape>
            </v:group>
            <v:group id="_x0000_s1424" style="height:360;left:7000;position:absolute;top:257;width:2" coordorigin="7000,257" coordsize="2,360">
              <v:shape id="_x0000_s1425" style="height:360;left:7000;position:absolute;top:257;width:2" coordorigin="7000,257" coordsize="21600,360" path="m7000,257l7000,617e" filled="f" stroked="t" strokecolor="black" strokeweight="0.58pt">
                <v:path arrowok="t"/>
              </v:shape>
            </v:group>
            <v:group id="_x0000_s1426" style="height:360;left:7415;position:absolute;top:257;width:2" coordorigin="7415,257" coordsize="2,360">
              <v:shape id="_x0000_s1427" style="height:360;left:7415;position:absolute;top:257;width:2" coordorigin="7415,257" coordsize="21600,360" path="m7415,257l7415,617e" filled="f" stroked="t" strokecolor="black" strokeweight="0.58pt">
                <v:path arrowok="t"/>
              </v:shape>
            </v:group>
            <v:group id="_x0000_s1428" style="height:360;left:7831;position:absolute;top:257;width:2" coordorigin="7831,257" coordsize="2,360">
              <v:shape id="_x0000_s1429" style="height:360;left:7831;position:absolute;top:257;width:2" coordorigin="7831,257" coordsize="21600,360" path="m7831,257l7831,617e" filled="f" stroked="t" strokecolor="black" strokeweight="0.58pt">
                <v:path arrowok="t"/>
              </v:shape>
            </v:group>
            <v:group id="_x0000_s1430" style="height:360;left:8246;position:absolute;top:257;width:2" coordorigin="8246,257" coordsize="2,360">
              <v:shape id="_x0000_s1431" style="height:360;left:8246;position:absolute;top:257;width:2" coordorigin="8246,257" coordsize="21600,360" path="m8246,257l8246,617e" filled="f" stroked="t" strokecolor="black" strokeweight="0.58pt">
                <v:path arrowok="t"/>
              </v:shape>
            </v:group>
            <v:group id="_x0000_s1432" style="height:360;left:8661;position:absolute;top:257;width:2" coordorigin="8661,257" coordsize="2,360">
              <v:shape id="_x0000_s1433" style="height:360;left:8661;position:absolute;top:257;width:2" coordorigin="8661,257" coordsize="21600,360" path="m8661,257l8661,617e" filled="f" stroked="t" strokecolor="black" strokeweight="0.58pt">
                <v:path arrowok="t"/>
              </v:shape>
            </v:group>
            <v:group id="_x0000_s1434" style="height:360;left:9076;position:absolute;top:257;width:2" coordorigin="9076,257" coordsize="2,360">
              <v:shape id="_x0000_s1435" style="height:360;left:9076;position:absolute;top:257;width:2" coordorigin="9076,257" coordsize="21600,360" path="m9076,257l9076,617e" filled="f" stroked="t" strokecolor="black" strokeweight="0.58pt">
                <v:path arrowok="t"/>
              </v:shape>
            </v:group>
            <v:group id="_x0000_s1436" style="height:360;left:9492;position:absolute;top:257;width:2" coordorigin="9492,257" coordsize="2,360">
              <v:shape id="_x0000_s1437" style="height:360;left:9492;position:absolute;top:257;width:2" coordorigin="9492,257" coordsize="21600,360" path="m9492,257l9492,617e" filled="f" stroked="t" strokecolor="black" strokeweight="0.58pt">
                <v:path arrowok="t"/>
              </v:shape>
            </v:group>
            <v:group id="_x0000_s1438" style="height:360;left:9907;position:absolute;top:257;width:2" coordorigin="9907,257" coordsize="2,360">
              <v:shape id="_x0000_s1439" style="height:360;left:9907;position:absolute;top:257;width:2" coordorigin="9907,257" coordsize="21600,360" path="m9907,257l9907,617e" filled="f" stroked="t" strokecolor="black" strokeweight="0.58pt">
                <v:path arrowok="t"/>
              </v:shape>
            </v:group>
          </v:group>
        </w:pic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spacing w:before="0" w:after="0" w:line="259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spacing w:before="0" w:after="0" w:line="259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440" style="height:19.06pt;margin-left:79.77pt;margin-top:10.3pt;mso-position-horizontal-relative:page;position:absolute;width:416.12pt;z-index:-251625472" coordorigin="1595,206" coordsize="8322,381">
            <v:group id="_x0000_s1441" style="height:2;left:1601;position:absolute;top:212;width:8311" coordorigin="1601,212" coordsize="8311,2">
              <v:shape id="_x0000_s1442" style="height:2;left:1601;position:absolute;top:212;width:8311" coordorigin="1601,212" coordsize="8311,21600" path="m1601,212l9912,212e" filled="f" stroked="t" strokecolor="black" strokeweight="0.58pt">
                <v:path arrowok="t"/>
              </v:shape>
            </v:group>
            <v:group id="_x0000_s1443" style="height:360;left:1606;position:absolute;top:217;width:2" coordorigin="1606,217" coordsize="2,360">
              <v:shape id="_x0000_s1444" style="height:360;left:1606;position:absolute;top:217;width:2" coordorigin="1606,217" coordsize="21600,360" path="m1606,217l1606,577e" filled="f" stroked="t" strokecolor="black" strokeweight="0.58pt">
                <v:path arrowok="t"/>
              </v:shape>
            </v:group>
            <v:group id="_x0000_s1445" style="height:2;left:1601;position:absolute;top:581;width:8311" coordorigin="1601,581" coordsize="8311,2">
              <v:shape id="_x0000_s1446" style="height:2;left:1601;position:absolute;top:581;width:8311" coordorigin="1601,581" coordsize="8311,21600" path="m1601,581l9912,581e" filled="f" stroked="t" strokecolor="black" strokeweight="0.58pt">
                <v:path arrowok="t"/>
              </v:shape>
            </v:group>
            <v:group id="_x0000_s1447" style="height:360;left:2021;position:absolute;top:217;width:2" coordorigin="2021,217" coordsize="2,360">
              <v:shape id="_x0000_s1448" style="height:360;left:2021;position:absolute;top:217;width:2" coordorigin="2021,217" coordsize="21600,360" path="m2021,217l2021,577e" filled="f" stroked="t" strokecolor="black" strokeweight="0.58pt">
                <v:path arrowok="t"/>
              </v:shape>
            </v:group>
            <v:group id="_x0000_s1449" style="height:360;left:2434;position:absolute;top:217;width:2" coordorigin="2434,217" coordsize="2,360">
              <v:shape id="_x0000_s1450" style="height:360;left:2434;position:absolute;top:217;width:2" coordorigin="2434,217" coordsize="21600,360" path="m2434,217l2434,577e" filled="f" stroked="t" strokecolor="black" strokeweight="0.58pt">
                <v:path arrowok="t"/>
              </v:shape>
            </v:group>
            <v:group id="_x0000_s1451" style="height:360;left:2849;position:absolute;top:217;width:2" coordorigin="2849,217" coordsize="2,360">
              <v:shape id="_x0000_s1452" style="height:360;left:2849;position:absolute;top:217;width:2" coordorigin="2849,217" coordsize="21600,360" path="m2849,217l2849,577e" filled="f" stroked="t" strokecolor="black" strokeweight="0.58pt">
                <v:path arrowok="t"/>
              </v:shape>
            </v:group>
            <v:group id="_x0000_s1453" style="height:360;left:3265;position:absolute;top:217;width:2" coordorigin="3265,217" coordsize="2,360">
              <v:shape id="_x0000_s1454" style="height:360;left:3265;position:absolute;top:217;width:2" coordorigin="3265,217" coordsize="21600,360" path="m3265,217l3265,577e" filled="f" stroked="t" strokecolor="black" strokeweight="0.58pt">
                <v:path arrowok="t"/>
              </v:shape>
            </v:group>
            <v:group id="_x0000_s1455" style="height:360;left:3680;position:absolute;top:217;width:2" coordorigin="3680,217" coordsize="2,360">
              <v:shape id="_x0000_s1456" style="height:360;left:3680;position:absolute;top:217;width:2" coordorigin="3680,217" coordsize="21600,360" path="m3680,217l3680,577e" filled="f" stroked="t" strokecolor="black" strokeweight="0.58pt">
                <v:path arrowok="t"/>
              </v:shape>
            </v:group>
            <v:group id="_x0000_s1457" style="height:360;left:4095;position:absolute;top:217;width:2" coordorigin="4095,217" coordsize="2,360">
              <v:shape id="_x0000_s1458" style="height:360;left:4095;position:absolute;top:217;width:2" coordorigin="4095,217" coordsize="21600,360" path="m4095,217l4095,577e" filled="f" stroked="t" strokecolor="black" strokeweight="0.58pt">
                <v:path arrowok="t"/>
              </v:shape>
            </v:group>
            <v:group id="_x0000_s1459" style="height:360;left:4511;position:absolute;top:217;width:2" coordorigin="4511,217" coordsize="2,360">
              <v:shape id="_x0000_s1460" style="height:360;left:4511;position:absolute;top:217;width:2" coordorigin="4511,217" coordsize="21600,360" path="m4511,217l4511,577e" filled="f" stroked="t" strokecolor="black" strokeweight="0.58pt">
                <v:path arrowok="t"/>
              </v:shape>
            </v:group>
            <v:group id="_x0000_s1461" style="height:360;left:4926;position:absolute;top:217;width:2" coordorigin="4926,217" coordsize="2,360">
              <v:shape id="_x0000_s1462" style="height:360;left:4926;position:absolute;top:217;width:2" coordorigin="4926,217" coordsize="21600,360" path="m4926,217l4926,577e" filled="f" stroked="t" strokecolor="black" strokeweight="0.58pt">
                <v:path arrowok="t"/>
              </v:shape>
            </v:group>
            <v:group id="_x0000_s1463" style="height:360;left:5341;position:absolute;top:217;width:2" coordorigin="5341,217" coordsize="2,360">
              <v:shape id="_x0000_s1464" style="height:360;left:5341;position:absolute;top:217;width:2" coordorigin="5341,217" coordsize="21600,360" path="m5341,217l5341,577e" filled="f" stroked="t" strokecolor="black" strokeweight="0.58pt">
                <v:path arrowok="t"/>
              </v:shape>
            </v:group>
            <v:group id="_x0000_s1465" style="height:360;left:5757;position:absolute;top:217;width:2" coordorigin="5757,217" coordsize="2,360">
              <v:shape id="_x0000_s1466" style="height:360;left:5757;position:absolute;top:217;width:2" coordorigin="5757,217" coordsize="21600,360" path="m5757,217l5757,577e" filled="f" stroked="t" strokecolor="black" strokeweight="0.58pt">
                <v:path arrowok="t"/>
              </v:shape>
            </v:group>
            <v:group id="_x0000_s1467" style="height:360;left:6169;position:absolute;top:217;width:2" coordorigin="6169,217" coordsize="2,360">
              <v:shape id="_x0000_s1468" style="height:360;left:6169;position:absolute;top:217;width:2" coordorigin="6169,217" coordsize="21600,360" path="m6169,217l6169,577e" filled="f" stroked="t" strokecolor="black" strokeweight="0.58pt">
                <v:path arrowok="t"/>
              </v:shape>
            </v:group>
            <v:group id="_x0000_s1469" style="height:360;left:6585;position:absolute;top:217;width:2" coordorigin="6585,217" coordsize="2,360">
              <v:shape id="_x0000_s1470" style="height:360;left:6585;position:absolute;top:217;width:2" coordorigin="6585,217" coordsize="21600,360" path="m6585,217l6585,577e" filled="f" stroked="t" strokecolor="black" strokeweight="0.58pt">
                <v:path arrowok="t"/>
              </v:shape>
            </v:group>
            <v:group id="_x0000_s1471" style="height:360;left:7000;position:absolute;top:217;width:2" coordorigin="7000,217" coordsize="2,360">
              <v:shape id="_x0000_s1472" style="height:360;left:7000;position:absolute;top:217;width:2" coordorigin="7000,217" coordsize="21600,360" path="m7000,217l7000,577e" filled="f" stroked="t" strokecolor="black" strokeweight="0.58pt">
                <v:path arrowok="t"/>
              </v:shape>
            </v:group>
            <v:group id="_x0000_s1473" style="height:360;left:7415;position:absolute;top:217;width:2" coordorigin="7415,217" coordsize="2,360">
              <v:shape id="_x0000_s1474" style="height:360;left:7415;position:absolute;top:217;width:2" coordorigin="7415,217" coordsize="21600,360" path="m7415,217l7415,577e" filled="f" stroked="t" strokecolor="black" strokeweight="0.58pt">
                <v:path arrowok="t"/>
              </v:shape>
            </v:group>
            <v:group id="_x0000_s1475" style="height:360;left:7831;position:absolute;top:217;width:2" coordorigin="7831,217" coordsize="2,360">
              <v:shape id="_x0000_s1476" style="height:360;left:7831;position:absolute;top:217;width:2" coordorigin="7831,217" coordsize="21600,360" path="m7831,217l7831,577e" filled="f" stroked="t" strokecolor="black" strokeweight="0.58pt">
                <v:path arrowok="t"/>
              </v:shape>
            </v:group>
            <v:group id="_x0000_s1477" style="height:360;left:8246;position:absolute;top:217;width:2" coordorigin="8246,217" coordsize="2,360">
              <v:shape id="_x0000_s1478" style="height:360;left:8246;position:absolute;top:217;width:2" coordorigin="8246,217" coordsize="21600,360" path="m8246,217l8246,577e" filled="f" stroked="t" strokecolor="black" strokeweight="0.58pt">
                <v:path arrowok="t"/>
              </v:shape>
            </v:group>
            <v:group id="_x0000_s1479" style="height:360;left:8661;position:absolute;top:217;width:2" coordorigin="8661,217" coordsize="2,360">
              <v:shape id="_x0000_s1480" style="height:360;left:8661;position:absolute;top:217;width:2" coordorigin="8661,217" coordsize="21600,360" path="m8661,217l8661,577e" filled="f" stroked="t" strokecolor="black" strokeweight="0.58pt">
                <v:path arrowok="t"/>
              </v:shape>
            </v:group>
            <v:group id="_x0000_s1481" style="height:360;left:9076;position:absolute;top:217;width:2" coordorigin="9076,217" coordsize="2,360">
              <v:shape id="_x0000_s1482" style="height:360;left:9076;position:absolute;top:217;width:2" coordorigin="9076,217" coordsize="21600,360" path="m9076,217l9076,577e" filled="f" stroked="t" strokecolor="black" strokeweight="0.58pt">
                <v:path arrowok="t"/>
              </v:shape>
            </v:group>
            <v:group id="_x0000_s1483" style="height:360;left:9492;position:absolute;top:217;width:2" coordorigin="9492,217" coordsize="2,360">
              <v:shape id="_x0000_s1484" style="height:360;left:9492;position:absolute;top:217;width:2" coordorigin="9492,217" coordsize="21600,360" path="m9492,217l9492,577e" filled="f" stroked="t" strokecolor="black" strokeweight="0.58pt">
                <v:path arrowok="t"/>
              </v:shape>
            </v:group>
            <v:group id="_x0000_s1485" style="height:360;left:9907;position:absolute;top:217;width:2" coordorigin="9907,217" coordsize="2,360">
              <v:shape id="_x0000_s1486" style="height:360;left:9907;position:absolute;top:217;width:2" coordorigin="9907,217" coordsize="21600,360" path="m9907,217l9907,577e" filled="f" stroked="t" strokecolor="black" strokeweight="0.58pt">
                <v:path arrowok="t"/>
              </v:shape>
            </v:group>
          </v:group>
        </w:pic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spacing w:before="20" w:after="0" w:line="262" w:lineRule="exact"/>
        <w:ind w:left="118" w:right="8949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487" style="height:19.06pt;margin-left:79.77pt;margin-top:21.34pt;mso-position-horizontal-relative:page;position:absolute;width:416.12pt;z-index:-251624448" coordorigin="1595,427" coordsize="8322,381">
            <v:group id="_x0000_s1488" style="height:2;left:1601;position:absolute;top:433;width:8311" coordorigin="1601,433" coordsize="8311,2">
              <v:shape id="_x0000_s1489" style="height:2;left:1601;position:absolute;top:433;width:8311" coordorigin="1601,433" coordsize="8311,21600" path="m1601,433l9912,433e" filled="f" stroked="t" strokecolor="black" strokeweight="0.58pt">
                <v:path arrowok="t"/>
              </v:shape>
            </v:group>
            <v:group id="_x0000_s1490" style="height:360;left:1606;position:absolute;top:437;width:2" coordorigin="1606,437" coordsize="2,360">
              <v:shape id="_x0000_s1491" style="height:360;left:1606;position:absolute;top:437;width:2" coordorigin="1606,437" coordsize="21600,360" path="m1606,437l1606,797e" filled="f" stroked="t" strokecolor="black" strokeweight="0.58pt">
                <v:path arrowok="t"/>
              </v:shape>
            </v:group>
            <v:group id="_x0000_s1492" style="height:2;left:1601;position:absolute;top:802;width:8311" coordorigin="1601,802" coordsize="8311,2">
              <v:shape id="_x0000_s1493" style="height:2;left:1601;position:absolute;top:802;width:8311" coordorigin="1601,802" coordsize="8311,21600" path="m1601,802l9912,802e" filled="f" stroked="t" strokecolor="black" strokeweight="0.58pt">
                <v:path arrowok="t"/>
              </v:shape>
            </v:group>
            <v:group id="_x0000_s1494" style="height:360;left:2021;position:absolute;top:437;width:2" coordorigin="2021,437" coordsize="2,360">
              <v:shape id="_x0000_s1495" style="height:360;left:2021;position:absolute;top:437;width:2" coordorigin="2021,437" coordsize="21600,360" path="m2021,437l2021,797e" filled="f" stroked="t" strokecolor="black" strokeweight="0.58pt">
                <v:path arrowok="t"/>
              </v:shape>
            </v:group>
            <v:group id="_x0000_s1496" style="height:360;left:2434;position:absolute;top:437;width:2" coordorigin="2434,437" coordsize="2,360">
              <v:shape id="_x0000_s1497" style="height:360;left:2434;position:absolute;top:437;width:2" coordorigin="2434,437" coordsize="21600,360" path="m2434,437l2434,797e" filled="f" stroked="t" strokecolor="black" strokeweight="0.58pt">
                <v:path arrowok="t"/>
              </v:shape>
            </v:group>
            <v:group id="_x0000_s1498" style="height:360;left:2849;position:absolute;top:437;width:2" coordorigin="2849,437" coordsize="2,360">
              <v:shape id="_x0000_s1499" style="height:360;left:2849;position:absolute;top:437;width:2" coordorigin="2849,437" coordsize="21600,360" path="m2849,437l2849,797e" filled="f" stroked="t" strokecolor="black" strokeweight="0.58pt">
                <v:path arrowok="t"/>
              </v:shape>
            </v:group>
            <v:group id="_x0000_s1500" style="height:360;left:3265;position:absolute;top:437;width:2" coordorigin="3265,437" coordsize="2,360">
              <v:shape id="_x0000_s1501" style="height:360;left:3265;position:absolute;top:437;width:2" coordorigin="3265,437" coordsize="21600,360" path="m3265,437l3265,797e" filled="f" stroked="t" strokecolor="black" strokeweight="0.58pt">
                <v:path arrowok="t"/>
              </v:shape>
            </v:group>
            <v:group id="_x0000_s1502" style="height:360;left:3680;position:absolute;top:437;width:2" coordorigin="3680,437" coordsize="2,360">
              <v:shape id="_x0000_s1503" style="height:360;left:3680;position:absolute;top:437;width:2" coordorigin="3680,437" coordsize="21600,360" path="m3680,437l3680,797e" filled="f" stroked="t" strokecolor="black" strokeweight="0.58pt">
                <v:path arrowok="t"/>
              </v:shape>
            </v:group>
            <v:group id="_x0000_s1504" style="height:360;left:4095;position:absolute;top:437;width:2" coordorigin="4095,437" coordsize="2,360">
              <v:shape id="_x0000_s1505" style="height:360;left:4095;position:absolute;top:437;width:2" coordorigin="4095,437" coordsize="21600,360" path="m4095,437l4095,797e" filled="f" stroked="t" strokecolor="black" strokeweight="0.58pt">
                <v:path arrowok="t"/>
              </v:shape>
            </v:group>
            <v:group id="_x0000_s1506" style="height:360;left:4511;position:absolute;top:437;width:2" coordorigin="4511,437" coordsize="2,360">
              <v:shape id="_x0000_s1507" style="height:360;left:4511;position:absolute;top:437;width:2" coordorigin="4511,437" coordsize="21600,360" path="m4511,437l4511,797e" filled="f" stroked="t" strokecolor="black" strokeweight="0.58pt">
                <v:path arrowok="t"/>
              </v:shape>
            </v:group>
            <v:group id="_x0000_s1508" style="height:360;left:4926;position:absolute;top:437;width:2" coordorigin="4926,437" coordsize="2,360">
              <v:shape id="_x0000_s1509" style="height:360;left:4926;position:absolute;top:437;width:2" coordorigin="4926,437" coordsize="21600,360" path="m4926,437l4926,797e" filled="f" stroked="t" strokecolor="black" strokeweight="0.58pt">
                <v:path arrowok="t"/>
              </v:shape>
            </v:group>
            <v:group id="_x0000_s1510" style="height:360;left:5341;position:absolute;top:437;width:2" coordorigin="5341,437" coordsize="2,360">
              <v:shape id="_x0000_s1511" style="height:360;left:5341;position:absolute;top:437;width:2" coordorigin="5341,437" coordsize="21600,360" path="m5341,437l5341,797e" filled="f" stroked="t" strokecolor="black" strokeweight="0.58pt">
                <v:path arrowok="t"/>
              </v:shape>
            </v:group>
            <v:group id="_x0000_s1512" style="height:360;left:5757;position:absolute;top:437;width:2" coordorigin="5757,437" coordsize="2,360">
              <v:shape id="_x0000_s1513" style="height:360;left:5757;position:absolute;top:437;width:2" coordorigin="5757,437" coordsize="21600,360" path="m5757,437l5757,797e" filled="f" stroked="t" strokecolor="black" strokeweight="0.58pt">
                <v:path arrowok="t"/>
              </v:shape>
            </v:group>
            <v:group id="_x0000_s1514" style="height:360;left:6169;position:absolute;top:437;width:2" coordorigin="6169,437" coordsize="2,360">
              <v:shape id="_x0000_s1515" style="height:360;left:6169;position:absolute;top:437;width:2" coordorigin="6169,437" coordsize="21600,360" path="m6169,437l6169,797e" filled="f" stroked="t" strokecolor="black" strokeweight="0.58pt">
                <v:path arrowok="t"/>
              </v:shape>
            </v:group>
            <v:group id="_x0000_s1516" style="height:360;left:6585;position:absolute;top:437;width:2" coordorigin="6585,437" coordsize="2,360">
              <v:shape id="_x0000_s1517" style="height:360;left:6585;position:absolute;top:437;width:2" coordorigin="6585,437" coordsize="21600,360" path="m6585,437l6585,797e" filled="f" stroked="t" strokecolor="black" strokeweight="0.58pt">
                <v:path arrowok="t"/>
              </v:shape>
            </v:group>
            <v:group id="_x0000_s1518" style="height:360;left:7000;position:absolute;top:437;width:2" coordorigin="7000,437" coordsize="2,360">
              <v:shape id="_x0000_s1519" style="height:360;left:7000;position:absolute;top:437;width:2" coordorigin="7000,437" coordsize="21600,360" path="m7000,437l7000,797e" filled="f" stroked="t" strokecolor="black" strokeweight="0.58pt">
                <v:path arrowok="t"/>
              </v:shape>
            </v:group>
            <v:group id="_x0000_s1520" style="height:360;left:7415;position:absolute;top:437;width:2" coordorigin="7415,437" coordsize="2,360">
              <v:shape id="_x0000_s1521" style="height:360;left:7415;position:absolute;top:437;width:2" coordorigin="7415,437" coordsize="21600,360" path="m7415,437l7415,797e" filled="f" stroked="t" strokecolor="black" strokeweight="0.58pt">
                <v:path arrowok="t"/>
              </v:shape>
            </v:group>
            <v:group id="_x0000_s1522" style="height:360;left:7831;position:absolute;top:437;width:2" coordorigin="7831,437" coordsize="2,360">
              <v:shape id="_x0000_s1523" style="height:360;left:7831;position:absolute;top:437;width:2" coordorigin="7831,437" coordsize="21600,360" path="m7831,437l7831,797e" filled="f" stroked="t" strokecolor="black" strokeweight="0.58pt">
                <v:path arrowok="t"/>
              </v:shape>
            </v:group>
            <v:group id="_x0000_s1524" style="height:360;left:8246;position:absolute;top:437;width:2" coordorigin="8246,437" coordsize="2,360">
              <v:shape id="_x0000_s1525" style="height:360;left:8246;position:absolute;top:437;width:2" coordorigin="8246,437" coordsize="21600,360" path="m8246,437l8246,797e" filled="f" stroked="t" strokecolor="black" strokeweight="0.58pt">
                <v:path arrowok="t"/>
              </v:shape>
            </v:group>
            <v:group id="_x0000_s1526" style="height:360;left:8661;position:absolute;top:437;width:2" coordorigin="8661,437" coordsize="2,360">
              <v:shape id="_x0000_s1527" style="height:360;left:8661;position:absolute;top:437;width:2" coordorigin="8661,437" coordsize="21600,360" path="m8661,437l8661,797e" filled="f" stroked="t" strokecolor="black" strokeweight="0.58pt">
                <v:path arrowok="t"/>
              </v:shape>
            </v:group>
            <v:group id="_x0000_s1528" style="height:360;left:9076;position:absolute;top:437;width:2" coordorigin="9076,437" coordsize="2,360">
              <v:shape id="_x0000_s1529" style="height:360;left:9076;position:absolute;top:437;width:2" coordorigin="9076,437" coordsize="21600,360" path="m9076,437l9076,797e" filled="f" stroked="t" strokecolor="black" strokeweight="0.58pt">
                <v:path arrowok="t"/>
              </v:shape>
            </v:group>
            <v:group id="_x0000_s1530" style="height:360;left:9492;position:absolute;top:437;width:2" coordorigin="9492,437" coordsize="2,360">
              <v:shape id="_x0000_s1531" style="height:360;left:9492;position:absolute;top:437;width:2" coordorigin="9492,437" coordsize="21600,360" path="m9492,437l9492,797e" filled="f" stroked="t" strokecolor="black" strokeweight="0.58pt">
                <v:path arrowok="t"/>
              </v:shape>
            </v:group>
            <v:group id="_x0000_s1532" style="height:360;left:9907;position:absolute;top:437;width:2" coordorigin="9907,437" coordsize="2,360">
              <v:shape id="_x0000_s1533" style="height:360;left:9907;position:absolute;top:437;width:2" coordorigin="9907,437" coordsize="21600,360" path="m9907,437l9907,797e" filled="f" stroked="t" strokecolor="black" strokeweight="0.58pt">
                <v:path arrowok="t"/>
              </v:shape>
            </v:group>
          </v:group>
        </w:pic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线</w:t>
      </w:r>
    </w:p>
    <w:p>
      <w:pPr>
        <w:spacing w:before="0" w:after="0" w:line="236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spacing w:before="0" w:after="0" w:line="259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534" style="height:20.98pt;margin-left:79.77pt;margin-top:6.36pt;mso-position-horizontal-relative:page;position:absolute;width:416.12pt;z-index:-251623424" coordorigin="1595,127" coordsize="8322,420">
            <v:group id="_x0000_s1535" style="height:2;left:1601;position:absolute;top:133;width:8311" coordorigin="1601,133" coordsize="8311,2">
              <v:shape id="_x0000_s1536" style="height:2;left:1601;position:absolute;top:133;width:8311" coordorigin="1601,133" coordsize="8311,21600" path="m1601,133l9912,133e" filled="f" stroked="t" strokecolor="black" strokeweight="0.58pt">
                <v:path arrowok="t"/>
              </v:shape>
            </v:group>
            <v:group id="_x0000_s1537" style="height:398;left:1606;position:absolute;top:138;width:2" coordorigin="1606,138" coordsize="2,398">
              <v:shape id="_x0000_s1538" style="height:398;left:1606;position:absolute;top:138;width:2" coordorigin="1606,138" coordsize="21600,398" path="m1606,138l1606,536e" filled="f" stroked="t" strokecolor="black" strokeweight="0.58pt">
                <v:path arrowok="t"/>
              </v:shape>
            </v:group>
            <v:group id="_x0000_s1539" style="height:2;left:1601;position:absolute;top:541;width:8311" coordorigin="1601,541" coordsize="8311,2">
              <v:shape id="_x0000_s1540" style="height:2;left:1601;position:absolute;top:541;width:8311" coordorigin="1601,541" coordsize="8311,21600" path="m1601,541l9912,541e" filled="f" stroked="t" strokecolor="black" strokeweight="0.58pt">
                <v:path arrowok="t"/>
              </v:shape>
            </v:group>
            <v:group id="_x0000_s1541" style="height:398;left:2021;position:absolute;top:138;width:2" coordorigin="2021,138" coordsize="2,398">
              <v:shape id="_x0000_s1542" style="height:398;left:2021;position:absolute;top:138;width:2" coordorigin="2021,138" coordsize="21600,398" path="m2021,138l2021,536e" filled="f" stroked="t" strokecolor="black" strokeweight="0.58pt">
                <v:path arrowok="t"/>
              </v:shape>
            </v:group>
            <v:group id="_x0000_s1543" style="height:398;left:2434;position:absolute;top:138;width:2" coordorigin="2434,138" coordsize="2,398">
              <v:shape id="_x0000_s1544" style="height:398;left:2434;position:absolute;top:138;width:2" coordorigin="2434,138" coordsize="21600,398" path="m2434,138l2434,536e" filled="f" stroked="t" strokecolor="black" strokeweight="0.58pt">
                <v:path arrowok="t"/>
              </v:shape>
            </v:group>
            <v:group id="_x0000_s1545" style="height:398;left:2849;position:absolute;top:138;width:2" coordorigin="2849,138" coordsize="2,398">
              <v:shape id="_x0000_s1546" style="height:398;left:2849;position:absolute;top:138;width:2" coordorigin="2849,138" coordsize="21600,398" path="m2849,138l2849,536e" filled="f" stroked="t" strokecolor="black" strokeweight="0.58pt">
                <v:path arrowok="t"/>
              </v:shape>
            </v:group>
            <v:group id="_x0000_s1547" style="height:398;left:3265;position:absolute;top:138;width:2" coordorigin="3265,138" coordsize="2,398">
              <v:shape id="_x0000_s1548" style="height:398;left:3265;position:absolute;top:138;width:2" coordorigin="3265,138" coordsize="21600,398" path="m3265,138l3265,536e" filled="f" stroked="t" strokecolor="black" strokeweight="0.58pt">
                <v:path arrowok="t"/>
              </v:shape>
            </v:group>
            <v:group id="_x0000_s1549" style="height:398;left:3680;position:absolute;top:138;width:2" coordorigin="3680,138" coordsize="2,398">
              <v:shape id="_x0000_s1550" style="height:398;left:3680;position:absolute;top:138;width:2" coordorigin="3680,138" coordsize="21600,398" path="m3680,138l3680,536e" filled="f" stroked="t" strokecolor="black" strokeweight="0.58pt">
                <v:path arrowok="t"/>
              </v:shape>
            </v:group>
            <v:group id="_x0000_s1551" style="height:398;left:4095;position:absolute;top:138;width:2" coordorigin="4095,138" coordsize="2,398">
              <v:shape id="_x0000_s1552" style="height:398;left:4095;position:absolute;top:138;width:2" coordorigin="4095,138" coordsize="21600,398" path="m4095,138l4095,536e" filled="f" stroked="t" strokecolor="black" strokeweight="0.58pt">
                <v:path arrowok="t"/>
              </v:shape>
            </v:group>
            <v:group id="_x0000_s1553" style="height:398;left:4511;position:absolute;top:138;width:2" coordorigin="4511,138" coordsize="2,398">
              <v:shape id="_x0000_s1554" style="height:398;left:4511;position:absolute;top:138;width:2" coordorigin="4511,138" coordsize="21600,398" path="m4511,138l4511,536e" filled="f" stroked="t" strokecolor="black" strokeweight="0.58pt">
                <v:path arrowok="t"/>
              </v:shape>
            </v:group>
            <v:group id="_x0000_s1555" style="height:398;left:4926;position:absolute;top:138;width:2" coordorigin="4926,138" coordsize="2,398">
              <v:shape id="_x0000_s1556" style="height:398;left:4926;position:absolute;top:138;width:2" coordorigin="4926,138" coordsize="21600,398" path="m4926,138l4926,536e" filled="f" stroked="t" strokecolor="black" strokeweight="0.58pt">
                <v:path arrowok="t"/>
              </v:shape>
            </v:group>
            <v:group id="_x0000_s1557" style="height:398;left:5341;position:absolute;top:138;width:2" coordorigin="5341,138" coordsize="2,398">
              <v:shape id="_x0000_s1558" style="height:398;left:5341;position:absolute;top:138;width:2" coordorigin="5341,138" coordsize="21600,398" path="m5341,138l5341,536e" filled="f" stroked="t" strokecolor="black" strokeweight="0.58pt">
                <v:path arrowok="t"/>
              </v:shape>
            </v:group>
            <v:group id="_x0000_s1559" style="height:398;left:5757;position:absolute;top:138;width:2" coordorigin="5757,138" coordsize="2,398">
              <v:shape id="_x0000_s1560" style="height:398;left:5757;position:absolute;top:138;width:2" coordorigin="5757,138" coordsize="21600,398" path="m5757,138l5757,536e" filled="f" stroked="t" strokecolor="black" strokeweight="0.58pt">
                <v:path arrowok="t"/>
              </v:shape>
            </v:group>
            <v:group id="_x0000_s1561" style="height:398;left:6169;position:absolute;top:138;width:2" coordorigin="6169,138" coordsize="2,398">
              <v:shape id="_x0000_s1562" style="height:398;left:6169;position:absolute;top:138;width:2" coordorigin="6169,138" coordsize="21600,398" path="m6169,138l6169,536e" filled="f" stroked="t" strokecolor="black" strokeweight="0.58pt">
                <v:path arrowok="t"/>
              </v:shape>
            </v:group>
            <v:group id="_x0000_s1563" style="height:398;left:6585;position:absolute;top:138;width:2" coordorigin="6585,138" coordsize="2,398">
              <v:shape id="_x0000_s1564" style="height:398;left:6585;position:absolute;top:138;width:2" coordorigin="6585,138" coordsize="21600,398" path="m6585,138l6585,536e" filled="f" stroked="t" strokecolor="black" strokeweight="0.58pt">
                <v:path arrowok="t"/>
              </v:shape>
            </v:group>
            <v:group id="_x0000_s1565" style="height:398;left:7000;position:absolute;top:138;width:2" coordorigin="7000,138" coordsize="2,398">
              <v:shape id="_x0000_s1566" style="height:398;left:7000;position:absolute;top:138;width:2" coordorigin="7000,138" coordsize="21600,398" path="m7000,138l7000,536e" filled="f" stroked="t" strokecolor="black" strokeweight="0.58pt">
                <v:path arrowok="t"/>
              </v:shape>
            </v:group>
            <v:group id="_x0000_s1567" style="height:398;left:7415;position:absolute;top:138;width:2" coordorigin="7415,138" coordsize="2,398">
              <v:shape id="_x0000_s1568" style="height:398;left:7415;position:absolute;top:138;width:2" coordorigin="7415,138" coordsize="21600,398" path="m7415,138l7415,536e" filled="f" stroked="t" strokecolor="black" strokeweight="0.58pt">
                <v:path arrowok="t"/>
              </v:shape>
            </v:group>
            <v:group id="_x0000_s1569" style="height:398;left:7831;position:absolute;top:138;width:2" coordorigin="7831,138" coordsize="2,398">
              <v:shape id="_x0000_s1570" style="height:398;left:7831;position:absolute;top:138;width:2" coordorigin="7831,138" coordsize="21600,398" path="m7831,138l7831,536e" filled="f" stroked="t" strokecolor="black" strokeweight="0.58pt">
                <v:path arrowok="t"/>
              </v:shape>
            </v:group>
            <v:group id="_x0000_s1571" style="height:398;left:8246;position:absolute;top:138;width:2" coordorigin="8246,138" coordsize="2,398">
              <v:shape id="_x0000_s1572" style="height:398;left:8246;position:absolute;top:138;width:2" coordorigin="8246,138" coordsize="21600,398" path="m8246,138l8246,536e" filled="f" stroked="t" strokecolor="black" strokeweight="0.58pt">
                <v:path arrowok="t"/>
              </v:shape>
            </v:group>
            <v:group id="_x0000_s1573" style="height:398;left:8661;position:absolute;top:138;width:2" coordorigin="8661,138" coordsize="2,398">
              <v:shape id="_x0000_s1574" style="height:398;left:8661;position:absolute;top:138;width:2" coordorigin="8661,138" coordsize="21600,398" path="m8661,138l8661,536e" filled="f" stroked="t" strokecolor="black" strokeweight="0.58pt">
                <v:path arrowok="t"/>
              </v:shape>
            </v:group>
            <v:group id="_x0000_s1575" style="height:398;left:9076;position:absolute;top:138;width:2" coordorigin="9076,138" coordsize="2,398">
              <v:shape id="_x0000_s1576" style="height:398;left:9076;position:absolute;top:138;width:2" coordorigin="9076,138" coordsize="21600,398" path="m9076,138l9076,536e" filled="f" stroked="t" strokecolor="black" strokeweight="0.58pt">
                <v:path arrowok="t"/>
              </v:shape>
            </v:group>
            <v:group id="_x0000_s1577" style="height:398;left:9492;position:absolute;top:138;width:2" coordorigin="9492,138" coordsize="2,398">
              <v:shape id="_x0000_s1578" style="height:398;left:9492;position:absolute;top:138;width:2" coordorigin="9492,138" coordsize="21600,398" path="m9492,138l9492,536e" filled="f" stroked="t" strokecolor="black" strokeweight="0.58pt">
                <v:path arrowok="t"/>
              </v:shape>
            </v:group>
            <v:group id="_x0000_s1579" style="height:398;left:9907;position:absolute;top:138;width:2" coordorigin="9907,138" coordsize="2,398">
              <v:shape id="_x0000_s1580" style="height:398;left:9907;position:absolute;top:138;width:2" coordorigin="9907,138" coordsize="21600,398" path="m9907,138l9907,536e" filled="f" stroked="t" strokecolor="black" strokeweight="0.58pt">
                <v:path arrowok="t"/>
              </v:shape>
            </v:group>
          </v:group>
        </w:pic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spacing w:before="0" w:after="0" w:line="262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spacing w:before="0" w:after="0" w:line="259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581" style="height:19.18pt;margin-left:79.77pt;margin-top:6.12pt;mso-position-horizontal-relative:page;position:absolute;width:416.12pt;z-index:-251622400" coordorigin="1595,122" coordsize="8322,384">
            <v:group id="_x0000_s1582" style="height:2;left:1601;position:absolute;top:128;width:8311" coordorigin="1601,128" coordsize="8311,2">
              <v:shape id="_x0000_s1583" style="height:2;left:1601;position:absolute;top:128;width:8311" coordorigin="1601,128" coordsize="8311,21600" path="m1601,128l9912,128e" filled="f" stroked="t" strokecolor="black" strokeweight="0.58pt">
                <v:path arrowok="t"/>
              </v:shape>
            </v:group>
            <v:group id="_x0000_s1584" style="height:362;left:1606;position:absolute;top:133;width:2" coordorigin="1606,133" coordsize="2,362">
              <v:shape id="_x0000_s1585" style="height:362;left:1606;position:absolute;top:133;width:2" coordorigin="1606,133" coordsize="21600,362" path="m1606,133l1606,495e" filled="f" stroked="t" strokecolor="black" strokeweight="0.58pt">
                <v:path arrowok="t"/>
              </v:shape>
            </v:group>
            <v:group id="_x0000_s1586" style="height:2;left:1601;position:absolute;top:500;width:8311" coordorigin="1601,500" coordsize="8311,2">
              <v:shape id="_x0000_s1587" style="height:2;left:1601;position:absolute;top:500;width:8311" coordorigin="1601,500" coordsize="8311,21600" path="m1601,500l9912,500e" filled="f" stroked="t" strokecolor="black" strokeweight="0.58pt">
                <v:path arrowok="t"/>
              </v:shape>
            </v:group>
            <v:group id="_x0000_s1588" style="height:362;left:2021;position:absolute;top:133;width:2" coordorigin="2021,133" coordsize="2,362">
              <v:shape id="_x0000_s1589" style="height:362;left:2021;position:absolute;top:133;width:2" coordorigin="2021,133" coordsize="21600,362" path="m2021,133l2021,495e" filled="f" stroked="t" strokecolor="black" strokeweight="0.58pt">
                <v:path arrowok="t"/>
              </v:shape>
            </v:group>
            <v:group id="_x0000_s1590" style="height:362;left:2434;position:absolute;top:133;width:2" coordorigin="2434,133" coordsize="2,362">
              <v:shape id="_x0000_s1591" style="height:362;left:2434;position:absolute;top:133;width:2" coordorigin="2434,133" coordsize="21600,362" path="m2434,133l2434,495e" filled="f" stroked="t" strokecolor="black" strokeweight="0.58pt">
                <v:path arrowok="t"/>
              </v:shape>
            </v:group>
            <v:group id="_x0000_s1592" style="height:362;left:2849;position:absolute;top:133;width:2" coordorigin="2849,133" coordsize="2,362">
              <v:shape id="_x0000_s1593" style="height:362;left:2849;position:absolute;top:133;width:2" coordorigin="2849,133" coordsize="21600,362" path="m2849,133l2849,495e" filled="f" stroked="t" strokecolor="black" strokeweight="0.58pt">
                <v:path arrowok="t"/>
              </v:shape>
            </v:group>
            <v:group id="_x0000_s1594" style="height:362;left:3265;position:absolute;top:133;width:2" coordorigin="3265,133" coordsize="2,362">
              <v:shape id="_x0000_s1595" style="height:362;left:3265;position:absolute;top:133;width:2" coordorigin="3265,133" coordsize="21600,362" path="m3265,133l3265,495e" filled="f" stroked="t" strokecolor="black" strokeweight="0.58pt">
                <v:path arrowok="t"/>
              </v:shape>
            </v:group>
            <v:group id="_x0000_s1596" style="height:362;left:3680;position:absolute;top:133;width:2" coordorigin="3680,133" coordsize="2,362">
              <v:shape id="_x0000_s1597" style="height:362;left:3680;position:absolute;top:133;width:2" coordorigin="3680,133" coordsize="21600,362" path="m3680,133l3680,495e" filled="f" stroked="t" strokecolor="black" strokeweight="0.58pt">
                <v:path arrowok="t"/>
              </v:shape>
            </v:group>
            <v:group id="_x0000_s1598" style="height:362;left:4095;position:absolute;top:133;width:2" coordorigin="4095,133" coordsize="2,362">
              <v:shape id="_x0000_s1599" style="height:362;left:4095;position:absolute;top:133;width:2" coordorigin="4095,133" coordsize="21600,362" path="m4095,133l4095,495e" filled="f" stroked="t" strokecolor="black" strokeweight="0.58pt">
                <v:path arrowok="t"/>
              </v:shape>
            </v:group>
            <v:group id="_x0000_s1600" style="height:362;left:4511;position:absolute;top:133;width:2" coordorigin="4511,133" coordsize="2,362">
              <v:shape id="_x0000_s1601" style="height:362;left:4511;position:absolute;top:133;width:2" coordorigin="4511,133" coordsize="21600,362" path="m4511,133l4511,495e" filled="f" stroked="t" strokecolor="black" strokeweight="0.58pt">
                <v:path arrowok="t"/>
              </v:shape>
            </v:group>
            <v:group id="_x0000_s1602" style="height:362;left:4926;position:absolute;top:133;width:2" coordorigin="4926,133" coordsize="2,362">
              <v:shape id="_x0000_s1603" style="height:362;left:4926;position:absolute;top:133;width:2" coordorigin="4926,133" coordsize="21600,362" path="m4926,133l4926,495e" filled="f" stroked="t" strokecolor="black" strokeweight="0.58pt">
                <v:path arrowok="t"/>
              </v:shape>
            </v:group>
            <v:group id="_x0000_s1604" style="height:362;left:5341;position:absolute;top:133;width:2" coordorigin="5341,133" coordsize="2,362">
              <v:shape id="_x0000_s1605" style="height:362;left:5341;position:absolute;top:133;width:2" coordorigin="5341,133" coordsize="21600,362" path="m5341,133l5341,495e" filled="f" stroked="t" strokecolor="black" strokeweight="0.58pt">
                <v:path arrowok="t"/>
              </v:shape>
            </v:group>
            <v:group id="_x0000_s1606" style="height:362;left:5757;position:absolute;top:133;width:2" coordorigin="5757,133" coordsize="2,362">
              <v:shape id="_x0000_s1607" style="height:362;left:5757;position:absolute;top:133;width:2" coordorigin="5757,133" coordsize="21600,362" path="m5757,133l5757,495e" filled="f" stroked="t" strokecolor="black" strokeweight="0.58pt">
                <v:path arrowok="t"/>
              </v:shape>
            </v:group>
            <v:group id="_x0000_s1608" style="height:362;left:6169;position:absolute;top:133;width:2" coordorigin="6169,133" coordsize="2,362">
              <v:shape id="_x0000_s1609" style="height:362;left:6169;position:absolute;top:133;width:2" coordorigin="6169,133" coordsize="21600,362" path="m6169,133l6169,495e" filled="f" stroked="t" strokecolor="black" strokeweight="0.58pt">
                <v:path arrowok="t"/>
              </v:shape>
            </v:group>
            <v:group id="_x0000_s1610" style="height:362;left:6585;position:absolute;top:133;width:2" coordorigin="6585,133" coordsize="2,362">
              <v:shape id="_x0000_s1611" style="height:362;left:6585;position:absolute;top:133;width:2" coordorigin="6585,133" coordsize="21600,362" path="m6585,133l6585,495e" filled="f" stroked="t" strokecolor="black" strokeweight="0.58pt">
                <v:path arrowok="t"/>
              </v:shape>
            </v:group>
            <v:group id="_x0000_s1612" style="height:362;left:7000;position:absolute;top:133;width:2" coordorigin="7000,133" coordsize="2,362">
              <v:shape id="_x0000_s1613" style="height:362;left:7000;position:absolute;top:133;width:2" coordorigin="7000,133" coordsize="21600,362" path="m7000,133l7000,495e" filled="f" stroked="t" strokecolor="black" strokeweight="0.58pt">
                <v:path arrowok="t"/>
              </v:shape>
            </v:group>
            <v:group id="_x0000_s1614" style="height:362;left:7415;position:absolute;top:133;width:2" coordorigin="7415,133" coordsize="2,362">
              <v:shape id="_x0000_s1615" style="height:362;left:7415;position:absolute;top:133;width:2" coordorigin="7415,133" coordsize="21600,362" path="m7415,133l7415,495e" filled="f" stroked="t" strokecolor="black" strokeweight="0.58pt">
                <v:path arrowok="t"/>
              </v:shape>
            </v:group>
            <v:group id="_x0000_s1616" style="height:362;left:7831;position:absolute;top:133;width:2" coordorigin="7831,133" coordsize="2,362">
              <v:shape id="_x0000_s1617" style="height:362;left:7831;position:absolute;top:133;width:2" coordorigin="7831,133" coordsize="21600,362" path="m7831,133l7831,495e" filled="f" stroked="t" strokecolor="black" strokeweight="0.58pt">
                <v:path arrowok="t"/>
              </v:shape>
            </v:group>
            <v:group id="_x0000_s1618" style="height:362;left:8246;position:absolute;top:133;width:2" coordorigin="8246,133" coordsize="2,362">
              <v:shape id="_x0000_s1619" style="height:362;left:8246;position:absolute;top:133;width:2" coordorigin="8246,133" coordsize="21600,362" path="m8246,133l8246,495e" filled="f" stroked="t" strokecolor="black" strokeweight="0.58pt">
                <v:path arrowok="t"/>
              </v:shape>
            </v:group>
            <v:group id="_x0000_s1620" style="height:362;left:8661;position:absolute;top:133;width:2" coordorigin="8661,133" coordsize="2,362">
              <v:shape id="_x0000_s1621" style="height:362;left:8661;position:absolute;top:133;width:2" coordorigin="8661,133" coordsize="21600,362" path="m8661,133l8661,495e" filled="f" stroked="t" strokecolor="black" strokeweight="0.58pt">
                <v:path arrowok="t"/>
              </v:shape>
            </v:group>
            <v:group id="_x0000_s1622" style="height:362;left:9076;position:absolute;top:133;width:2" coordorigin="9076,133" coordsize="2,362">
              <v:shape id="_x0000_s1623" style="height:362;left:9076;position:absolute;top:133;width:2" coordorigin="9076,133" coordsize="21600,362" path="m9076,133l9076,495e" filled="f" stroked="t" strokecolor="black" strokeweight="0.58pt">
                <v:path arrowok="t"/>
              </v:shape>
            </v:group>
            <v:group id="_x0000_s1624" style="height:362;left:9492;position:absolute;top:133;width:2" coordorigin="9492,133" coordsize="2,362">
              <v:shape id="_x0000_s1625" style="height:362;left:9492;position:absolute;top:133;width:2" coordorigin="9492,133" coordsize="21600,362" path="m9492,133l9492,495e" filled="f" stroked="t" strokecolor="black" strokeweight="0.58pt">
                <v:path arrowok="t"/>
              </v:shape>
            </v:group>
            <v:group id="_x0000_s1626" style="height:362;left:9907;position:absolute;top:133;width:2" coordorigin="9907,133" coordsize="2,362">
              <v:shape id="_x0000_s1627" style="height:362;left:9907;position:absolute;top:133;width:2" coordorigin="9907,133" coordsize="21600,362" path="m9907,133l9907,495e" filled="f" stroked="t" strokecolor="black" strokeweight="0.58pt">
                <v:path arrowok="t"/>
              </v:shape>
            </v:group>
          </v:group>
        </w:pic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spacing w:before="24" w:after="0" w:line="260" w:lineRule="exact"/>
        <w:ind w:left="118" w:right="8949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628" style="height:19.18pt;margin-left:79.77pt;margin-top:17.16pt;mso-position-horizontal-relative:page;position:absolute;width:416.12pt;z-index:-251621376" coordorigin="1595,343" coordsize="8322,384">
            <v:group id="_x0000_s1629" style="height:2;left:1601;position:absolute;top:349;width:8311" coordorigin="1601,349" coordsize="8311,2">
              <v:shape id="_x0000_s1630" style="height:2;left:1601;position:absolute;top:349;width:8311" coordorigin="1601,349" coordsize="8311,21600" path="m1601,349l9912,349e" filled="f" stroked="t" strokecolor="black" strokeweight="0.58pt">
                <v:path arrowok="t"/>
              </v:shape>
            </v:group>
            <v:group id="_x0000_s1631" style="height:362;left:1606;position:absolute;top:354;width:2" coordorigin="1606,354" coordsize="2,362">
              <v:shape id="_x0000_s1632" style="height:362;left:1606;position:absolute;top:354;width:2" coordorigin="1606,354" coordsize="21600,362" path="m1606,354l1606,716e" filled="f" stroked="t" strokecolor="black" strokeweight="0.58pt">
                <v:path arrowok="t"/>
              </v:shape>
            </v:group>
            <v:group id="_x0000_s1633" style="height:2;left:1601;position:absolute;top:721;width:8311" coordorigin="1601,721" coordsize="8311,2">
              <v:shape id="_x0000_s1634" style="height:2;left:1601;position:absolute;top:721;width:8311" coordorigin="1601,721" coordsize="8311,21600" path="m1601,721l9912,721e" filled="f" stroked="t" strokecolor="black" strokeweight="0.58pt">
                <v:path arrowok="t"/>
              </v:shape>
            </v:group>
            <v:group id="_x0000_s1635" style="height:362;left:2021;position:absolute;top:354;width:2" coordorigin="2021,354" coordsize="2,362">
              <v:shape id="_x0000_s1636" style="height:362;left:2021;position:absolute;top:354;width:2" coordorigin="2021,354" coordsize="21600,362" path="m2021,354l2021,716e" filled="f" stroked="t" strokecolor="black" strokeweight="0.58pt">
                <v:path arrowok="t"/>
              </v:shape>
            </v:group>
            <v:group id="_x0000_s1637" style="height:362;left:2434;position:absolute;top:354;width:2" coordorigin="2434,354" coordsize="2,362">
              <v:shape id="_x0000_s1638" style="height:362;left:2434;position:absolute;top:354;width:2" coordorigin="2434,354" coordsize="21600,362" path="m2434,354l2434,716e" filled="f" stroked="t" strokecolor="black" strokeweight="0.58pt">
                <v:path arrowok="t"/>
              </v:shape>
            </v:group>
            <v:group id="_x0000_s1639" style="height:362;left:2849;position:absolute;top:354;width:2" coordorigin="2849,354" coordsize="2,362">
              <v:shape id="_x0000_s1640" style="height:362;left:2849;position:absolute;top:354;width:2" coordorigin="2849,354" coordsize="21600,362" path="m2849,354l2849,716e" filled="f" stroked="t" strokecolor="black" strokeweight="0.58pt">
                <v:path arrowok="t"/>
              </v:shape>
            </v:group>
            <v:group id="_x0000_s1641" style="height:362;left:3265;position:absolute;top:354;width:2" coordorigin="3265,354" coordsize="2,362">
              <v:shape id="_x0000_s1642" style="height:362;left:3265;position:absolute;top:354;width:2" coordorigin="3265,354" coordsize="21600,362" path="m3265,354l3265,716e" filled="f" stroked="t" strokecolor="black" strokeweight="0.58pt">
                <v:path arrowok="t"/>
              </v:shape>
            </v:group>
            <v:group id="_x0000_s1643" style="height:362;left:3680;position:absolute;top:354;width:2" coordorigin="3680,354" coordsize="2,362">
              <v:shape id="_x0000_s1644" style="height:362;left:3680;position:absolute;top:354;width:2" coordorigin="3680,354" coordsize="21600,362" path="m3680,354l3680,716e" filled="f" stroked="t" strokecolor="black" strokeweight="0.58pt">
                <v:path arrowok="t"/>
              </v:shape>
            </v:group>
            <v:group id="_x0000_s1645" style="height:362;left:4095;position:absolute;top:354;width:2" coordorigin="4095,354" coordsize="2,362">
              <v:shape id="_x0000_s1646" style="height:362;left:4095;position:absolute;top:354;width:2" coordorigin="4095,354" coordsize="21600,362" path="m4095,354l4095,716e" filled="f" stroked="t" strokecolor="black" strokeweight="0.58pt">
                <v:path arrowok="t"/>
              </v:shape>
            </v:group>
            <v:group id="_x0000_s1647" style="height:362;left:4511;position:absolute;top:354;width:2" coordorigin="4511,354" coordsize="2,362">
              <v:shape id="_x0000_s1648" style="height:362;left:4511;position:absolute;top:354;width:2" coordorigin="4511,354" coordsize="21600,362" path="m4511,354l4511,716e" filled="f" stroked="t" strokecolor="black" strokeweight="0.58pt">
                <v:path arrowok="t"/>
              </v:shape>
            </v:group>
            <v:group id="_x0000_s1649" style="height:362;left:4926;position:absolute;top:354;width:2" coordorigin="4926,354" coordsize="2,362">
              <v:shape id="_x0000_s1650" style="height:362;left:4926;position:absolute;top:354;width:2" coordorigin="4926,354" coordsize="21600,362" path="m4926,354l4926,716e" filled="f" stroked="t" strokecolor="black" strokeweight="0.58pt">
                <v:path arrowok="t"/>
              </v:shape>
            </v:group>
            <v:group id="_x0000_s1651" style="height:362;left:5341;position:absolute;top:354;width:2" coordorigin="5341,354" coordsize="2,362">
              <v:shape id="_x0000_s1652" style="height:362;left:5341;position:absolute;top:354;width:2" coordorigin="5341,354" coordsize="21600,362" path="m5341,354l5341,716e" filled="f" stroked="t" strokecolor="black" strokeweight="0.58pt">
                <v:path arrowok="t"/>
              </v:shape>
            </v:group>
            <v:group id="_x0000_s1653" style="height:362;left:5757;position:absolute;top:354;width:2" coordorigin="5757,354" coordsize="2,362">
              <v:shape id="_x0000_s1654" style="height:362;left:5757;position:absolute;top:354;width:2" coordorigin="5757,354" coordsize="21600,362" path="m5757,354l5757,716e" filled="f" stroked="t" strokecolor="black" strokeweight="0.58pt">
                <v:path arrowok="t"/>
              </v:shape>
            </v:group>
            <v:group id="_x0000_s1655" style="height:362;left:6169;position:absolute;top:354;width:2" coordorigin="6169,354" coordsize="2,362">
              <v:shape id="_x0000_s1656" style="height:362;left:6169;position:absolute;top:354;width:2" coordorigin="6169,354" coordsize="21600,362" path="m6169,354l6169,716e" filled="f" stroked="t" strokecolor="black" strokeweight="0.58pt">
                <v:path arrowok="t"/>
              </v:shape>
            </v:group>
            <v:group id="_x0000_s1657" style="height:362;left:6585;position:absolute;top:354;width:2" coordorigin="6585,354" coordsize="2,362">
              <v:shape id="_x0000_s1658" style="height:362;left:6585;position:absolute;top:354;width:2" coordorigin="6585,354" coordsize="21600,362" path="m6585,354l6585,716e" filled="f" stroked="t" strokecolor="black" strokeweight="0.58pt">
                <v:path arrowok="t"/>
              </v:shape>
            </v:group>
            <v:group id="_x0000_s1659" style="height:362;left:7000;position:absolute;top:354;width:2" coordorigin="7000,354" coordsize="2,362">
              <v:shape id="_x0000_s1660" style="height:362;left:7000;position:absolute;top:354;width:2" coordorigin="7000,354" coordsize="21600,362" path="m7000,354l7000,716e" filled="f" stroked="t" strokecolor="black" strokeweight="0.58pt">
                <v:path arrowok="t"/>
              </v:shape>
            </v:group>
            <v:group id="_x0000_s1661" style="height:362;left:7415;position:absolute;top:354;width:2" coordorigin="7415,354" coordsize="2,362">
              <v:shape id="_x0000_s1662" style="height:362;left:7415;position:absolute;top:354;width:2" coordorigin="7415,354" coordsize="21600,362" path="m7415,354l7415,716e" filled="f" stroked="t" strokecolor="black" strokeweight="0.58pt">
                <v:path arrowok="t"/>
              </v:shape>
            </v:group>
            <v:group id="_x0000_s1663" style="height:362;left:7831;position:absolute;top:354;width:2" coordorigin="7831,354" coordsize="2,362">
              <v:shape id="_x0000_s1664" style="height:362;left:7831;position:absolute;top:354;width:2" coordorigin="7831,354" coordsize="21600,362" path="m7831,354l7831,716e" filled="f" stroked="t" strokecolor="black" strokeweight="0.58pt">
                <v:path arrowok="t"/>
              </v:shape>
            </v:group>
            <v:group id="_x0000_s1665" style="height:362;left:8246;position:absolute;top:354;width:2" coordorigin="8246,354" coordsize="2,362">
              <v:shape id="_x0000_s1666" style="height:362;left:8246;position:absolute;top:354;width:2" coordorigin="8246,354" coordsize="21600,362" path="m8246,354l8246,716e" filled="f" stroked="t" strokecolor="black" strokeweight="0.58pt">
                <v:path arrowok="t"/>
              </v:shape>
            </v:group>
            <v:group id="_x0000_s1667" style="height:362;left:8661;position:absolute;top:354;width:2" coordorigin="8661,354" coordsize="2,362">
              <v:shape id="_x0000_s1668" style="height:362;left:8661;position:absolute;top:354;width:2" coordorigin="8661,354" coordsize="21600,362" path="m8661,354l8661,716e" filled="f" stroked="t" strokecolor="black" strokeweight="0.58pt">
                <v:path arrowok="t"/>
              </v:shape>
            </v:group>
            <v:group id="_x0000_s1669" style="height:362;left:9076;position:absolute;top:354;width:2" coordorigin="9076,354" coordsize="2,362">
              <v:shape id="_x0000_s1670" style="height:362;left:9076;position:absolute;top:354;width:2" coordorigin="9076,354" coordsize="21600,362" path="m9076,354l9076,716e" filled="f" stroked="t" strokecolor="black" strokeweight="0.58pt">
                <v:path arrowok="t"/>
              </v:shape>
            </v:group>
            <v:group id="_x0000_s1671" style="height:362;left:9492;position:absolute;top:354;width:2" coordorigin="9492,354" coordsize="2,362">
              <v:shape id="_x0000_s1672" style="height:362;left:9492;position:absolute;top:354;width:2" coordorigin="9492,354" coordsize="21600,362" path="m9492,354l9492,716e" filled="f" stroked="t" strokecolor="black" strokeweight="0.58pt">
                <v:path arrowok="t"/>
              </v:shape>
            </v:group>
            <v:group id="_x0000_s1673" style="height:362;left:9907;position:absolute;top:354;width:2" coordorigin="9907,354" coordsize="2,362">
              <v:shape id="_x0000_s1674" style="height:362;left:9907;position:absolute;top:354;width:2" coordorigin="9907,354" coordsize="21600,362" path="m9907,354l9907,716e" filled="f" stroked="t" strokecolor="black" strokeweight="0.58pt">
                <v:path arrowok="t"/>
              </v:shape>
            </v:group>
          </v:group>
        </w:pic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内</w:t>
      </w:r>
    </w:p>
    <w:p>
      <w:pPr>
        <w:spacing w:before="0" w:after="0" w:line="237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spacing w:before="0" w:after="0" w:line="259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675" style="height:19.18pt;margin-left:79.77pt;margin-top:2.16pt;mso-position-horizontal-relative:page;position:absolute;width:416.12pt;z-index:-251620352" coordorigin="1595,43" coordsize="8322,384">
            <v:group id="_x0000_s1676" style="height:2;left:1601;position:absolute;top:49;width:8311" coordorigin="1601,49" coordsize="8311,2">
              <v:shape id="_x0000_s1677" style="height:2;left:1601;position:absolute;top:49;width:8311" coordorigin="1601,49" coordsize="8311,21600" path="m1601,49l9912,49e" filled="f" stroked="t" strokecolor="black" strokeweight="0.58pt">
                <v:path arrowok="t"/>
              </v:shape>
            </v:group>
            <v:group id="_x0000_s1678" style="height:362;left:1606;position:absolute;top:54;width:2" coordorigin="1606,54" coordsize="2,362">
              <v:shape id="_x0000_s1679" style="height:362;left:1606;position:absolute;top:54;width:2" coordorigin="1606,54" coordsize="21600,362" path="m1606,54l1606,416e" filled="f" stroked="t" strokecolor="black" strokeweight="0.58pt">
                <v:path arrowok="t"/>
              </v:shape>
            </v:group>
            <v:group id="_x0000_s1680" style="height:2;left:1601;position:absolute;top:421;width:8311" coordorigin="1601,421" coordsize="8311,2">
              <v:shape id="_x0000_s1681" style="height:2;left:1601;position:absolute;top:421;width:8311" coordorigin="1601,421" coordsize="8311,21600" path="m1601,421l9912,421e" filled="f" stroked="t" strokecolor="black" strokeweight="0.58pt">
                <v:path arrowok="t"/>
              </v:shape>
            </v:group>
            <v:group id="_x0000_s1682" style="height:362;left:2021;position:absolute;top:54;width:2" coordorigin="2021,54" coordsize="2,362">
              <v:shape id="_x0000_s1683" style="height:362;left:2021;position:absolute;top:54;width:2" coordorigin="2021,54" coordsize="21600,362" path="m2021,54l2021,416e" filled="f" stroked="t" strokecolor="black" strokeweight="0.58pt">
                <v:path arrowok="t"/>
              </v:shape>
            </v:group>
            <v:group id="_x0000_s1684" style="height:362;left:2434;position:absolute;top:54;width:2" coordorigin="2434,54" coordsize="2,362">
              <v:shape id="_x0000_s1685" style="height:362;left:2434;position:absolute;top:54;width:2" coordorigin="2434,54" coordsize="21600,362" path="m2434,54l2434,416e" filled="f" stroked="t" strokecolor="black" strokeweight="0.58pt">
                <v:path arrowok="t"/>
              </v:shape>
            </v:group>
            <v:group id="_x0000_s1686" style="height:362;left:2849;position:absolute;top:54;width:2" coordorigin="2849,54" coordsize="2,362">
              <v:shape id="_x0000_s1687" style="height:362;left:2849;position:absolute;top:54;width:2" coordorigin="2849,54" coordsize="21600,362" path="m2849,54l2849,416e" filled="f" stroked="t" strokecolor="black" strokeweight="0.58pt">
                <v:path arrowok="t"/>
              </v:shape>
            </v:group>
            <v:group id="_x0000_s1688" style="height:362;left:3265;position:absolute;top:54;width:2" coordorigin="3265,54" coordsize="2,362">
              <v:shape id="_x0000_s1689" style="height:362;left:3265;position:absolute;top:54;width:2" coordorigin="3265,54" coordsize="21600,362" path="m3265,54l3265,416e" filled="f" stroked="t" strokecolor="black" strokeweight="0.58pt">
                <v:path arrowok="t"/>
              </v:shape>
            </v:group>
            <v:group id="_x0000_s1690" style="height:362;left:3680;position:absolute;top:54;width:2" coordorigin="3680,54" coordsize="2,362">
              <v:shape id="_x0000_s1691" style="height:362;left:3680;position:absolute;top:54;width:2" coordorigin="3680,54" coordsize="21600,362" path="m3680,54l3680,416e" filled="f" stroked="t" strokecolor="black" strokeweight="0.58pt">
                <v:path arrowok="t"/>
              </v:shape>
            </v:group>
            <v:group id="_x0000_s1692" style="height:362;left:4095;position:absolute;top:54;width:2" coordorigin="4095,54" coordsize="2,362">
              <v:shape id="_x0000_s1693" style="height:362;left:4095;position:absolute;top:54;width:2" coordorigin="4095,54" coordsize="21600,362" path="m4095,54l4095,416e" filled="f" stroked="t" strokecolor="black" strokeweight="0.58pt">
                <v:path arrowok="t"/>
              </v:shape>
            </v:group>
            <v:group id="_x0000_s1694" style="height:362;left:4511;position:absolute;top:54;width:2" coordorigin="4511,54" coordsize="2,362">
              <v:shape id="_x0000_s1695" style="height:362;left:4511;position:absolute;top:54;width:2" coordorigin="4511,54" coordsize="21600,362" path="m4511,54l4511,416e" filled="f" stroked="t" strokecolor="black" strokeweight="0.58pt">
                <v:path arrowok="t"/>
              </v:shape>
            </v:group>
            <v:group id="_x0000_s1696" style="height:362;left:4926;position:absolute;top:54;width:2" coordorigin="4926,54" coordsize="2,362">
              <v:shape id="_x0000_s1697" style="height:362;left:4926;position:absolute;top:54;width:2" coordorigin="4926,54" coordsize="21600,362" path="m4926,54l4926,416e" filled="f" stroked="t" strokecolor="black" strokeweight="0.58pt">
                <v:path arrowok="t"/>
              </v:shape>
            </v:group>
            <v:group id="_x0000_s1698" style="height:362;left:5341;position:absolute;top:54;width:2" coordorigin="5341,54" coordsize="2,362">
              <v:shape id="_x0000_s1699" style="height:362;left:5341;position:absolute;top:54;width:2" coordorigin="5341,54" coordsize="21600,362" path="m5341,54l5341,416e" filled="f" stroked="t" strokecolor="black" strokeweight="0.58pt">
                <v:path arrowok="t"/>
              </v:shape>
            </v:group>
            <v:group id="_x0000_s1700" style="height:362;left:5757;position:absolute;top:54;width:2" coordorigin="5757,54" coordsize="2,362">
              <v:shape id="_x0000_s1701" style="height:362;left:5757;position:absolute;top:54;width:2" coordorigin="5757,54" coordsize="21600,362" path="m5757,54l5757,416e" filled="f" stroked="t" strokecolor="black" strokeweight="0.58pt">
                <v:path arrowok="t"/>
              </v:shape>
            </v:group>
            <v:group id="_x0000_s1702" style="height:362;left:6169;position:absolute;top:54;width:2" coordorigin="6169,54" coordsize="2,362">
              <v:shape id="_x0000_s1703" style="height:362;left:6169;position:absolute;top:54;width:2" coordorigin="6169,54" coordsize="21600,362" path="m6169,54l6169,416e" filled="f" stroked="t" strokecolor="black" strokeweight="0.58pt">
                <v:path arrowok="t"/>
              </v:shape>
            </v:group>
            <v:group id="_x0000_s1704" style="height:362;left:6585;position:absolute;top:54;width:2" coordorigin="6585,54" coordsize="2,362">
              <v:shape id="_x0000_s1705" style="height:362;left:6585;position:absolute;top:54;width:2" coordorigin="6585,54" coordsize="21600,362" path="m6585,54l6585,416e" filled="f" stroked="t" strokecolor="black" strokeweight="0.58pt">
                <v:path arrowok="t"/>
              </v:shape>
            </v:group>
            <v:group id="_x0000_s1706" style="height:362;left:7000;position:absolute;top:54;width:2" coordorigin="7000,54" coordsize="2,362">
              <v:shape id="_x0000_s1707" style="height:362;left:7000;position:absolute;top:54;width:2" coordorigin="7000,54" coordsize="21600,362" path="m7000,54l7000,416e" filled="f" stroked="t" strokecolor="black" strokeweight="0.58pt">
                <v:path arrowok="t"/>
              </v:shape>
            </v:group>
            <v:group id="_x0000_s1708" style="height:362;left:7415;position:absolute;top:54;width:2" coordorigin="7415,54" coordsize="2,362">
              <v:shape id="_x0000_s1709" style="height:362;left:7415;position:absolute;top:54;width:2" coordorigin="7415,54" coordsize="21600,362" path="m7415,54l7415,416e" filled="f" stroked="t" strokecolor="black" strokeweight="0.58pt">
                <v:path arrowok="t"/>
              </v:shape>
            </v:group>
            <v:group id="_x0000_s1710" style="height:362;left:7831;position:absolute;top:54;width:2" coordorigin="7831,54" coordsize="2,362">
              <v:shape id="_x0000_s1711" style="height:362;left:7831;position:absolute;top:54;width:2" coordorigin="7831,54" coordsize="21600,362" path="m7831,54l7831,416e" filled="f" stroked="t" strokecolor="black" strokeweight="0.58pt">
                <v:path arrowok="t"/>
              </v:shape>
            </v:group>
            <v:group id="_x0000_s1712" style="height:362;left:8246;position:absolute;top:54;width:2" coordorigin="8246,54" coordsize="2,362">
              <v:shape id="_x0000_s1713" style="height:362;left:8246;position:absolute;top:54;width:2" coordorigin="8246,54" coordsize="21600,362" path="m8246,54l8246,416e" filled="f" stroked="t" strokecolor="black" strokeweight="0.58pt">
                <v:path arrowok="t"/>
              </v:shape>
            </v:group>
            <v:group id="_x0000_s1714" style="height:362;left:8661;position:absolute;top:54;width:2" coordorigin="8661,54" coordsize="2,362">
              <v:shape id="_x0000_s1715" style="height:362;left:8661;position:absolute;top:54;width:2" coordorigin="8661,54" coordsize="21600,362" path="m8661,54l8661,416e" filled="f" stroked="t" strokecolor="black" strokeweight="0.58pt">
                <v:path arrowok="t"/>
              </v:shape>
            </v:group>
            <v:group id="_x0000_s1716" style="height:362;left:9076;position:absolute;top:54;width:2" coordorigin="9076,54" coordsize="2,362">
              <v:shape id="_x0000_s1717" style="height:362;left:9076;position:absolute;top:54;width:2" coordorigin="9076,54" coordsize="21600,362" path="m9076,54l9076,416e" filled="f" stroked="t" strokecolor="black" strokeweight="0.58pt">
                <v:path arrowok="t"/>
              </v:shape>
            </v:group>
            <v:group id="_x0000_s1718" style="height:362;left:9492;position:absolute;top:54;width:2" coordorigin="9492,54" coordsize="2,362">
              <v:shape id="_x0000_s1719" style="height:362;left:9492;position:absolute;top:54;width:2" coordorigin="9492,54" coordsize="21600,362" path="m9492,54l9492,416e" filled="f" stroked="t" strokecolor="black" strokeweight="0.58pt">
                <v:path arrowok="t"/>
              </v:shape>
            </v:group>
            <v:group id="_x0000_s1720" style="height:362;left:9907;position:absolute;top:54;width:2" coordorigin="9907,54" coordsize="2,362">
              <v:shape id="_x0000_s1721" style="height:362;left:9907;position:absolute;top:54;width:2" coordorigin="9907,54" coordsize="21600,362" path="m9907,54l9907,416e" filled="f" stroked="t" strokecolor="black" strokeweight="0.58pt">
                <v:path arrowok="t"/>
              </v:shape>
            </v:group>
          </v:group>
        </w:pic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spacing w:before="0" w:after="0" w:line="262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spacing w:before="0" w:after="0" w:line="259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722" style="height:19.18pt;margin-left:79.77pt;margin-top:0.12pt;mso-position-horizontal-relative:page;position:absolute;width:416.12pt;z-index:-251619328" coordorigin="1595,2" coordsize="8322,384">
            <v:group id="_x0000_s1723" style="height:2;left:1601;position:absolute;top:8;width:8311" coordorigin="1601,8" coordsize="8311,2">
              <v:shape id="_x0000_s1724" style="height:2;left:1601;position:absolute;top:8;width:8311" coordorigin="1601,8" coordsize="8311,21600" path="m1601,8l9912,8e" filled="f" stroked="t" strokecolor="black" strokeweight="0.58pt">
                <v:path arrowok="t"/>
              </v:shape>
            </v:group>
            <v:group id="_x0000_s1725" style="height:362;left:1606;position:absolute;top:13;width:2" coordorigin="1606,13" coordsize="2,362">
              <v:shape id="_x0000_s1726" style="height:362;left:1606;position:absolute;top:13;width:2" coordorigin="1606,13" coordsize="21600,362" path="m1606,13l1606,375e" filled="f" stroked="t" strokecolor="black" strokeweight="0.58pt">
                <v:path arrowok="t"/>
              </v:shape>
            </v:group>
            <v:group id="_x0000_s1727" style="height:2;left:1601;position:absolute;top:380;width:8311" coordorigin="1601,380" coordsize="8311,2">
              <v:shape id="_x0000_s1728" style="height:2;left:1601;position:absolute;top:380;width:8311" coordorigin="1601,380" coordsize="8311,21600" path="m1601,380l9912,380e" filled="f" stroked="t" strokecolor="black" strokeweight="0.58pt">
                <v:path arrowok="t"/>
              </v:shape>
            </v:group>
            <v:group id="_x0000_s1729" style="height:362;left:2021;position:absolute;top:13;width:2" coordorigin="2021,13" coordsize="2,362">
              <v:shape id="_x0000_s1730" style="height:362;left:2021;position:absolute;top:13;width:2" coordorigin="2021,13" coordsize="21600,362" path="m2021,13l2021,375e" filled="f" stroked="t" strokecolor="black" strokeweight="0.58pt">
                <v:path arrowok="t"/>
              </v:shape>
            </v:group>
            <v:group id="_x0000_s1731" style="height:362;left:2434;position:absolute;top:13;width:2" coordorigin="2434,13" coordsize="2,362">
              <v:shape id="_x0000_s1732" style="height:362;left:2434;position:absolute;top:13;width:2" coordorigin="2434,13" coordsize="21600,362" path="m2434,13l2434,375e" filled="f" stroked="t" strokecolor="black" strokeweight="0.58pt">
                <v:path arrowok="t"/>
              </v:shape>
            </v:group>
            <v:group id="_x0000_s1733" style="height:362;left:2849;position:absolute;top:13;width:2" coordorigin="2849,13" coordsize="2,362">
              <v:shape id="_x0000_s1734" style="height:362;left:2849;position:absolute;top:13;width:2" coordorigin="2849,13" coordsize="21600,362" path="m2849,13l2849,375e" filled="f" stroked="t" strokecolor="black" strokeweight="0.58pt">
                <v:path arrowok="t"/>
              </v:shape>
            </v:group>
            <v:group id="_x0000_s1735" style="height:362;left:3265;position:absolute;top:13;width:2" coordorigin="3265,13" coordsize="2,362">
              <v:shape id="_x0000_s1736" style="height:362;left:3265;position:absolute;top:13;width:2" coordorigin="3265,13" coordsize="21600,362" path="m3265,13l3265,375e" filled="f" stroked="t" strokecolor="black" strokeweight="0.58pt">
                <v:path arrowok="t"/>
              </v:shape>
            </v:group>
            <v:group id="_x0000_s1737" style="height:362;left:3680;position:absolute;top:13;width:2" coordorigin="3680,13" coordsize="2,362">
              <v:shape id="_x0000_s1738" style="height:362;left:3680;position:absolute;top:13;width:2" coordorigin="3680,13" coordsize="21600,362" path="m3680,13l3680,375e" filled="f" stroked="t" strokecolor="black" strokeweight="0.58pt">
                <v:path arrowok="t"/>
              </v:shape>
            </v:group>
            <v:group id="_x0000_s1739" style="height:362;left:4095;position:absolute;top:13;width:2" coordorigin="4095,13" coordsize="2,362">
              <v:shape id="_x0000_s1740" style="height:362;left:4095;position:absolute;top:13;width:2" coordorigin="4095,13" coordsize="21600,362" path="m4095,13l4095,375e" filled="f" stroked="t" strokecolor="black" strokeweight="0.58pt">
                <v:path arrowok="t"/>
              </v:shape>
            </v:group>
            <v:group id="_x0000_s1741" style="height:362;left:4511;position:absolute;top:13;width:2" coordorigin="4511,13" coordsize="2,362">
              <v:shape id="_x0000_s1742" style="height:362;left:4511;position:absolute;top:13;width:2" coordorigin="4511,13" coordsize="21600,362" path="m4511,13l4511,375e" filled="f" stroked="t" strokecolor="black" strokeweight="0.58pt">
                <v:path arrowok="t"/>
              </v:shape>
            </v:group>
            <v:group id="_x0000_s1743" style="height:362;left:4926;position:absolute;top:13;width:2" coordorigin="4926,13" coordsize="2,362">
              <v:shape id="_x0000_s1744" style="height:362;left:4926;position:absolute;top:13;width:2" coordorigin="4926,13" coordsize="21600,362" path="m4926,13l4926,375e" filled="f" stroked="t" strokecolor="black" strokeweight="0.58pt">
                <v:path arrowok="t"/>
              </v:shape>
            </v:group>
            <v:group id="_x0000_s1745" style="height:362;left:5341;position:absolute;top:13;width:2" coordorigin="5341,13" coordsize="2,362">
              <v:shape id="_x0000_s1746" style="height:362;left:5341;position:absolute;top:13;width:2" coordorigin="5341,13" coordsize="21600,362" path="m5341,13l5341,375e" filled="f" stroked="t" strokecolor="black" strokeweight="0.58pt">
                <v:path arrowok="t"/>
              </v:shape>
            </v:group>
            <v:group id="_x0000_s1747" style="height:362;left:5757;position:absolute;top:13;width:2" coordorigin="5757,13" coordsize="2,362">
              <v:shape id="_x0000_s1748" style="height:362;left:5757;position:absolute;top:13;width:2" coordorigin="5757,13" coordsize="21600,362" path="m5757,13l5757,375e" filled="f" stroked="t" strokecolor="black" strokeweight="0.58pt">
                <v:path arrowok="t"/>
              </v:shape>
            </v:group>
            <v:group id="_x0000_s1749" style="height:362;left:6169;position:absolute;top:13;width:2" coordorigin="6169,13" coordsize="2,362">
              <v:shape id="_x0000_s1750" style="height:362;left:6169;position:absolute;top:13;width:2" coordorigin="6169,13" coordsize="21600,362" path="m6169,13l6169,375e" filled="f" stroked="t" strokecolor="black" strokeweight="0.58pt">
                <v:path arrowok="t"/>
              </v:shape>
            </v:group>
            <v:group id="_x0000_s1751" style="height:362;left:6585;position:absolute;top:13;width:2" coordorigin="6585,13" coordsize="2,362">
              <v:shape id="_x0000_s1752" style="height:362;left:6585;position:absolute;top:13;width:2" coordorigin="6585,13" coordsize="21600,362" path="m6585,13l6585,375e" filled="f" stroked="t" strokecolor="black" strokeweight="0.58pt">
                <v:path arrowok="t"/>
              </v:shape>
            </v:group>
            <v:group id="_x0000_s1753" style="height:362;left:7000;position:absolute;top:13;width:2" coordorigin="7000,13" coordsize="2,362">
              <v:shape id="_x0000_s1754" style="height:362;left:7000;position:absolute;top:13;width:2" coordorigin="7000,13" coordsize="21600,362" path="m7000,13l7000,375e" filled="f" stroked="t" strokecolor="black" strokeweight="0.58pt">
                <v:path arrowok="t"/>
              </v:shape>
            </v:group>
            <v:group id="_x0000_s1755" style="height:362;left:7415;position:absolute;top:13;width:2" coordorigin="7415,13" coordsize="2,362">
              <v:shape id="_x0000_s1756" style="height:362;left:7415;position:absolute;top:13;width:2" coordorigin="7415,13" coordsize="21600,362" path="m7415,13l7415,375e" filled="f" stroked="t" strokecolor="black" strokeweight="0.58pt">
                <v:path arrowok="t"/>
              </v:shape>
            </v:group>
            <v:group id="_x0000_s1757" style="height:362;left:7831;position:absolute;top:13;width:2" coordorigin="7831,13" coordsize="2,362">
              <v:shape id="_x0000_s1758" style="height:362;left:7831;position:absolute;top:13;width:2" coordorigin="7831,13" coordsize="21600,362" path="m7831,13l7831,375e" filled="f" stroked="t" strokecolor="black" strokeweight="0.58pt">
                <v:path arrowok="t"/>
              </v:shape>
            </v:group>
            <v:group id="_x0000_s1759" style="height:362;left:8246;position:absolute;top:13;width:2" coordorigin="8246,13" coordsize="2,362">
              <v:shape id="_x0000_s1760" style="height:362;left:8246;position:absolute;top:13;width:2" coordorigin="8246,13" coordsize="21600,362" path="m8246,13l8246,375e" filled="f" stroked="t" strokecolor="black" strokeweight="0.58pt">
                <v:path arrowok="t"/>
              </v:shape>
            </v:group>
            <v:group id="_x0000_s1761" style="height:362;left:8661;position:absolute;top:13;width:2" coordorigin="8661,13" coordsize="2,362">
              <v:shape id="_x0000_s1762" style="height:362;left:8661;position:absolute;top:13;width:2" coordorigin="8661,13" coordsize="21600,362" path="m8661,13l8661,375e" filled="f" stroked="t" strokecolor="black" strokeweight="0.58pt">
                <v:path arrowok="t"/>
              </v:shape>
            </v:group>
            <v:group id="_x0000_s1763" style="height:362;left:9076;position:absolute;top:13;width:2" coordorigin="9076,13" coordsize="2,362">
              <v:shape id="_x0000_s1764" style="height:362;left:9076;position:absolute;top:13;width:2" coordorigin="9076,13" coordsize="21600,362" path="m9076,13l9076,375e" filled="f" stroked="t" strokecolor="black" strokeweight="0.58pt">
                <v:path arrowok="t"/>
              </v:shape>
            </v:group>
            <v:group id="_x0000_s1765" style="height:362;left:9492;position:absolute;top:13;width:2" coordorigin="9492,13" coordsize="2,362">
              <v:shape id="_x0000_s1766" style="height:362;left:9492;position:absolute;top:13;width:2" coordorigin="9492,13" coordsize="21600,362" path="m9492,13l9492,375e" filled="f" stroked="t" strokecolor="black" strokeweight="0.58pt">
                <v:path arrowok="t"/>
              </v:shape>
            </v:group>
            <v:group id="_x0000_s1767" style="height:362;left:9907;position:absolute;top:13;width:2" coordorigin="9907,13" coordsize="2,362">
              <v:shape id="_x0000_s1768" style="height:362;left:9907;position:absolute;top:13;width:2" coordorigin="9907,13" coordsize="21600,362" path="m9907,13l9907,375e" filled="f" stroked="t" strokecolor="black" strokeweight="0.58pt">
                <v:path arrowok="t"/>
              </v:shape>
            </v:group>
          </v:group>
        </w:pic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spacing w:before="20" w:after="0" w:line="262" w:lineRule="exact"/>
        <w:ind w:left="118" w:right="8949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769" style="height:21.1pt;margin-left:79.77pt;margin-top:11.16pt;mso-position-horizontal-relative:page;position:absolute;width:416.12pt;z-index:-251618304" coordorigin="1595,223" coordsize="8322,422">
            <v:group id="_x0000_s1770" style="height:2;left:1601;position:absolute;top:229;width:8311" coordorigin="1601,229" coordsize="8311,2">
              <v:shape id="_x0000_s1771" style="height:2;left:1601;position:absolute;top:229;width:8311" coordorigin="1601,229" coordsize="8311,21600" path="m1601,229l9912,229e" filled="f" stroked="t" strokecolor="black" strokeweight="0.58pt">
                <v:path arrowok="t"/>
              </v:shape>
            </v:group>
            <v:group id="_x0000_s1772" style="height:401;left:1606;position:absolute;top:234;width:2" coordorigin="1606,234" coordsize="2,401">
              <v:shape id="_x0000_s1773" style="height:401;left:1606;position:absolute;top:234;width:2" coordorigin="1606,234" coordsize="21600,401" path="m1606,234l1606,635e" filled="f" stroked="t" strokecolor="black" strokeweight="0.58pt">
                <v:path arrowok="t"/>
              </v:shape>
            </v:group>
            <v:group id="_x0000_s1774" style="height:2;left:1601;position:absolute;top:639;width:8311" coordorigin="1601,639" coordsize="8311,2">
              <v:shape id="_x0000_s1775" style="height:2;left:1601;position:absolute;top:639;width:8311" coordorigin="1601,639" coordsize="8311,21600" path="m1601,639l9912,639e" filled="f" stroked="t" strokecolor="black" strokeweight="0.58pt">
                <v:path arrowok="t"/>
              </v:shape>
            </v:group>
            <v:group id="_x0000_s1776" style="height:401;left:2021;position:absolute;top:234;width:2" coordorigin="2021,234" coordsize="2,401">
              <v:shape id="_x0000_s1777" style="height:401;left:2021;position:absolute;top:234;width:2" coordorigin="2021,234" coordsize="21600,401" path="m2021,234l2021,635e" filled="f" stroked="t" strokecolor="black" strokeweight="0.58pt">
                <v:path arrowok="t"/>
              </v:shape>
            </v:group>
            <v:group id="_x0000_s1778" style="height:401;left:2434;position:absolute;top:234;width:2" coordorigin="2434,234" coordsize="2,401">
              <v:shape id="_x0000_s1779" style="height:401;left:2434;position:absolute;top:234;width:2" coordorigin="2434,234" coordsize="21600,401" path="m2434,234l2434,635e" filled="f" stroked="t" strokecolor="black" strokeweight="0.58pt">
                <v:path arrowok="t"/>
              </v:shape>
            </v:group>
            <v:group id="_x0000_s1780" style="height:401;left:2849;position:absolute;top:234;width:2" coordorigin="2849,234" coordsize="2,401">
              <v:shape id="_x0000_s1781" style="height:401;left:2849;position:absolute;top:234;width:2" coordorigin="2849,234" coordsize="21600,401" path="m2849,234l2849,635e" filled="f" stroked="t" strokecolor="black" strokeweight="0.58pt">
                <v:path arrowok="t"/>
              </v:shape>
            </v:group>
            <v:group id="_x0000_s1782" style="height:401;left:3265;position:absolute;top:234;width:2" coordorigin="3265,234" coordsize="2,401">
              <v:shape id="_x0000_s1783" style="height:401;left:3265;position:absolute;top:234;width:2" coordorigin="3265,234" coordsize="21600,401" path="m3265,234l3265,635e" filled="f" stroked="t" strokecolor="black" strokeweight="0.58pt">
                <v:path arrowok="t"/>
              </v:shape>
            </v:group>
            <v:group id="_x0000_s1784" style="height:401;left:3680;position:absolute;top:234;width:2" coordorigin="3680,234" coordsize="2,401">
              <v:shape id="_x0000_s1785" style="height:401;left:3680;position:absolute;top:234;width:2" coordorigin="3680,234" coordsize="21600,401" path="m3680,234l3680,635e" filled="f" stroked="t" strokecolor="black" strokeweight="0.58pt">
                <v:path arrowok="t"/>
              </v:shape>
            </v:group>
            <v:group id="_x0000_s1786" style="height:401;left:4095;position:absolute;top:234;width:2" coordorigin="4095,234" coordsize="2,401">
              <v:shape id="_x0000_s1787" style="height:401;left:4095;position:absolute;top:234;width:2" coordorigin="4095,234" coordsize="21600,401" path="m4095,234l4095,635e" filled="f" stroked="t" strokecolor="black" strokeweight="0.58pt">
                <v:path arrowok="t"/>
              </v:shape>
            </v:group>
            <v:group id="_x0000_s1788" style="height:401;left:4511;position:absolute;top:234;width:2" coordorigin="4511,234" coordsize="2,401">
              <v:shape id="_x0000_s1789" style="height:401;left:4511;position:absolute;top:234;width:2" coordorigin="4511,234" coordsize="21600,401" path="m4511,234l4511,635e" filled="f" stroked="t" strokecolor="black" strokeweight="0.58pt">
                <v:path arrowok="t"/>
              </v:shape>
            </v:group>
            <v:group id="_x0000_s1790" style="height:401;left:4926;position:absolute;top:234;width:2" coordorigin="4926,234" coordsize="2,401">
              <v:shape id="_x0000_s1791" style="height:401;left:4926;position:absolute;top:234;width:2" coordorigin="4926,234" coordsize="21600,401" path="m4926,234l4926,635e" filled="f" stroked="t" strokecolor="black" strokeweight="0.58pt">
                <v:path arrowok="t"/>
              </v:shape>
            </v:group>
            <v:group id="_x0000_s1792" style="height:401;left:5341;position:absolute;top:234;width:2" coordorigin="5341,234" coordsize="2,401">
              <v:shape id="_x0000_s1793" style="height:401;left:5341;position:absolute;top:234;width:2" coordorigin="5341,234" coordsize="21600,401" path="m5341,234l5341,635e" filled="f" stroked="t" strokecolor="black" strokeweight="0.58pt">
                <v:path arrowok="t"/>
              </v:shape>
            </v:group>
            <v:group id="_x0000_s1794" style="height:401;left:5757;position:absolute;top:234;width:2" coordorigin="5757,234" coordsize="2,401">
              <v:shape id="_x0000_s1795" style="height:401;left:5757;position:absolute;top:234;width:2" coordorigin="5757,234" coordsize="21600,401" path="m5757,234l5757,635e" filled="f" stroked="t" strokecolor="black" strokeweight="0.58pt">
                <v:path arrowok="t"/>
              </v:shape>
            </v:group>
            <v:group id="_x0000_s1796" style="height:401;left:6169;position:absolute;top:234;width:2" coordorigin="6169,234" coordsize="2,401">
              <v:shape id="_x0000_s1797" style="height:401;left:6169;position:absolute;top:234;width:2" coordorigin="6169,234" coordsize="21600,401" path="m6169,234l6169,635e" filled="f" stroked="t" strokecolor="black" strokeweight="0.58pt">
                <v:path arrowok="t"/>
              </v:shape>
            </v:group>
            <v:group id="_x0000_s1798" style="height:401;left:6585;position:absolute;top:234;width:2" coordorigin="6585,234" coordsize="2,401">
              <v:shape id="_x0000_s1799" style="height:401;left:6585;position:absolute;top:234;width:2" coordorigin="6585,234" coordsize="21600,401" path="m6585,234l6585,635e" filled="f" stroked="t" strokecolor="black" strokeweight="0.58pt">
                <v:path arrowok="t"/>
              </v:shape>
            </v:group>
            <v:group id="_x0000_s1800" style="height:401;left:7000;position:absolute;top:234;width:2" coordorigin="7000,234" coordsize="2,401">
              <v:shape id="_x0000_s1801" style="height:401;left:7000;position:absolute;top:234;width:2" coordorigin="7000,234" coordsize="21600,401" path="m7000,234l7000,635e" filled="f" stroked="t" strokecolor="black" strokeweight="0.58pt">
                <v:path arrowok="t"/>
              </v:shape>
            </v:group>
            <v:group id="_x0000_s1802" style="height:401;left:7415;position:absolute;top:234;width:2" coordorigin="7415,234" coordsize="2,401">
              <v:shape id="_x0000_s1803" style="height:401;left:7415;position:absolute;top:234;width:2" coordorigin="7415,234" coordsize="21600,401" path="m7415,234l7415,635e" filled="f" stroked="t" strokecolor="black" strokeweight="0.58pt">
                <v:path arrowok="t"/>
              </v:shape>
            </v:group>
            <v:group id="_x0000_s1804" style="height:401;left:7831;position:absolute;top:234;width:2" coordorigin="7831,234" coordsize="2,401">
              <v:shape id="_x0000_s1805" style="height:401;left:7831;position:absolute;top:234;width:2" coordorigin="7831,234" coordsize="21600,401" path="m7831,234l7831,635e" filled="f" stroked="t" strokecolor="black" strokeweight="0.58pt">
                <v:path arrowok="t"/>
              </v:shape>
            </v:group>
            <v:group id="_x0000_s1806" style="height:401;left:8246;position:absolute;top:234;width:2" coordorigin="8246,234" coordsize="2,401">
              <v:shape id="_x0000_s1807" style="height:401;left:8246;position:absolute;top:234;width:2" coordorigin="8246,234" coordsize="21600,401" path="m8246,234l8246,635e" filled="f" stroked="t" strokecolor="black" strokeweight="0.58pt">
                <v:path arrowok="t"/>
              </v:shape>
            </v:group>
            <v:group id="_x0000_s1808" style="height:401;left:8661;position:absolute;top:234;width:2" coordorigin="8661,234" coordsize="2,401">
              <v:shape id="_x0000_s1809" style="height:401;left:8661;position:absolute;top:234;width:2" coordorigin="8661,234" coordsize="21600,401" path="m8661,234l8661,635e" filled="f" stroked="t" strokecolor="black" strokeweight="0.58pt">
                <v:path arrowok="t"/>
              </v:shape>
            </v:group>
            <v:group id="_x0000_s1810" style="height:401;left:9076;position:absolute;top:234;width:2" coordorigin="9076,234" coordsize="2,401">
              <v:shape id="_x0000_s1811" style="height:401;left:9076;position:absolute;top:234;width:2" coordorigin="9076,234" coordsize="21600,401" path="m9076,234l9076,635e" filled="f" stroked="t" strokecolor="black" strokeweight="0.58pt">
                <v:path arrowok="t"/>
              </v:shape>
            </v:group>
            <v:group id="_x0000_s1812" style="height:401;left:9492;position:absolute;top:234;width:2" coordorigin="9492,234" coordsize="2,401">
              <v:shape id="_x0000_s1813" style="height:401;left:9492;position:absolute;top:234;width:2" coordorigin="9492,234" coordsize="21600,401" path="m9492,234l9492,635e" filled="f" stroked="t" strokecolor="black" strokeweight="0.58pt">
                <v:path arrowok="t"/>
              </v:shape>
            </v:group>
            <v:group id="_x0000_s1814" style="height:401;left:9907;position:absolute;top:234;width:2" coordorigin="9907,234" coordsize="2,401">
              <v:shape id="_x0000_s1815" style="height:401;left:9907;position:absolute;top:234;width:2" coordorigin="9907,234" coordsize="21600,401" path="m9907,234l9907,635e" filled="f" stroked="t" strokecolor="black" strokeweight="0.58pt">
                <v:path arrowok="t"/>
              </v:shape>
            </v:group>
          </v:group>
        </w:pic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不</w:t>
      </w:r>
    </w:p>
    <w:p>
      <w:pPr>
        <w:spacing w:before="0" w:after="0" w:line="236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816" style="height:19.21pt;margin-left:79.77pt;margin-top:9.9pt;mso-position-horizontal-relative:page;position:absolute;width:416.12pt;z-index:-251617280" coordorigin="1595,198" coordsize="8322,384">
            <v:group id="_x0000_s1817" style="height:2;left:1601;position:absolute;top:204;width:8311" coordorigin="1601,204" coordsize="8311,2">
              <v:shape id="_x0000_s1818" style="height:2;left:1601;position:absolute;top:204;width:8311" coordorigin="1601,204" coordsize="8311,21600" path="m1601,204l9912,204e" filled="f" stroked="t" strokecolor="black" strokeweight="0.58pt">
                <v:path arrowok="t"/>
              </v:shape>
            </v:group>
            <v:group id="_x0000_s1819" style="height:363;left:1606;position:absolute;top:209;width:2" coordorigin="1606,209" coordsize="2,363">
              <v:shape id="_x0000_s1820" style="height:363;left:1606;position:absolute;top:209;width:2" coordorigin="1606,209" coordsize="21600,363" path="m1606,209l1606,572e" filled="f" stroked="t" strokecolor="black" strokeweight="0.58pt">
                <v:path arrowok="t"/>
              </v:shape>
            </v:group>
            <v:group id="_x0000_s1821" style="height:2;left:1601;position:absolute;top:576;width:8311" coordorigin="1601,576" coordsize="8311,2">
              <v:shape id="_x0000_s1822" style="height:2;left:1601;position:absolute;top:576;width:8311" coordorigin="1601,576" coordsize="8311,21600" path="m1601,576l9912,576e" filled="f" stroked="t" strokecolor="black" strokeweight="0.58pt">
                <v:path arrowok="t"/>
              </v:shape>
            </v:group>
            <v:group id="_x0000_s1823" style="height:363;left:2021;position:absolute;top:209;width:2" coordorigin="2021,209" coordsize="2,363">
              <v:shape id="_x0000_s1824" style="height:363;left:2021;position:absolute;top:209;width:2" coordorigin="2021,209" coordsize="21600,363" path="m2021,209l2021,572e" filled="f" stroked="t" strokecolor="black" strokeweight="0.58pt">
                <v:path arrowok="t"/>
              </v:shape>
            </v:group>
            <v:group id="_x0000_s1825" style="height:363;left:2434;position:absolute;top:209;width:2" coordorigin="2434,209" coordsize="2,363">
              <v:shape id="_x0000_s1826" style="height:363;left:2434;position:absolute;top:209;width:2" coordorigin="2434,209" coordsize="21600,363" path="m2434,209l2434,572e" filled="f" stroked="t" strokecolor="black" strokeweight="0.58pt">
                <v:path arrowok="t"/>
              </v:shape>
            </v:group>
            <v:group id="_x0000_s1827" style="height:363;left:2849;position:absolute;top:209;width:2" coordorigin="2849,209" coordsize="2,363">
              <v:shape id="_x0000_s1828" style="height:363;left:2849;position:absolute;top:209;width:2" coordorigin="2849,209" coordsize="21600,363" path="m2849,209l2849,572e" filled="f" stroked="t" strokecolor="black" strokeweight="0.58pt">
                <v:path arrowok="t"/>
              </v:shape>
            </v:group>
            <v:group id="_x0000_s1829" style="height:363;left:3265;position:absolute;top:209;width:2" coordorigin="3265,209" coordsize="2,363">
              <v:shape id="_x0000_s1830" style="height:363;left:3265;position:absolute;top:209;width:2" coordorigin="3265,209" coordsize="21600,363" path="m3265,209l3265,572e" filled="f" stroked="t" strokecolor="black" strokeweight="0.58pt">
                <v:path arrowok="t"/>
              </v:shape>
            </v:group>
            <v:group id="_x0000_s1831" style="height:363;left:3680;position:absolute;top:209;width:2" coordorigin="3680,209" coordsize="2,363">
              <v:shape id="_x0000_s1832" style="height:363;left:3680;position:absolute;top:209;width:2" coordorigin="3680,209" coordsize="21600,363" path="m3680,209l3680,572e" filled="f" stroked="t" strokecolor="black" strokeweight="0.58pt">
                <v:path arrowok="t"/>
              </v:shape>
            </v:group>
            <v:group id="_x0000_s1833" style="height:363;left:4095;position:absolute;top:209;width:2" coordorigin="4095,209" coordsize="2,363">
              <v:shape id="_x0000_s1834" style="height:363;left:4095;position:absolute;top:209;width:2" coordorigin="4095,209" coordsize="21600,363" path="m4095,209l4095,572e" filled="f" stroked="t" strokecolor="black" strokeweight="0.58pt">
                <v:path arrowok="t"/>
              </v:shape>
            </v:group>
            <v:group id="_x0000_s1835" style="height:363;left:4511;position:absolute;top:209;width:2" coordorigin="4511,209" coordsize="2,363">
              <v:shape id="_x0000_s1836" style="height:363;left:4511;position:absolute;top:209;width:2" coordorigin="4511,209" coordsize="21600,363" path="m4511,209l4511,572e" filled="f" stroked="t" strokecolor="black" strokeweight="0.58pt">
                <v:path arrowok="t"/>
              </v:shape>
            </v:group>
            <v:group id="_x0000_s1837" style="height:363;left:4926;position:absolute;top:209;width:2" coordorigin="4926,209" coordsize="2,363">
              <v:shape id="_x0000_s1838" style="height:363;left:4926;position:absolute;top:209;width:2" coordorigin="4926,209" coordsize="21600,363" path="m4926,209l4926,572e" filled="f" stroked="t" strokecolor="black" strokeweight="0.58pt">
                <v:path arrowok="t"/>
              </v:shape>
            </v:group>
            <v:group id="_x0000_s1839" style="height:363;left:5341;position:absolute;top:209;width:2" coordorigin="5341,209" coordsize="2,363">
              <v:shape id="_x0000_s1840" style="height:363;left:5341;position:absolute;top:209;width:2" coordorigin="5341,209" coordsize="21600,363" path="m5341,209l5341,572e" filled="f" stroked="t" strokecolor="black" strokeweight="0.58pt">
                <v:path arrowok="t"/>
              </v:shape>
            </v:group>
            <v:group id="_x0000_s1841" style="height:363;left:5757;position:absolute;top:209;width:2" coordorigin="5757,209" coordsize="2,363">
              <v:shape id="_x0000_s1842" style="height:363;left:5757;position:absolute;top:209;width:2" coordorigin="5757,209" coordsize="21600,363" path="m5757,209l5757,572e" filled="f" stroked="t" strokecolor="black" strokeweight="0.58pt">
                <v:path arrowok="t"/>
              </v:shape>
            </v:group>
            <v:group id="_x0000_s1843" style="height:363;left:6169;position:absolute;top:209;width:2" coordorigin="6169,209" coordsize="2,363">
              <v:shape id="_x0000_s1844" style="height:363;left:6169;position:absolute;top:209;width:2" coordorigin="6169,209" coordsize="21600,363" path="m6169,209l6169,572e" filled="f" stroked="t" strokecolor="black" strokeweight="0.58pt">
                <v:path arrowok="t"/>
              </v:shape>
            </v:group>
            <v:group id="_x0000_s1845" style="height:363;left:6585;position:absolute;top:209;width:2" coordorigin="6585,209" coordsize="2,363">
              <v:shape id="_x0000_s1846" style="height:363;left:6585;position:absolute;top:209;width:2" coordorigin="6585,209" coordsize="21600,363" path="m6585,209l6585,572e" filled="f" stroked="t" strokecolor="black" strokeweight="0.58pt">
                <v:path arrowok="t"/>
              </v:shape>
            </v:group>
            <v:group id="_x0000_s1847" style="height:363;left:7000;position:absolute;top:209;width:2" coordorigin="7000,209" coordsize="2,363">
              <v:shape id="_x0000_s1848" style="height:363;left:7000;position:absolute;top:209;width:2" coordorigin="7000,209" coordsize="21600,363" path="m7000,209l7000,572e" filled="f" stroked="t" strokecolor="black" strokeweight="0.58pt">
                <v:path arrowok="t"/>
              </v:shape>
            </v:group>
            <v:group id="_x0000_s1849" style="height:363;left:7415;position:absolute;top:209;width:2" coordorigin="7415,209" coordsize="2,363">
              <v:shape id="_x0000_s1850" style="height:363;left:7415;position:absolute;top:209;width:2" coordorigin="7415,209" coordsize="21600,363" path="m7415,209l7415,572e" filled="f" stroked="t" strokecolor="black" strokeweight="0.58pt">
                <v:path arrowok="t"/>
              </v:shape>
            </v:group>
            <v:group id="_x0000_s1851" style="height:363;left:7831;position:absolute;top:209;width:2" coordorigin="7831,209" coordsize="2,363">
              <v:shape id="_x0000_s1852" style="height:363;left:7831;position:absolute;top:209;width:2" coordorigin="7831,209" coordsize="21600,363" path="m7831,209l7831,572e" filled="f" stroked="t" strokecolor="black" strokeweight="0.58pt">
                <v:path arrowok="t"/>
              </v:shape>
            </v:group>
            <v:group id="_x0000_s1853" style="height:363;left:8246;position:absolute;top:209;width:2" coordorigin="8246,209" coordsize="2,363">
              <v:shape id="_x0000_s1854" style="height:363;left:8246;position:absolute;top:209;width:2" coordorigin="8246,209" coordsize="21600,363" path="m8246,209l8246,572e" filled="f" stroked="t" strokecolor="black" strokeweight="0.58pt">
                <v:path arrowok="t"/>
              </v:shape>
            </v:group>
            <v:group id="_x0000_s1855" style="height:363;left:8661;position:absolute;top:209;width:2" coordorigin="8661,209" coordsize="2,363">
              <v:shape id="_x0000_s1856" style="height:363;left:8661;position:absolute;top:209;width:2" coordorigin="8661,209" coordsize="21600,363" path="m8661,209l8661,572e" filled="f" stroked="t" strokecolor="black" strokeweight="0.58pt">
                <v:path arrowok="t"/>
              </v:shape>
            </v:group>
            <v:group id="_x0000_s1857" style="height:363;left:9076;position:absolute;top:209;width:2" coordorigin="9076,209" coordsize="2,363">
              <v:shape id="_x0000_s1858" style="height:363;left:9076;position:absolute;top:209;width:2" coordorigin="9076,209" coordsize="21600,363" path="m9076,209l9076,572e" filled="f" stroked="t" strokecolor="black" strokeweight="0.58pt">
                <v:path arrowok="t"/>
              </v:shape>
            </v:group>
            <v:group id="_x0000_s1859" style="height:363;left:9492;position:absolute;top:209;width:2" coordorigin="9492,209" coordsize="2,363">
              <v:shape id="_x0000_s1860" style="height:363;left:9492;position:absolute;top:209;width:2" coordorigin="9492,209" coordsize="21600,363" path="m9492,209l9492,572e" filled="f" stroked="t" strokecolor="black" strokeweight="0.58pt">
                <v:path arrowok="t"/>
              </v:shape>
            </v:group>
            <v:group id="_x0000_s1861" style="height:363;left:9907;position:absolute;top:209;width:2" coordorigin="9907,209" coordsize="2,363">
              <v:shape id="_x0000_s1862" style="height:363;left:9907;position:absolute;top:209;width:2" coordorigin="9907,209" coordsize="21600,363" path="m9907,209l9907,572e" filled="f" stroked="t" strokecolor="black" strokeweight="0.58pt">
                <v:path arrowok="t"/>
              </v:shape>
            </v:group>
          </v:group>
        </w:pic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spacing w:before="0" w:after="0" w:line="262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spacing w:before="0" w:after="0" w:line="259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863" style="height:19.18pt;margin-left:79.77pt;margin-top:9.03pt;mso-position-horizontal-relative:page;position:absolute;width:416.12pt;z-index:-251616256" coordorigin="1595,181" coordsize="8322,384">
            <v:group id="_x0000_s1864" style="height:2;left:1601;position:absolute;top:186;width:8311" coordorigin="1601,186" coordsize="8311,2">
              <v:shape id="_x0000_s1865" style="height:2;left:1601;position:absolute;top:186;width:8311" coordorigin="1601,186" coordsize="8311,21600" path="m1601,186l9912,186e" filled="f" stroked="t" strokecolor="black" strokeweight="0.58pt">
                <v:path arrowok="t"/>
              </v:shape>
            </v:group>
            <v:group id="_x0000_s1866" style="height:362;left:1606;position:absolute;top:191;width:2" coordorigin="1606,191" coordsize="2,362">
              <v:shape id="_x0000_s1867" style="height:362;left:1606;position:absolute;top:191;width:2" coordorigin="1606,191" coordsize="21600,362" path="m1606,191l1606,554e" filled="f" stroked="t" strokecolor="black" strokeweight="0.58pt">
                <v:path arrowok="t"/>
              </v:shape>
            </v:group>
            <v:group id="_x0000_s1868" style="height:2;left:1601;position:absolute;top:558;width:8311" coordorigin="1601,558" coordsize="8311,2">
              <v:shape id="_x0000_s1869" style="height:2;left:1601;position:absolute;top:558;width:8311" coordorigin="1601,558" coordsize="8311,21600" path="m1601,558l9912,558e" filled="f" stroked="t" strokecolor="black" strokeweight="0.58pt">
                <v:path arrowok="t"/>
              </v:shape>
            </v:group>
            <v:group id="_x0000_s1870" style="height:362;left:2021;position:absolute;top:191;width:2" coordorigin="2021,191" coordsize="2,362">
              <v:shape id="_x0000_s1871" style="height:362;left:2021;position:absolute;top:191;width:2" coordorigin="2021,191" coordsize="21600,362" path="m2021,191l2021,554e" filled="f" stroked="t" strokecolor="black" strokeweight="0.58pt">
                <v:path arrowok="t"/>
              </v:shape>
            </v:group>
            <v:group id="_x0000_s1872" style="height:362;left:2434;position:absolute;top:191;width:2" coordorigin="2434,191" coordsize="2,362">
              <v:shape id="_x0000_s1873" style="height:362;left:2434;position:absolute;top:191;width:2" coordorigin="2434,191" coordsize="21600,362" path="m2434,191l2434,554e" filled="f" stroked="t" strokecolor="black" strokeweight="0.58pt">
                <v:path arrowok="t"/>
              </v:shape>
            </v:group>
            <v:group id="_x0000_s1874" style="height:362;left:2849;position:absolute;top:191;width:2" coordorigin="2849,191" coordsize="2,362">
              <v:shape id="_x0000_s1875" style="height:362;left:2849;position:absolute;top:191;width:2" coordorigin="2849,191" coordsize="21600,362" path="m2849,191l2849,554e" filled="f" stroked="t" strokecolor="black" strokeweight="0.58pt">
                <v:path arrowok="t"/>
              </v:shape>
            </v:group>
            <v:group id="_x0000_s1876" style="height:362;left:3265;position:absolute;top:191;width:2" coordorigin="3265,191" coordsize="2,362">
              <v:shape id="_x0000_s1877" style="height:362;left:3265;position:absolute;top:191;width:2" coordorigin="3265,191" coordsize="21600,362" path="m3265,191l3265,554e" filled="f" stroked="t" strokecolor="black" strokeweight="0.58pt">
                <v:path arrowok="t"/>
              </v:shape>
            </v:group>
            <v:group id="_x0000_s1878" style="height:362;left:3680;position:absolute;top:191;width:2" coordorigin="3680,191" coordsize="2,362">
              <v:shape id="_x0000_s1879" style="height:362;left:3680;position:absolute;top:191;width:2" coordorigin="3680,191" coordsize="21600,362" path="m3680,191l3680,554e" filled="f" stroked="t" strokecolor="black" strokeweight="0.58pt">
                <v:path arrowok="t"/>
              </v:shape>
            </v:group>
            <v:group id="_x0000_s1880" style="height:362;left:4095;position:absolute;top:191;width:2" coordorigin="4095,191" coordsize="2,362">
              <v:shape id="_x0000_s1881" style="height:362;left:4095;position:absolute;top:191;width:2" coordorigin="4095,191" coordsize="21600,362" path="m4095,191l4095,554e" filled="f" stroked="t" strokecolor="black" strokeweight="0.58pt">
                <v:path arrowok="t"/>
              </v:shape>
            </v:group>
            <v:group id="_x0000_s1882" style="height:362;left:4511;position:absolute;top:191;width:2" coordorigin="4511,191" coordsize="2,362">
              <v:shape id="_x0000_s1883" style="height:362;left:4511;position:absolute;top:191;width:2" coordorigin="4511,191" coordsize="21600,362" path="m4511,191l4511,554e" filled="f" stroked="t" strokecolor="black" strokeweight="0.58pt">
                <v:path arrowok="t"/>
              </v:shape>
            </v:group>
            <v:group id="_x0000_s1884" style="height:362;left:4926;position:absolute;top:191;width:2" coordorigin="4926,191" coordsize="2,362">
              <v:shape id="_x0000_s1885" style="height:362;left:4926;position:absolute;top:191;width:2" coordorigin="4926,191" coordsize="21600,362" path="m4926,191l4926,554e" filled="f" stroked="t" strokecolor="black" strokeweight="0.58pt">
                <v:path arrowok="t"/>
              </v:shape>
            </v:group>
            <v:group id="_x0000_s1886" style="height:362;left:5341;position:absolute;top:191;width:2" coordorigin="5341,191" coordsize="2,362">
              <v:shape id="_x0000_s1887" style="height:362;left:5341;position:absolute;top:191;width:2" coordorigin="5341,191" coordsize="21600,362" path="m5341,191l5341,554e" filled="f" stroked="t" strokecolor="black" strokeweight="0.58pt">
                <v:path arrowok="t"/>
              </v:shape>
            </v:group>
            <v:group id="_x0000_s1888" style="height:362;left:5757;position:absolute;top:191;width:2" coordorigin="5757,191" coordsize="2,362">
              <v:shape id="_x0000_s1889" style="height:362;left:5757;position:absolute;top:191;width:2" coordorigin="5757,191" coordsize="21600,362" path="m5757,191l5757,554e" filled="f" stroked="t" strokecolor="black" strokeweight="0.58pt">
                <v:path arrowok="t"/>
              </v:shape>
            </v:group>
            <v:group id="_x0000_s1890" style="height:362;left:6169;position:absolute;top:191;width:2" coordorigin="6169,191" coordsize="2,362">
              <v:shape id="_x0000_s1891" style="height:362;left:6169;position:absolute;top:191;width:2" coordorigin="6169,191" coordsize="21600,362" path="m6169,191l6169,554e" filled="f" stroked="t" strokecolor="black" strokeweight="0.58pt">
                <v:path arrowok="t"/>
              </v:shape>
            </v:group>
            <v:group id="_x0000_s1892" style="height:362;left:6585;position:absolute;top:191;width:2" coordorigin="6585,191" coordsize="2,362">
              <v:shape id="_x0000_s1893" style="height:362;left:6585;position:absolute;top:191;width:2" coordorigin="6585,191" coordsize="21600,362" path="m6585,191l6585,554e" filled="f" stroked="t" strokecolor="black" strokeweight="0.58pt">
                <v:path arrowok="t"/>
              </v:shape>
            </v:group>
            <v:group id="_x0000_s1894" style="height:362;left:7000;position:absolute;top:191;width:2" coordorigin="7000,191" coordsize="2,362">
              <v:shape id="_x0000_s1895" style="height:362;left:7000;position:absolute;top:191;width:2" coordorigin="7000,191" coordsize="21600,362" path="m7000,191l7000,554e" filled="f" stroked="t" strokecolor="black" strokeweight="0.58pt">
                <v:path arrowok="t"/>
              </v:shape>
            </v:group>
            <v:group id="_x0000_s1896" style="height:362;left:7415;position:absolute;top:191;width:2" coordorigin="7415,191" coordsize="2,362">
              <v:shape id="_x0000_s1897" style="height:362;left:7415;position:absolute;top:191;width:2" coordorigin="7415,191" coordsize="21600,362" path="m7415,191l7415,554e" filled="f" stroked="t" strokecolor="black" strokeweight="0.58pt">
                <v:path arrowok="t"/>
              </v:shape>
            </v:group>
            <v:group id="_x0000_s1898" style="height:362;left:7831;position:absolute;top:191;width:2" coordorigin="7831,191" coordsize="2,362">
              <v:shape id="_x0000_s1899" style="height:362;left:7831;position:absolute;top:191;width:2" coordorigin="7831,191" coordsize="21600,362" path="m7831,191l7831,554e" filled="f" stroked="t" strokecolor="black" strokeweight="0.58pt">
                <v:path arrowok="t"/>
              </v:shape>
            </v:group>
            <v:group id="_x0000_s1900" style="height:362;left:8246;position:absolute;top:191;width:2" coordorigin="8246,191" coordsize="2,362">
              <v:shape id="_x0000_s1901" style="height:362;left:8246;position:absolute;top:191;width:2" coordorigin="8246,191" coordsize="21600,362" path="m8246,191l8246,554e" filled="f" stroked="t" strokecolor="black" strokeweight="0.58pt">
                <v:path arrowok="t"/>
              </v:shape>
            </v:group>
            <v:group id="_x0000_s1902" style="height:362;left:8661;position:absolute;top:191;width:2" coordorigin="8661,191" coordsize="2,362">
              <v:shape id="_x0000_s1903" style="height:362;left:8661;position:absolute;top:191;width:2" coordorigin="8661,191" coordsize="21600,362" path="m8661,191l8661,554e" filled="f" stroked="t" strokecolor="black" strokeweight="0.58pt">
                <v:path arrowok="t"/>
              </v:shape>
            </v:group>
            <v:group id="_x0000_s1904" style="height:362;left:9076;position:absolute;top:191;width:2" coordorigin="9076,191" coordsize="2,362">
              <v:shape id="_x0000_s1905" style="height:362;left:9076;position:absolute;top:191;width:2" coordorigin="9076,191" coordsize="21600,362" path="m9076,191l9076,554e" filled="f" stroked="t" strokecolor="black" strokeweight="0.58pt">
                <v:path arrowok="t"/>
              </v:shape>
            </v:group>
            <v:group id="_x0000_s1906" style="height:362;left:9492;position:absolute;top:191;width:2" coordorigin="9492,191" coordsize="2,362">
              <v:shape id="_x0000_s1907" style="height:362;left:9492;position:absolute;top:191;width:2" coordorigin="9492,191" coordsize="21600,362" path="m9492,191l9492,554e" filled="f" stroked="t" strokecolor="black" strokeweight="0.58pt">
                <v:path arrowok="t"/>
              </v:shape>
            </v:group>
            <v:group id="_x0000_s1908" style="height:362;left:9907;position:absolute;top:191;width:2" coordorigin="9907,191" coordsize="2,362">
              <v:shape id="_x0000_s1909" style="height:362;left:9907;position:absolute;top:191;width:2" coordorigin="9907,191" coordsize="21600,362" path="m9907,191l9907,554e" filled="f" stroked="t" strokecolor="black" strokeweight="0.58pt">
                <v:path arrowok="t"/>
              </v:shape>
            </v:group>
          </v:group>
        </w:pic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spacing w:before="0" w:after="0" w:line="259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spacing w:before="20" w:after="0" w:line="262" w:lineRule="exact"/>
        <w:ind w:left="118" w:right="8949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910" style="height:19.18pt;margin-left:79.77pt;margin-top:7.11pt;mso-position-horizontal-relative:page;position:absolute;width:416.12pt;z-index:-251615232" coordorigin="1595,142" coordsize="8322,384">
            <v:group id="_x0000_s1911" style="height:2;left:1601;position:absolute;top:148;width:8311" coordorigin="1601,148" coordsize="8311,2">
              <v:shape id="_x0000_s1912" style="height:2;left:1601;position:absolute;top:148;width:8311" coordorigin="1601,148" coordsize="8311,21600" path="m1601,148l9912,148e" filled="f" stroked="t" strokecolor="black" strokeweight="0.58pt">
                <v:path arrowok="t"/>
              </v:shape>
            </v:group>
            <v:group id="_x0000_s1913" style="height:362;left:1606;position:absolute;top:153;width:2" coordorigin="1606,153" coordsize="2,362">
              <v:shape id="_x0000_s1914" style="height:362;left:1606;position:absolute;top:153;width:2" coordorigin="1606,153" coordsize="21600,362" path="m1606,153l1606,515e" filled="f" stroked="t" strokecolor="black" strokeweight="0.58pt">
                <v:path arrowok="t"/>
              </v:shape>
            </v:group>
            <v:group id="_x0000_s1915" style="height:2;left:1601;position:absolute;top:520;width:8311" coordorigin="1601,520" coordsize="8311,2">
              <v:shape id="_x0000_s1916" style="height:2;left:1601;position:absolute;top:520;width:8311" coordorigin="1601,520" coordsize="8311,21600" path="m1601,520l9912,520e" filled="f" stroked="t" strokecolor="black" strokeweight="0.58pt">
                <v:path arrowok="t"/>
              </v:shape>
            </v:group>
            <v:group id="_x0000_s1917" style="height:362;left:2021;position:absolute;top:153;width:2" coordorigin="2021,153" coordsize="2,362">
              <v:shape id="_x0000_s1918" style="height:362;left:2021;position:absolute;top:153;width:2" coordorigin="2021,153" coordsize="21600,362" path="m2021,153l2021,515e" filled="f" stroked="t" strokecolor="black" strokeweight="0.58pt">
                <v:path arrowok="t"/>
              </v:shape>
            </v:group>
            <v:group id="_x0000_s1919" style="height:362;left:2434;position:absolute;top:153;width:2" coordorigin="2434,153" coordsize="2,362">
              <v:shape id="_x0000_s1920" style="height:362;left:2434;position:absolute;top:153;width:2" coordorigin="2434,153" coordsize="21600,362" path="m2434,153l2434,515e" filled="f" stroked="t" strokecolor="black" strokeweight="0.58pt">
                <v:path arrowok="t"/>
              </v:shape>
            </v:group>
            <v:group id="_x0000_s1921" style="height:362;left:2849;position:absolute;top:153;width:2" coordorigin="2849,153" coordsize="2,362">
              <v:shape id="_x0000_s1922" style="height:362;left:2849;position:absolute;top:153;width:2" coordorigin="2849,153" coordsize="21600,362" path="m2849,153l2849,515e" filled="f" stroked="t" strokecolor="black" strokeweight="0.58pt">
                <v:path arrowok="t"/>
              </v:shape>
            </v:group>
            <v:group id="_x0000_s1923" style="height:362;left:3265;position:absolute;top:153;width:2" coordorigin="3265,153" coordsize="2,362">
              <v:shape id="_x0000_s1924" style="height:362;left:3265;position:absolute;top:153;width:2" coordorigin="3265,153" coordsize="21600,362" path="m3265,153l3265,515e" filled="f" stroked="t" strokecolor="black" strokeweight="0.58pt">
                <v:path arrowok="t"/>
              </v:shape>
            </v:group>
            <v:group id="_x0000_s1925" style="height:362;left:3680;position:absolute;top:153;width:2" coordorigin="3680,153" coordsize="2,362">
              <v:shape id="_x0000_s1926" style="height:362;left:3680;position:absolute;top:153;width:2" coordorigin="3680,153" coordsize="21600,362" path="m3680,153l3680,515e" filled="f" stroked="t" strokecolor="black" strokeweight="0.58pt">
                <v:path arrowok="t"/>
              </v:shape>
            </v:group>
            <v:group id="_x0000_s1927" style="height:362;left:4095;position:absolute;top:153;width:2" coordorigin="4095,153" coordsize="2,362">
              <v:shape id="_x0000_s1928" style="height:362;left:4095;position:absolute;top:153;width:2" coordorigin="4095,153" coordsize="21600,362" path="m4095,153l4095,515e" filled="f" stroked="t" strokecolor="black" strokeweight="0.58pt">
                <v:path arrowok="t"/>
              </v:shape>
            </v:group>
            <v:group id="_x0000_s1929" style="height:362;left:4511;position:absolute;top:153;width:2" coordorigin="4511,153" coordsize="2,362">
              <v:shape id="_x0000_s1930" style="height:362;left:4511;position:absolute;top:153;width:2" coordorigin="4511,153" coordsize="21600,362" path="m4511,153l4511,515e" filled="f" stroked="t" strokecolor="black" strokeweight="0.58pt">
                <v:path arrowok="t"/>
              </v:shape>
            </v:group>
            <v:group id="_x0000_s1931" style="height:362;left:4926;position:absolute;top:153;width:2" coordorigin="4926,153" coordsize="2,362">
              <v:shape id="_x0000_s1932" style="height:362;left:4926;position:absolute;top:153;width:2" coordorigin="4926,153" coordsize="21600,362" path="m4926,153l4926,515e" filled="f" stroked="t" strokecolor="black" strokeweight="0.58pt">
                <v:path arrowok="t"/>
              </v:shape>
            </v:group>
            <v:group id="_x0000_s1933" style="height:362;left:5341;position:absolute;top:153;width:2" coordorigin="5341,153" coordsize="2,362">
              <v:shape id="_x0000_s1934" style="height:362;left:5341;position:absolute;top:153;width:2" coordorigin="5341,153" coordsize="21600,362" path="m5341,153l5341,515e" filled="f" stroked="t" strokecolor="black" strokeweight="0.58pt">
                <v:path arrowok="t"/>
              </v:shape>
            </v:group>
            <v:group id="_x0000_s1935" style="height:362;left:5757;position:absolute;top:153;width:2" coordorigin="5757,153" coordsize="2,362">
              <v:shape id="_x0000_s1936" style="height:362;left:5757;position:absolute;top:153;width:2" coordorigin="5757,153" coordsize="21600,362" path="m5757,153l5757,515e" filled="f" stroked="t" strokecolor="black" strokeweight="0.58pt">
                <v:path arrowok="t"/>
              </v:shape>
            </v:group>
            <v:group id="_x0000_s1937" style="height:362;left:6169;position:absolute;top:153;width:2" coordorigin="6169,153" coordsize="2,362">
              <v:shape id="_x0000_s1938" style="height:362;left:6169;position:absolute;top:153;width:2" coordorigin="6169,153" coordsize="21600,362" path="m6169,153l6169,515e" filled="f" stroked="t" strokecolor="black" strokeweight="0.58pt">
                <v:path arrowok="t"/>
              </v:shape>
            </v:group>
            <v:group id="_x0000_s1939" style="height:362;left:6585;position:absolute;top:153;width:2" coordorigin="6585,153" coordsize="2,362">
              <v:shape id="_x0000_s1940" style="height:362;left:6585;position:absolute;top:153;width:2" coordorigin="6585,153" coordsize="21600,362" path="m6585,153l6585,515e" filled="f" stroked="t" strokecolor="black" strokeweight="0.58pt">
                <v:path arrowok="t"/>
              </v:shape>
            </v:group>
            <v:group id="_x0000_s1941" style="height:362;left:7000;position:absolute;top:153;width:2" coordorigin="7000,153" coordsize="2,362">
              <v:shape id="_x0000_s1942" style="height:362;left:7000;position:absolute;top:153;width:2" coordorigin="7000,153" coordsize="21600,362" path="m7000,153l7000,515e" filled="f" stroked="t" strokecolor="black" strokeweight="0.58pt">
                <v:path arrowok="t"/>
              </v:shape>
            </v:group>
            <v:group id="_x0000_s1943" style="height:362;left:7415;position:absolute;top:153;width:2" coordorigin="7415,153" coordsize="2,362">
              <v:shape id="_x0000_s1944" style="height:362;left:7415;position:absolute;top:153;width:2" coordorigin="7415,153" coordsize="21600,362" path="m7415,153l7415,515e" filled="f" stroked="t" strokecolor="black" strokeweight="0.58pt">
                <v:path arrowok="t"/>
              </v:shape>
            </v:group>
            <v:group id="_x0000_s1945" style="height:362;left:7831;position:absolute;top:153;width:2" coordorigin="7831,153" coordsize="2,362">
              <v:shape id="_x0000_s1946" style="height:362;left:7831;position:absolute;top:153;width:2" coordorigin="7831,153" coordsize="21600,362" path="m7831,153l7831,515e" filled="f" stroked="t" strokecolor="black" strokeweight="0.58pt">
                <v:path arrowok="t"/>
              </v:shape>
            </v:group>
            <v:group id="_x0000_s1947" style="height:362;left:8246;position:absolute;top:153;width:2" coordorigin="8246,153" coordsize="2,362">
              <v:shape id="_x0000_s1948" style="height:362;left:8246;position:absolute;top:153;width:2" coordorigin="8246,153" coordsize="21600,362" path="m8246,153l8246,515e" filled="f" stroked="t" strokecolor="black" strokeweight="0.58pt">
                <v:path arrowok="t"/>
              </v:shape>
            </v:group>
            <v:group id="_x0000_s1949" style="height:362;left:8661;position:absolute;top:153;width:2" coordorigin="8661,153" coordsize="2,362">
              <v:shape id="_x0000_s1950" style="height:362;left:8661;position:absolute;top:153;width:2" coordorigin="8661,153" coordsize="21600,362" path="m8661,153l8661,515e" filled="f" stroked="t" strokecolor="black" strokeweight="0.58pt">
                <v:path arrowok="t"/>
              </v:shape>
            </v:group>
            <v:group id="_x0000_s1951" style="height:362;left:9076;position:absolute;top:153;width:2" coordorigin="9076,153" coordsize="2,362">
              <v:shape id="_x0000_s1952" style="height:362;left:9076;position:absolute;top:153;width:2" coordorigin="9076,153" coordsize="21600,362" path="m9076,153l9076,515e" filled="f" stroked="t" strokecolor="black" strokeweight="0.58pt">
                <v:path arrowok="t"/>
              </v:shape>
            </v:group>
            <v:group id="_x0000_s1953" style="height:362;left:9492;position:absolute;top:153;width:2" coordorigin="9492,153" coordsize="2,362">
              <v:shape id="_x0000_s1954" style="height:362;left:9492;position:absolute;top:153;width:2" coordorigin="9492,153" coordsize="21600,362" path="m9492,153l9492,515e" filled="f" stroked="t" strokecolor="black" strokeweight="0.58pt">
                <v:path arrowok="t"/>
              </v:shape>
            </v:group>
            <v:group id="_x0000_s1955" style="height:362;left:9907;position:absolute;top:153;width:2" coordorigin="9907,153" coordsize="2,362">
              <v:shape id="_x0000_s1956" style="height:362;left:9907;position:absolute;top:153;width:2" coordorigin="9907,153" coordsize="21600,362" path="m9907,153l9907,515e" filled="f" stroked="t" strokecolor="black" strokeweight="0.58pt">
                <v:path arrowok="t"/>
              </v:shape>
            </v:group>
          </v:group>
        </w:pic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准</w:t>
      </w:r>
    </w:p>
    <w:p>
      <w:pPr>
        <w:spacing w:before="0" w:after="0" w:line="236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957" style="height:19.18pt;margin-left:79.77pt;margin-top:3.93pt;mso-position-horizontal-relative:page;position:absolute;width:416.12pt;z-index:-251614208" coordorigin="1595,79" coordsize="8322,384">
            <v:group id="_x0000_s1958" style="height:2;left:1601;position:absolute;top:84;width:8311" coordorigin="1601,84" coordsize="8311,2">
              <v:shape id="_x0000_s1959" style="height:2;left:1601;position:absolute;top:84;width:8311" coordorigin="1601,84" coordsize="8311,21600" path="m1601,84l9912,84e" filled="f" stroked="t" strokecolor="black" strokeweight="0.58pt">
                <v:path arrowok="t"/>
              </v:shape>
            </v:group>
            <v:group id="_x0000_s1960" style="height:362;left:1606;position:absolute;top:89;width:2" coordorigin="1606,89" coordsize="2,362">
              <v:shape id="_x0000_s1961" style="height:362;left:1606;position:absolute;top:89;width:2" coordorigin="1606,89" coordsize="21600,362" path="m1606,89l1606,452e" filled="f" stroked="t" strokecolor="black" strokeweight="0.58pt">
                <v:path arrowok="t"/>
              </v:shape>
            </v:group>
            <v:group id="_x0000_s1962" style="height:2;left:1601;position:absolute;top:456;width:8311" coordorigin="1601,456" coordsize="8311,2">
              <v:shape id="_x0000_s1963" style="height:2;left:1601;position:absolute;top:456;width:8311" coordorigin="1601,456" coordsize="8311,21600" path="m1601,456l9912,456e" filled="f" stroked="t" strokecolor="black" strokeweight="0.58pt">
                <v:path arrowok="t"/>
              </v:shape>
            </v:group>
            <v:group id="_x0000_s1964" style="height:362;left:2021;position:absolute;top:89;width:2" coordorigin="2021,89" coordsize="2,362">
              <v:shape id="_x0000_s1965" style="height:362;left:2021;position:absolute;top:89;width:2" coordorigin="2021,89" coordsize="21600,362" path="m2021,89l2021,452e" filled="f" stroked="t" strokecolor="black" strokeweight="0.58pt">
                <v:path arrowok="t"/>
              </v:shape>
            </v:group>
            <v:group id="_x0000_s1966" style="height:362;left:2434;position:absolute;top:89;width:2" coordorigin="2434,89" coordsize="2,362">
              <v:shape id="_x0000_s1967" style="height:362;left:2434;position:absolute;top:89;width:2" coordorigin="2434,89" coordsize="21600,362" path="m2434,89l2434,452e" filled="f" stroked="t" strokecolor="black" strokeweight="0.58pt">
                <v:path arrowok="t"/>
              </v:shape>
            </v:group>
            <v:group id="_x0000_s1968" style="height:362;left:2849;position:absolute;top:89;width:2" coordorigin="2849,89" coordsize="2,362">
              <v:shape id="_x0000_s1969" style="height:362;left:2849;position:absolute;top:89;width:2" coordorigin="2849,89" coordsize="21600,362" path="m2849,89l2849,452e" filled="f" stroked="t" strokecolor="black" strokeweight="0.58pt">
                <v:path arrowok="t"/>
              </v:shape>
            </v:group>
            <v:group id="_x0000_s1970" style="height:362;left:3265;position:absolute;top:89;width:2" coordorigin="3265,89" coordsize="2,362">
              <v:shape id="_x0000_s1971" style="height:362;left:3265;position:absolute;top:89;width:2" coordorigin="3265,89" coordsize="21600,362" path="m3265,89l3265,452e" filled="f" stroked="t" strokecolor="black" strokeweight="0.58pt">
                <v:path arrowok="t"/>
              </v:shape>
            </v:group>
            <v:group id="_x0000_s1972" style="height:362;left:3680;position:absolute;top:89;width:2" coordorigin="3680,89" coordsize="2,362">
              <v:shape id="_x0000_s1973" style="height:362;left:3680;position:absolute;top:89;width:2" coordorigin="3680,89" coordsize="21600,362" path="m3680,89l3680,452e" filled="f" stroked="t" strokecolor="black" strokeweight="0.58pt">
                <v:path arrowok="t"/>
              </v:shape>
            </v:group>
            <v:group id="_x0000_s1974" style="height:362;left:4095;position:absolute;top:89;width:2" coordorigin="4095,89" coordsize="2,362">
              <v:shape id="_x0000_s1975" style="height:362;left:4095;position:absolute;top:89;width:2" coordorigin="4095,89" coordsize="21600,362" path="m4095,89l4095,452e" filled="f" stroked="t" strokecolor="black" strokeweight="0.58pt">
                <v:path arrowok="t"/>
              </v:shape>
            </v:group>
            <v:group id="_x0000_s1976" style="height:362;left:4511;position:absolute;top:89;width:2" coordorigin="4511,89" coordsize="2,362">
              <v:shape id="_x0000_s1977" style="height:362;left:4511;position:absolute;top:89;width:2" coordorigin="4511,89" coordsize="21600,362" path="m4511,89l4511,452e" filled="f" stroked="t" strokecolor="black" strokeweight="0.58pt">
                <v:path arrowok="t"/>
              </v:shape>
            </v:group>
            <v:group id="_x0000_s1978" style="height:362;left:4926;position:absolute;top:89;width:2" coordorigin="4926,89" coordsize="2,362">
              <v:shape id="_x0000_s1979" style="height:362;left:4926;position:absolute;top:89;width:2" coordorigin="4926,89" coordsize="21600,362" path="m4926,89l4926,452e" filled="f" stroked="t" strokecolor="black" strokeweight="0.58pt">
                <v:path arrowok="t"/>
              </v:shape>
            </v:group>
            <v:group id="_x0000_s1980" style="height:362;left:5341;position:absolute;top:89;width:2" coordorigin="5341,89" coordsize="2,362">
              <v:shape id="_x0000_s1981" style="height:362;left:5341;position:absolute;top:89;width:2" coordorigin="5341,89" coordsize="21600,362" path="m5341,89l5341,452e" filled="f" stroked="t" strokecolor="black" strokeweight="0.58pt">
                <v:path arrowok="t"/>
              </v:shape>
            </v:group>
            <v:group id="_x0000_s1982" style="height:362;left:5757;position:absolute;top:89;width:2" coordorigin="5757,89" coordsize="2,362">
              <v:shape id="_x0000_s1983" style="height:362;left:5757;position:absolute;top:89;width:2" coordorigin="5757,89" coordsize="21600,362" path="m5757,89l5757,452e" filled="f" stroked="t" strokecolor="black" strokeweight="0.58pt">
                <v:path arrowok="t"/>
              </v:shape>
            </v:group>
            <v:group id="_x0000_s1984" style="height:362;left:6169;position:absolute;top:89;width:2" coordorigin="6169,89" coordsize="2,362">
              <v:shape id="_x0000_s1985" style="height:362;left:6169;position:absolute;top:89;width:2" coordorigin="6169,89" coordsize="21600,362" path="m6169,89l6169,452e" filled="f" stroked="t" strokecolor="black" strokeweight="0.58pt">
                <v:path arrowok="t"/>
              </v:shape>
            </v:group>
            <v:group id="_x0000_s1986" style="height:362;left:6585;position:absolute;top:89;width:2" coordorigin="6585,89" coordsize="2,362">
              <v:shape id="_x0000_s1987" style="height:362;left:6585;position:absolute;top:89;width:2" coordorigin="6585,89" coordsize="21600,362" path="m6585,89l6585,452e" filled="f" stroked="t" strokecolor="black" strokeweight="0.58pt">
                <v:path arrowok="t"/>
              </v:shape>
            </v:group>
            <v:group id="_x0000_s1988" style="height:362;left:7000;position:absolute;top:89;width:2" coordorigin="7000,89" coordsize="2,362">
              <v:shape id="_x0000_s1989" style="height:362;left:7000;position:absolute;top:89;width:2" coordorigin="7000,89" coordsize="21600,362" path="m7000,89l7000,452e" filled="f" stroked="t" strokecolor="black" strokeweight="0.58pt">
                <v:path arrowok="t"/>
              </v:shape>
            </v:group>
            <v:group id="_x0000_s1990" style="height:362;left:7415;position:absolute;top:89;width:2" coordorigin="7415,89" coordsize="2,362">
              <v:shape id="_x0000_s1991" style="height:362;left:7415;position:absolute;top:89;width:2" coordorigin="7415,89" coordsize="21600,362" path="m7415,89l7415,452e" filled="f" stroked="t" strokecolor="black" strokeweight="0.58pt">
                <v:path arrowok="t"/>
              </v:shape>
            </v:group>
            <v:group id="_x0000_s1992" style="height:362;left:7831;position:absolute;top:89;width:2" coordorigin="7831,89" coordsize="2,362">
              <v:shape id="_x0000_s1993" style="height:362;left:7831;position:absolute;top:89;width:2" coordorigin="7831,89" coordsize="21600,362" path="m7831,89l7831,452e" filled="f" stroked="t" strokecolor="black" strokeweight="0.58pt">
                <v:path arrowok="t"/>
              </v:shape>
            </v:group>
            <v:group id="_x0000_s1994" style="height:362;left:8246;position:absolute;top:89;width:2" coordorigin="8246,89" coordsize="2,362">
              <v:shape id="_x0000_s1995" style="height:362;left:8246;position:absolute;top:89;width:2" coordorigin="8246,89" coordsize="21600,362" path="m8246,89l8246,452e" filled="f" stroked="t" strokecolor="black" strokeweight="0.58pt">
                <v:path arrowok="t"/>
              </v:shape>
            </v:group>
            <v:group id="_x0000_s1996" style="height:362;left:8661;position:absolute;top:89;width:2" coordorigin="8661,89" coordsize="2,362">
              <v:shape id="_x0000_s1997" style="height:362;left:8661;position:absolute;top:89;width:2" coordorigin="8661,89" coordsize="21600,362" path="m8661,89l8661,452e" filled="f" stroked="t" strokecolor="black" strokeweight="0.58pt">
                <v:path arrowok="t"/>
              </v:shape>
            </v:group>
            <v:group id="_x0000_s1998" style="height:362;left:9076;position:absolute;top:89;width:2" coordorigin="9076,89" coordsize="2,362">
              <v:shape id="_x0000_s1999" style="height:362;left:9076;position:absolute;top:89;width:2" coordorigin="9076,89" coordsize="21600,362" path="m9076,89l9076,452e" filled="f" stroked="t" strokecolor="black" strokeweight="0.58pt">
                <v:path arrowok="t"/>
              </v:shape>
            </v:group>
            <v:group id="_x0000_s2000" style="height:362;left:9492;position:absolute;top:89;width:2" coordorigin="9492,89" coordsize="2,362">
              <v:shape id="_x0000_s2001" style="height:362;left:9492;position:absolute;top:89;width:2" coordorigin="9492,89" coordsize="21600,362" path="m9492,89l9492,452e" filled="f" stroked="t" strokecolor="black" strokeweight="0.58pt">
                <v:path arrowok="t"/>
              </v:shape>
            </v:group>
            <v:group id="_x0000_s2002" style="height:362;left:9907;position:absolute;top:89;width:2" coordorigin="9907,89" coordsize="2,362">
              <v:shape id="_x0000_s2003" style="height:362;left:9907;position:absolute;top:89;width:2" coordorigin="9907,89" coordsize="21600,362" path="m9907,89l9907,452e" filled="f" stroked="t" strokecolor="black" strokeweight="0.58pt">
                <v:path arrowok="t"/>
              </v:shape>
            </v:group>
          </v:group>
        </w:pic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spacing w:before="0" w:after="0" w:line="259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spacing w:before="0" w:after="0" w:line="262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2004" style="height:19.18pt;margin-left:79.77pt;margin-top:3.15pt;mso-position-horizontal-relative:page;position:absolute;width:416.12pt;z-index:-251613184" coordorigin="1595,63" coordsize="8322,384">
            <v:group id="_x0000_s2005" style="height:2;left:1601;position:absolute;top:69;width:8311" coordorigin="1601,69" coordsize="8311,2">
              <v:shape id="_x0000_s2006" style="height:2;left:1601;position:absolute;top:69;width:8311" coordorigin="1601,69" coordsize="8311,21600" path="m1601,69l9912,69e" filled="f" stroked="t" strokecolor="black" strokeweight="0.58pt">
                <v:path arrowok="t"/>
              </v:shape>
            </v:group>
            <v:group id="_x0000_s2007" style="height:362;left:1606;position:absolute;top:74;width:2" coordorigin="1606,74" coordsize="2,362">
              <v:shape id="_x0000_s2008" style="height:362;left:1606;position:absolute;top:74;width:2" coordorigin="1606,74" coordsize="21600,362" path="m1606,74l1606,436e" filled="f" stroked="t" strokecolor="black" strokeweight="0.58pt">
                <v:path arrowok="t"/>
              </v:shape>
            </v:group>
            <v:group id="_x0000_s2009" style="height:2;left:1601;position:absolute;top:441;width:8311" coordorigin="1601,441" coordsize="8311,2">
              <v:shape id="_x0000_s2010" style="height:2;left:1601;position:absolute;top:441;width:8311" coordorigin="1601,441" coordsize="8311,21600" path="m1601,441l9912,441e" filled="f" stroked="t" strokecolor="black" strokeweight="0.58pt">
                <v:path arrowok="t"/>
              </v:shape>
            </v:group>
            <v:group id="_x0000_s2011" style="height:362;left:2021;position:absolute;top:74;width:2" coordorigin="2021,74" coordsize="2,362">
              <v:shape id="_x0000_s2012" style="height:362;left:2021;position:absolute;top:74;width:2" coordorigin="2021,74" coordsize="21600,362" path="m2021,74l2021,436e" filled="f" stroked="t" strokecolor="black" strokeweight="0.58pt">
                <v:path arrowok="t"/>
              </v:shape>
            </v:group>
            <v:group id="_x0000_s2013" style="height:362;left:2434;position:absolute;top:74;width:2" coordorigin="2434,74" coordsize="2,362">
              <v:shape id="_x0000_s2014" style="height:362;left:2434;position:absolute;top:74;width:2" coordorigin="2434,74" coordsize="21600,362" path="m2434,74l2434,436e" filled="f" stroked="t" strokecolor="black" strokeweight="0.58pt">
                <v:path arrowok="t"/>
              </v:shape>
            </v:group>
            <v:group id="_x0000_s2015" style="height:362;left:2849;position:absolute;top:74;width:2" coordorigin="2849,74" coordsize="2,362">
              <v:shape id="_x0000_s2016" style="height:362;left:2849;position:absolute;top:74;width:2" coordorigin="2849,74" coordsize="21600,362" path="m2849,74l2849,436e" filled="f" stroked="t" strokecolor="black" strokeweight="0.58pt">
                <v:path arrowok="t"/>
              </v:shape>
            </v:group>
            <v:group id="_x0000_s2017" style="height:362;left:3265;position:absolute;top:74;width:2" coordorigin="3265,74" coordsize="2,362">
              <v:shape id="_x0000_s2018" style="height:362;left:3265;position:absolute;top:74;width:2" coordorigin="3265,74" coordsize="21600,362" path="m3265,74l3265,436e" filled="f" stroked="t" strokecolor="black" strokeweight="0.58pt">
                <v:path arrowok="t"/>
              </v:shape>
            </v:group>
            <v:group id="_x0000_s2019" style="height:362;left:3680;position:absolute;top:74;width:2" coordorigin="3680,74" coordsize="2,362">
              <v:shape id="_x0000_s2020" style="height:362;left:3680;position:absolute;top:74;width:2" coordorigin="3680,74" coordsize="21600,362" path="m3680,74l3680,436e" filled="f" stroked="t" strokecolor="black" strokeweight="0.58pt">
                <v:path arrowok="t"/>
              </v:shape>
            </v:group>
            <v:group id="_x0000_s2021" style="height:362;left:4095;position:absolute;top:74;width:2" coordorigin="4095,74" coordsize="2,362">
              <v:shape id="_x0000_s2022" style="height:362;left:4095;position:absolute;top:74;width:2" coordorigin="4095,74" coordsize="21600,362" path="m4095,74l4095,436e" filled="f" stroked="t" strokecolor="black" strokeweight="0.58pt">
                <v:path arrowok="t"/>
              </v:shape>
            </v:group>
            <v:group id="_x0000_s2023" style="height:362;left:4511;position:absolute;top:74;width:2" coordorigin="4511,74" coordsize="2,362">
              <v:shape id="_x0000_s2024" style="height:362;left:4511;position:absolute;top:74;width:2" coordorigin="4511,74" coordsize="21600,362" path="m4511,74l4511,436e" filled="f" stroked="t" strokecolor="black" strokeweight="0.58pt">
                <v:path arrowok="t"/>
              </v:shape>
            </v:group>
            <v:group id="_x0000_s2025" style="height:362;left:4926;position:absolute;top:74;width:2" coordorigin="4926,74" coordsize="2,362">
              <v:shape id="_x0000_s2026" style="height:362;left:4926;position:absolute;top:74;width:2" coordorigin="4926,74" coordsize="21600,362" path="m4926,74l4926,436e" filled="f" stroked="t" strokecolor="black" strokeweight="0.58pt">
                <v:path arrowok="t"/>
              </v:shape>
            </v:group>
            <v:group id="_x0000_s2027" style="height:362;left:5341;position:absolute;top:74;width:2" coordorigin="5341,74" coordsize="2,362">
              <v:shape id="_x0000_s2028" style="height:362;left:5341;position:absolute;top:74;width:2" coordorigin="5341,74" coordsize="21600,362" path="m5341,74l5341,436e" filled="f" stroked="t" strokecolor="black" strokeweight="0.58pt">
                <v:path arrowok="t"/>
              </v:shape>
            </v:group>
            <v:group id="_x0000_s2029" style="height:362;left:5757;position:absolute;top:74;width:2" coordorigin="5757,74" coordsize="2,362">
              <v:shape id="_x0000_s2030" style="height:362;left:5757;position:absolute;top:74;width:2" coordorigin="5757,74" coordsize="21600,362" path="m5757,74l5757,436e" filled="f" stroked="t" strokecolor="black" strokeweight="0.58pt">
                <v:path arrowok="t"/>
              </v:shape>
            </v:group>
            <v:group id="_x0000_s2031" style="height:362;left:6169;position:absolute;top:74;width:2" coordorigin="6169,74" coordsize="2,362">
              <v:shape id="_x0000_s2032" style="height:362;left:6169;position:absolute;top:74;width:2" coordorigin="6169,74" coordsize="21600,362" path="m6169,74l6169,436e" filled="f" stroked="t" strokecolor="black" strokeweight="0.58pt">
                <v:path arrowok="t"/>
              </v:shape>
            </v:group>
            <v:group id="_x0000_s2033" style="height:362;left:6585;position:absolute;top:74;width:2" coordorigin="6585,74" coordsize="2,362">
              <v:shape id="_x0000_s2034" style="height:362;left:6585;position:absolute;top:74;width:2" coordorigin="6585,74" coordsize="21600,362" path="m6585,74l6585,436e" filled="f" stroked="t" strokecolor="black" strokeweight="0.58pt">
                <v:path arrowok="t"/>
              </v:shape>
            </v:group>
            <v:group id="_x0000_s2035" style="height:362;left:7000;position:absolute;top:74;width:2" coordorigin="7000,74" coordsize="2,362">
              <v:shape id="_x0000_s2036" style="height:362;left:7000;position:absolute;top:74;width:2" coordorigin="7000,74" coordsize="21600,362" path="m7000,74l7000,436e" filled="f" stroked="t" strokecolor="black" strokeweight="0.58pt">
                <v:path arrowok="t"/>
              </v:shape>
            </v:group>
            <v:group id="_x0000_s2037" style="height:362;left:7415;position:absolute;top:74;width:2" coordorigin="7415,74" coordsize="2,362">
              <v:shape id="_x0000_s2038" style="height:362;left:7415;position:absolute;top:74;width:2" coordorigin="7415,74" coordsize="21600,362" path="m7415,74l7415,436e" filled="f" stroked="t" strokecolor="black" strokeweight="0.58pt">
                <v:path arrowok="t"/>
              </v:shape>
            </v:group>
            <v:group id="_x0000_s2039" style="height:362;left:7831;position:absolute;top:74;width:2" coordorigin="7831,74" coordsize="2,362">
              <v:shape id="_x0000_s2040" style="height:362;left:7831;position:absolute;top:74;width:2" coordorigin="7831,74" coordsize="21600,362" path="m7831,74l7831,436e" filled="f" stroked="t" strokecolor="black" strokeweight="0.58pt">
                <v:path arrowok="t"/>
              </v:shape>
            </v:group>
            <v:group id="_x0000_s2041" style="height:362;left:8246;position:absolute;top:74;width:2" coordorigin="8246,74" coordsize="2,362">
              <v:shape id="_x0000_s2042" style="height:362;left:8246;position:absolute;top:74;width:2" coordorigin="8246,74" coordsize="21600,362" path="m8246,74l8246,436e" filled="f" stroked="t" strokecolor="black" strokeweight="0.58pt">
                <v:path arrowok="t"/>
              </v:shape>
            </v:group>
            <v:group id="_x0000_s2043" style="height:362;left:8661;position:absolute;top:74;width:2" coordorigin="8661,74" coordsize="2,362">
              <v:shape id="_x0000_s2044" style="height:362;left:8661;position:absolute;top:74;width:2" coordorigin="8661,74" coordsize="21600,362" path="m8661,74l8661,436e" filled="f" stroked="t" strokecolor="black" strokeweight="0.58pt">
                <v:path arrowok="t"/>
              </v:shape>
            </v:group>
            <v:group id="_x0000_s2045" style="height:362;left:9076;position:absolute;top:74;width:2" coordorigin="9076,74" coordsize="2,362">
              <v:shape id="_x0000_s2046" style="height:362;left:9076;position:absolute;top:74;width:2" coordorigin="9076,74" coordsize="21600,362" path="m9076,74l9076,436e" filled="f" stroked="t" strokecolor="black" strokeweight="0.58pt">
                <v:path arrowok="t"/>
              </v:shape>
            </v:group>
            <v:group id="_x0000_s2047" style="height:362;left:9492;position:absolute;top:74;width:2" coordorigin="9492,74" coordsize="2,362">
              <v:shape id="_x0000_s2048" style="height:362;left:9492;position:absolute;top:74;width:2" coordorigin="9492,74" coordsize="21600,362" path="m9492,74l9492,436e" filled="f" stroked="t" strokecolor="black" strokeweight="0.58pt">
                <v:path arrowok="t"/>
              </v:shape>
            </v:group>
            <v:group id="_x0000_s2049" style="height:362;left:9907;position:absolute;top:74;width:2" coordorigin="9907,74" coordsize="2,362">
              <v:shape id="_x0000_s2050" style="height:362;left:9907;position:absolute;top:74;width:2" coordorigin="9907,74" coordsize="21600,362" path="m9907,74l9907,436e" filled="f" stroked="t" strokecolor="black" strokeweight="0.58pt">
                <v:path arrowok="t"/>
              </v:shape>
            </v:group>
          </v:group>
        </w:pic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spacing w:before="0" w:after="0" w:line="259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spacing w:before="24" w:after="0" w:line="260" w:lineRule="exact"/>
        <w:ind w:left="118" w:right="8949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2051" style="height:19.18pt;margin-left:79.77pt;margin-top:1.11pt;mso-position-horizontal-relative:page;position:absolute;width:416.12pt;z-index:-251612160" coordorigin="1595,22" coordsize="8322,384">
            <v:group id="_x0000_s2052" style="height:2;left:1601;position:absolute;top:28;width:8311" coordorigin="1601,28" coordsize="8311,2">
              <v:shape id="_x0000_s2053" style="height:2;left:1601;position:absolute;top:28;width:8311" coordorigin="1601,28" coordsize="8311,21600" path="m1601,28l9912,28e" filled="f" stroked="t" strokecolor="black" strokeweight="0.58pt">
                <v:path arrowok="t"/>
              </v:shape>
            </v:group>
            <v:group id="_x0000_s2054" style="height:362;left:1606;position:absolute;top:33;width:2" coordorigin="1606,33" coordsize="2,362">
              <v:shape id="_x0000_s2055" style="height:362;left:1606;position:absolute;top:33;width:2" coordorigin="1606,33" coordsize="21600,362" path="m1606,33l1606,395e" filled="f" stroked="t" strokecolor="black" strokeweight="0.58pt">
                <v:path arrowok="t"/>
              </v:shape>
            </v:group>
            <v:group id="_x0000_s2056" style="height:2;left:1601;position:absolute;top:400;width:8311" coordorigin="1601,400" coordsize="8311,2">
              <v:shape id="_x0000_s2057" style="height:2;left:1601;position:absolute;top:400;width:8311" coordorigin="1601,400" coordsize="8311,21600" path="m1601,400l9912,400e" filled="f" stroked="t" strokecolor="black" strokeweight="0.58pt">
                <v:path arrowok="t"/>
              </v:shape>
            </v:group>
            <v:group id="_x0000_s2058" style="height:362;left:2021;position:absolute;top:33;width:2" coordorigin="2021,33" coordsize="2,362">
              <v:shape id="_x0000_s2059" style="height:362;left:2021;position:absolute;top:33;width:2" coordorigin="2021,33" coordsize="21600,362" path="m2021,33l2021,395e" filled="f" stroked="t" strokecolor="black" strokeweight="0.58pt">
                <v:path arrowok="t"/>
              </v:shape>
            </v:group>
            <v:group id="_x0000_s2060" style="height:362;left:2434;position:absolute;top:33;width:2" coordorigin="2434,33" coordsize="2,362">
              <v:shape id="_x0000_s2061" style="height:362;left:2434;position:absolute;top:33;width:2" coordorigin="2434,33" coordsize="21600,362" path="m2434,33l2434,395e" filled="f" stroked="t" strokecolor="black" strokeweight="0.58pt">
                <v:path arrowok="t"/>
              </v:shape>
            </v:group>
            <v:group id="_x0000_s2062" style="height:362;left:2849;position:absolute;top:33;width:2" coordorigin="2849,33" coordsize="2,362">
              <v:shape id="_x0000_s2063" style="height:362;left:2849;position:absolute;top:33;width:2" coordorigin="2849,33" coordsize="21600,362" path="m2849,33l2849,395e" filled="f" stroked="t" strokecolor="black" strokeweight="0.58pt">
                <v:path arrowok="t"/>
              </v:shape>
            </v:group>
            <v:group id="_x0000_s2064" style="height:362;left:3265;position:absolute;top:33;width:2" coordorigin="3265,33" coordsize="2,362">
              <v:shape id="_x0000_s2065" style="height:362;left:3265;position:absolute;top:33;width:2" coordorigin="3265,33" coordsize="21600,362" path="m3265,33l3265,395e" filled="f" stroked="t" strokecolor="black" strokeweight="0.58pt">
                <v:path arrowok="t"/>
              </v:shape>
            </v:group>
            <v:group id="_x0000_s2066" style="height:362;left:3680;position:absolute;top:33;width:2" coordorigin="3680,33" coordsize="2,362">
              <v:shape id="_x0000_s2067" style="height:362;left:3680;position:absolute;top:33;width:2" coordorigin="3680,33" coordsize="21600,362" path="m3680,33l3680,395e" filled="f" stroked="t" strokecolor="black" strokeweight="0.58pt">
                <v:path arrowok="t"/>
              </v:shape>
            </v:group>
            <v:group id="_x0000_s2068" style="height:362;left:4095;position:absolute;top:33;width:2" coordorigin="4095,33" coordsize="2,362">
              <v:shape id="_x0000_s2069" style="height:362;left:4095;position:absolute;top:33;width:2" coordorigin="4095,33" coordsize="21600,362" path="m4095,33l4095,395e" filled="f" stroked="t" strokecolor="black" strokeweight="0.58pt">
                <v:path arrowok="t"/>
              </v:shape>
            </v:group>
            <v:group id="_x0000_s2070" style="height:362;left:4511;position:absolute;top:33;width:2" coordorigin="4511,33" coordsize="2,362">
              <v:shape id="_x0000_s2071" style="height:362;left:4511;position:absolute;top:33;width:2" coordorigin="4511,33" coordsize="21600,362" path="m4511,33l4511,395e" filled="f" stroked="t" strokecolor="black" strokeweight="0.58pt">
                <v:path arrowok="t"/>
              </v:shape>
            </v:group>
            <v:group id="_x0000_s2072" style="height:362;left:4926;position:absolute;top:33;width:2" coordorigin="4926,33" coordsize="2,362">
              <v:shape id="_x0000_s2073" style="height:362;left:4926;position:absolute;top:33;width:2" coordorigin="4926,33" coordsize="21600,362" path="m4926,33l4926,395e" filled="f" stroked="t" strokecolor="black" strokeweight="0.58pt">
                <v:path arrowok="t"/>
              </v:shape>
            </v:group>
            <v:group id="_x0000_s2074" style="height:362;left:5341;position:absolute;top:33;width:2" coordorigin="5341,33" coordsize="2,362">
              <v:shape id="_x0000_s2075" style="height:362;left:5341;position:absolute;top:33;width:2" coordorigin="5341,33" coordsize="21600,362" path="m5341,33l5341,395e" filled="f" stroked="t" strokecolor="black" strokeweight="0.58pt">
                <v:path arrowok="t"/>
              </v:shape>
            </v:group>
            <v:group id="_x0000_s2076" style="height:362;left:5757;position:absolute;top:33;width:2" coordorigin="5757,33" coordsize="2,362">
              <v:shape id="_x0000_s2077" style="height:362;left:5757;position:absolute;top:33;width:2" coordorigin="5757,33" coordsize="21600,362" path="m5757,33l5757,395e" filled="f" stroked="t" strokecolor="black" strokeweight="0.58pt">
                <v:path arrowok="t"/>
              </v:shape>
            </v:group>
            <v:group id="_x0000_s2078" style="height:362;left:6169;position:absolute;top:33;width:2" coordorigin="6169,33" coordsize="2,362">
              <v:shape id="_x0000_s2079" style="height:362;left:6169;position:absolute;top:33;width:2" coordorigin="6169,33" coordsize="21600,362" path="m6169,33l6169,395e" filled="f" stroked="t" strokecolor="black" strokeweight="0.58pt">
                <v:path arrowok="t"/>
              </v:shape>
            </v:group>
            <v:group id="_x0000_s2080" style="height:362;left:6585;position:absolute;top:33;width:2" coordorigin="6585,33" coordsize="2,362">
              <v:shape id="_x0000_s2081" style="height:362;left:6585;position:absolute;top:33;width:2" coordorigin="6585,33" coordsize="21600,362" path="m6585,33l6585,395e" filled="f" stroked="t" strokecolor="black" strokeweight="0.58pt">
                <v:path arrowok="t"/>
              </v:shape>
            </v:group>
            <v:group id="_x0000_s2082" style="height:362;left:7000;position:absolute;top:33;width:2" coordorigin="7000,33" coordsize="2,362">
              <v:shape id="_x0000_s2083" style="height:362;left:7000;position:absolute;top:33;width:2" coordorigin="7000,33" coordsize="21600,362" path="m7000,33l7000,395e" filled="f" stroked="t" strokecolor="black" strokeweight="0.58pt">
                <v:path arrowok="t"/>
              </v:shape>
            </v:group>
            <v:group id="_x0000_s2084" style="height:362;left:7415;position:absolute;top:33;width:2" coordorigin="7415,33" coordsize="2,362">
              <v:shape id="_x0000_s2085" style="height:362;left:7415;position:absolute;top:33;width:2" coordorigin="7415,33" coordsize="21600,362" path="m7415,33l7415,395e" filled="f" stroked="t" strokecolor="black" strokeweight="0.58pt">
                <v:path arrowok="t"/>
              </v:shape>
            </v:group>
            <v:group id="_x0000_s2086" style="height:362;left:7831;position:absolute;top:33;width:2" coordorigin="7831,33" coordsize="2,362">
              <v:shape id="_x0000_s2087" style="height:362;left:7831;position:absolute;top:33;width:2" coordorigin="7831,33" coordsize="21600,362" path="m7831,33l7831,395e" filled="f" stroked="t" strokecolor="black" strokeweight="0.58pt">
                <v:path arrowok="t"/>
              </v:shape>
            </v:group>
            <v:group id="_x0000_s2088" style="height:362;left:8246;position:absolute;top:33;width:2" coordorigin="8246,33" coordsize="2,362">
              <v:shape id="_x0000_s2089" style="height:362;left:8246;position:absolute;top:33;width:2" coordorigin="8246,33" coordsize="21600,362" path="m8246,33l8246,395e" filled="f" stroked="t" strokecolor="black" strokeweight="0.58pt">
                <v:path arrowok="t"/>
              </v:shape>
            </v:group>
            <v:group id="_x0000_s2090" style="height:362;left:8661;position:absolute;top:33;width:2" coordorigin="8661,33" coordsize="2,362">
              <v:shape id="_x0000_s2091" style="height:362;left:8661;position:absolute;top:33;width:2" coordorigin="8661,33" coordsize="21600,362" path="m8661,33l8661,395e" filled="f" stroked="t" strokecolor="black" strokeweight="0.58pt">
                <v:path arrowok="t"/>
              </v:shape>
            </v:group>
            <v:group id="_x0000_s2092" style="height:362;left:9076;position:absolute;top:33;width:2" coordorigin="9076,33" coordsize="2,362">
              <v:shape id="_x0000_s2093" style="height:362;left:9076;position:absolute;top:33;width:2" coordorigin="9076,33" coordsize="21600,362" path="m9076,33l9076,395e" filled="f" stroked="t" strokecolor="black" strokeweight="0.58pt">
                <v:path arrowok="t"/>
              </v:shape>
            </v:group>
            <v:group id="_x0000_s2094" style="height:362;left:9492;position:absolute;top:33;width:2" coordorigin="9492,33" coordsize="2,362">
              <v:shape id="_x0000_s2095" style="height:362;left:9492;position:absolute;top:33;width:2" coordorigin="9492,33" coordsize="21600,362" path="m9492,33l9492,395e" filled="f" stroked="t" strokecolor="black" strokeweight="0.58pt">
                <v:path arrowok="t"/>
              </v:shape>
            </v:group>
            <v:group id="_x0000_s2096" style="height:362;left:9907;position:absolute;top:33;width:2" coordorigin="9907,33" coordsize="2,362">
              <v:shape id="_x0000_s2097" style="height:362;left:9907;position:absolute;top:33;width:2" coordorigin="9907,33" coordsize="21600,362" path="m9907,33l9907,395e" filled="f" stroked="t" strokecolor="black" strokeweight="0.58pt">
                <v:path arrowok="t"/>
              </v:shape>
            </v:group>
          </v:group>
        </w:pict>
      </w:r>
      <w:r>
        <w:pict>
          <v:group id="_x0000_s2098" style="height:19.2pt;margin-left:79.77pt;margin-top:25.11pt;mso-position-horizontal-relative:page;position:absolute;width:416.12pt;z-index:-251611136" coordorigin="1595,502" coordsize="8322,384">
            <v:group id="_x0000_s2099" style="height:2;left:1601;position:absolute;top:508;width:8311" coordorigin="1601,508" coordsize="8311,2">
              <v:shape id="_x0000_s2100" style="height:2;left:1601;position:absolute;top:508;width:8311" coordorigin="1601,508" coordsize="8311,21600" path="m1601,508l9912,508e" filled="f" stroked="t" strokecolor="black" strokeweight="0.58pt">
                <v:path arrowok="t"/>
              </v:shape>
            </v:group>
            <v:group id="_x0000_s2101" style="height:363;left:1606;position:absolute;top:513;width:2" coordorigin="1606,513" coordsize="2,363">
              <v:shape id="_x0000_s2102" style="height:363;left:1606;position:absolute;top:513;width:2" coordorigin="1606,513" coordsize="21600,363" path="m1606,513l1606,876e" filled="f" stroked="t" strokecolor="black" strokeweight="0.58pt">
                <v:path arrowok="t"/>
              </v:shape>
            </v:group>
            <v:group id="_x0000_s2103" style="height:2;left:1601;position:absolute;top:880;width:8311" coordorigin="1601,880" coordsize="8311,2">
              <v:shape id="_x0000_s2104" style="height:2;left:1601;position:absolute;top:880;width:8311" coordorigin="1601,880" coordsize="8311,21600" path="m1601,880l9912,880e" filled="f" stroked="t" strokecolor="black" strokeweight="0.58pt">
                <v:path arrowok="t"/>
              </v:shape>
            </v:group>
            <v:group id="_x0000_s2105" style="height:363;left:2021;position:absolute;top:513;width:2" coordorigin="2021,513" coordsize="2,363">
              <v:shape id="_x0000_s2106" style="height:363;left:2021;position:absolute;top:513;width:2" coordorigin="2021,513" coordsize="21600,363" path="m2021,513l2021,876e" filled="f" stroked="t" strokecolor="black" strokeweight="0.58pt">
                <v:path arrowok="t"/>
              </v:shape>
            </v:group>
            <v:group id="_x0000_s2107" style="height:363;left:2434;position:absolute;top:513;width:2" coordorigin="2434,513" coordsize="2,363">
              <v:shape id="_x0000_s2108" style="height:363;left:2434;position:absolute;top:513;width:2" coordorigin="2434,513" coordsize="21600,363" path="m2434,513l2434,876e" filled="f" stroked="t" strokecolor="black" strokeweight="0.58pt">
                <v:path arrowok="t"/>
              </v:shape>
            </v:group>
            <v:group id="_x0000_s2109" style="height:363;left:2849;position:absolute;top:513;width:2" coordorigin="2849,513" coordsize="2,363">
              <v:shape id="_x0000_s2110" style="height:363;left:2849;position:absolute;top:513;width:2" coordorigin="2849,513" coordsize="21600,363" path="m2849,513l2849,876e" filled="f" stroked="t" strokecolor="black" strokeweight="0.58pt">
                <v:path arrowok="t"/>
              </v:shape>
            </v:group>
            <v:group id="_x0000_s2111" style="height:363;left:3265;position:absolute;top:513;width:2" coordorigin="3265,513" coordsize="2,363">
              <v:shape id="_x0000_s2112" style="height:363;left:3265;position:absolute;top:513;width:2" coordorigin="3265,513" coordsize="21600,363" path="m3265,513l3265,876e" filled="f" stroked="t" strokecolor="black" strokeweight="0.58pt">
                <v:path arrowok="t"/>
              </v:shape>
            </v:group>
            <v:group id="_x0000_s2113" style="height:363;left:3680;position:absolute;top:513;width:2" coordorigin="3680,513" coordsize="2,363">
              <v:shape id="_x0000_s2114" style="height:363;left:3680;position:absolute;top:513;width:2" coordorigin="3680,513" coordsize="21600,363" path="m3680,513l3680,876e" filled="f" stroked="t" strokecolor="black" strokeweight="0.58pt">
                <v:path arrowok="t"/>
              </v:shape>
            </v:group>
            <v:group id="_x0000_s2115" style="height:363;left:4095;position:absolute;top:513;width:2" coordorigin="4095,513" coordsize="2,363">
              <v:shape id="_x0000_s2116" style="height:363;left:4095;position:absolute;top:513;width:2" coordorigin="4095,513" coordsize="21600,363" path="m4095,513l4095,876e" filled="f" stroked="t" strokecolor="black" strokeweight="0.58pt">
                <v:path arrowok="t"/>
              </v:shape>
            </v:group>
            <v:group id="_x0000_s2117" style="height:363;left:4511;position:absolute;top:513;width:2" coordorigin="4511,513" coordsize="2,363">
              <v:shape id="_x0000_s2118" style="height:363;left:4511;position:absolute;top:513;width:2" coordorigin="4511,513" coordsize="21600,363" path="m4511,513l4511,876e" filled="f" stroked="t" strokecolor="black" strokeweight="0.58pt">
                <v:path arrowok="t"/>
              </v:shape>
            </v:group>
            <v:group id="_x0000_s2119" style="height:363;left:4926;position:absolute;top:513;width:2" coordorigin="4926,513" coordsize="2,363">
              <v:shape id="_x0000_s2120" style="height:363;left:4926;position:absolute;top:513;width:2" coordorigin="4926,513" coordsize="21600,363" path="m4926,513l4926,876e" filled="f" stroked="t" strokecolor="black" strokeweight="0.58pt">
                <v:path arrowok="t"/>
              </v:shape>
            </v:group>
            <v:group id="_x0000_s2121" style="height:363;left:5341;position:absolute;top:513;width:2" coordorigin="5341,513" coordsize="2,363">
              <v:shape id="_x0000_s2122" style="height:363;left:5341;position:absolute;top:513;width:2" coordorigin="5341,513" coordsize="21600,363" path="m5341,513l5341,876e" filled="f" stroked="t" strokecolor="black" strokeweight="0.58pt">
                <v:path arrowok="t"/>
              </v:shape>
            </v:group>
            <v:group id="_x0000_s2123" style="height:363;left:5757;position:absolute;top:513;width:2" coordorigin="5757,513" coordsize="2,363">
              <v:shape id="_x0000_s2124" style="height:363;left:5757;position:absolute;top:513;width:2" coordorigin="5757,513" coordsize="21600,363" path="m5757,513l5757,876e" filled="f" stroked="t" strokecolor="black" strokeweight="0.58pt">
                <v:path arrowok="t"/>
              </v:shape>
            </v:group>
            <v:group id="_x0000_s2125" style="height:363;left:6169;position:absolute;top:513;width:2" coordorigin="6169,513" coordsize="2,363">
              <v:shape id="_x0000_s2126" style="height:363;left:6169;position:absolute;top:513;width:2" coordorigin="6169,513" coordsize="21600,363" path="m6169,513l6169,876e" filled="f" stroked="t" strokecolor="black" strokeweight="0.58pt">
                <v:path arrowok="t"/>
              </v:shape>
            </v:group>
            <v:group id="_x0000_s2127" style="height:363;left:6585;position:absolute;top:513;width:2" coordorigin="6585,513" coordsize="2,363">
              <v:shape id="_x0000_s2128" style="height:363;left:6585;position:absolute;top:513;width:2" coordorigin="6585,513" coordsize="21600,363" path="m6585,513l6585,876e" filled="f" stroked="t" strokecolor="black" strokeweight="0.58pt">
                <v:path arrowok="t"/>
              </v:shape>
            </v:group>
            <v:group id="_x0000_s2129" style="height:363;left:7000;position:absolute;top:513;width:2" coordorigin="7000,513" coordsize="2,363">
              <v:shape id="_x0000_s2130" style="height:363;left:7000;position:absolute;top:513;width:2" coordorigin="7000,513" coordsize="21600,363" path="m7000,513l7000,876e" filled="f" stroked="t" strokecolor="black" strokeweight="0.58pt">
                <v:path arrowok="t"/>
              </v:shape>
            </v:group>
            <v:group id="_x0000_s2131" style="height:363;left:7415;position:absolute;top:513;width:2" coordorigin="7415,513" coordsize="2,363">
              <v:shape id="_x0000_s2132" style="height:363;left:7415;position:absolute;top:513;width:2" coordorigin="7415,513" coordsize="21600,363" path="m7415,513l7415,876e" filled="f" stroked="t" strokecolor="black" strokeweight="0.58pt">
                <v:path arrowok="t"/>
              </v:shape>
            </v:group>
            <v:group id="_x0000_s2133" style="height:363;left:7831;position:absolute;top:513;width:2" coordorigin="7831,513" coordsize="2,363">
              <v:shape id="_x0000_s2134" style="height:363;left:7831;position:absolute;top:513;width:2" coordorigin="7831,513" coordsize="21600,363" path="m7831,513l7831,876e" filled="f" stroked="t" strokecolor="black" strokeweight="0.58pt">
                <v:path arrowok="t"/>
              </v:shape>
            </v:group>
            <v:group id="_x0000_s2135" style="height:363;left:8246;position:absolute;top:513;width:2" coordorigin="8246,513" coordsize="2,363">
              <v:shape id="_x0000_s2136" style="height:363;left:8246;position:absolute;top:513;width:2" coordorigin="8246,513" coordsize="21600,363" path="m8246,513l8246,876e" filled="f" stroked="t" strokecolor="black" strokeweight="0.58pt">
                <v:path arrowok="t"/>
              </v:shape>
            </v:group>
            <v:group id="_x0000_s2137" style="height:363;left:8661;position:absolute;top:513;width:2" coordorigin="8661,513" coordsize="2,363">
              <v:shape id="_x0000_s2138" style="height:363;left:8661;position:absolute;top:513;width:2" coordorigin="8661,513" coordsize="21600,363" path="m8661,513l8661,876e" filled="f" stroked="t" strokecolor="black" strokeweight="0.58pt">
                <v:path arrowok="t"/>
              </v:shape>
            </v:group>
            <v:group id="_x0000_s2139" style="height:363;left:9076;position:absolute;top:513;width:2" coordorigin="9076,513" coordsize="2,363">
              <v:shape id="_x0000_s2140" style="height:363;left:9076;position:absolute;top:513;width:2" coordorigin="9076,513" coordsize="21600,363" path="m9076,513l9076,876e" filled="f" stroked="t" strokecolor="black" strokeweight="0.58pt">
                <v:path arrowok="t"/>
              </v:shape>
            </v:group>
            <v:group id="_x0000_s2141" style="height:363;left:9492;position:absolute;top:513;width:2" coordorigin="9492,513" coordsize="2,363">
              <v:shape id="_x0000_s2142" style="height:363;left:9492;position:absolute;top:513;width:2" coordorigin="9492,513" coordsize="21600,363" path="m9492,513l9492,876e" filled="f" stroked="t" strokecolor="black" strokeweight="0.58pt">
                <v:path arrowok="t"/>
              </v:shape>
            </v:group>
            <v:group id="_x0000_s2143" style="height:363;left:9907;position:absolute;top:513;width:2" coordorigin="9907,513" coordsize="2,363">
              <v:shape id="_x0000_s2144" style="height:363;left:9907;position:absolute;top:513;width:2" coordorigin="9907,513" coordsize="21600,363" path="m9907,513l9907,876e" filled="f" stroked="t" strokecolor="black" strokeweight="0.58pt">
                <v:path arrowok="t"/>
              </v:shape>
            </v:group>
          </v:group>
        </w:pic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答</w:t>
      </w:r>
    </w:p>
    <w:p>
      <w:pPr>
        <w:spacing w:before="0" w:after="0" w:line="237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tabs>
          <w:tab w:val="left" w:pos="4660"/>
        </w:tabs>
        <w:spacing w:before="0" w:after="0" w:line="339" w:lineRule="exact"/>
        <w:ind w:left="118" w:right="-20"/>
        <w:jc w:val="lef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…</w:t>
        <w:tab/>
      </w:r>
      <w:r>
        <w:rPr>
          <w:rFonts w:ascii="Times New Roman" w:eastAsia="Times New Roman" w:hAnsi="Times New Roman" w:cs="Times New Roman"/>
          <w:spacing w:val="0"/>
          <w:w w:val="100"/>
          <w:position w:val="-5"/>
          <w:sz w:val="18"/>
          <w:szCs w:val="18"/>
        </w:rPr>
        <w:t>9</w:t>
      </w:r>
    </w:p>
    <w:p>
      <w:pPr>
        <w:spacing w:before="0" w:after="0" w:line="182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…</w:t>
      </w:r>
    </w:p>
    <w:p>
      <w:pPr>
        <w:spacing w:before="0" w:after="0" w:line="259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spacing w:before="0" w:after="0" w:line="262" w:lineRule="exact"/>
        <w:ind w:left="11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…</w:t>
      </w:r>
    </w:p>
    <w:p>
      <w:pPr>
        <w:spacing w:after="0" w:line="262" w:lineRule="exact"/>
        <w:jc w:val="left"/>
        <w:rPr>
          <w:rFonts w:ascii="宋体" w:eastAsia="宋体" w:hAnsi="宋体" w:cs="宋体"/>
          <w:sz w:val="21"/>
          <w:szCs w:val="21"/>
        </w:rPr>
        <w:sectPr>
          <w:footerReference w:type="default" r:id="rId8"/>
          <w:pgSz w:w="11180" w:h="15500"/>
          <w:pgMar w:top="1140" w:right="960" w:bottom="280" w:left="860" w:header="0" w:footer="0"/>
          <w:cols w:space="720"/>
        </w:sectPr>
      </w:pPr>
    </w:p>
    <w:p>
      <w:pPr>
        <w:spacing w:before="8" w:after="0" w:line="180" w:lineRule="exact"/>
        <w:jc w:val="left"/>
        <w:rPr>
          <w:sz w:val="18"/>
          <w:szCs w:val="18"/>
        </w:rPr>
      </w:pPr>
      <w:r>
        <w:pict>
          <v:group id="_x0000_s2145" style="height:21pt;margin-left:62.25pt;margin-top:65.47pt;mso-position-horizontal-relative:page;mso-position-vertical-relative:page;position:absolute;width:416.1pt;z-index:-251607040" coordorigin="1245,1309" coordsize="8322,420">
            <v:group id="_x0000_s2146" style="height:2;left:1251;position:absolute;top:1315;width:8310" coordorigin="1251,1315" coordsize="8310,2">
              <v:shape id="_x0000_s2147" style="height:2;left:1251;position:absolute;top:1315;width:8310" coordorigin="1251,1315" coordsize="8310,21600" path="m1251,1315l9561,1315e" filled="f" stroked="t" strokecolor="black" strokeweight="0.58pt">
                <v:path arrowok="t"/>
              </v:shape>
            </v:group>
            <v:group id="_x0000_s2148" style="height:399;left:1256;position:absolute;top:1320;width:2" coordorigin="1256,1320" coordsize="2,399">
              <v:shape id="_x0000_s2149" style="height:399;left:1256;position:absolute;top:1320;width:2" coordorigin="1256,1320" coordsize="21600,399" path="m1256,1320l1256,1719e" filled="f" stroked="t" strokecolor="black" strokeweight="0.58pt">
                <v:path arrowok="t"/>
              </v:shape>
            </v:group>
            <v:group id="_x0000_s2150" style="height:2;left:1251;position:absolute;top:1724;width:8310" coordorigin="1251,1724" coordsize="8310,2">
              <v:shape id="_x0000_s2151" style="height:2;left:1251;position:absolute;top:1724;width:8310" coordorigin="1251,1724" coordsize="8310,21600" path="m1251,1724l9561,1724e" filled="f" stroked="t" strokecolor="black" strokeweight="0.58pt">
                <v:path arrowok="t"/>
              </v:shape>
            </v:group>
            <v:group id="_x0000_s2152" style="height:399;left:1671;position:absolute;top:1320;width:2" coordorigin="1671,1320" coordsize="2,399">
              <v:shape id="_x0000_s2153" style="height:399;left:1671;position:absolute;top:1320;width:2" coordorigin="1671,1320" coordsize="21600,399" path="m1671,1320l1671,1719e" filled="f" stroked="t" strokecolor="black" strokeweight="0.58pt">
                <v:path arrowok="t"/>
              </v:shape>
            </v:group>
            <v:group id="_x0000_s2154" style="height:399;left:2084;position:absolute;top:1320;width:2" coordorigin="2084,1320" coordsize="2,399">
              <v:shape id="_x0000_s2155" style="height:399;left:2084;position:absolute;top:1320;width:2" coordorigin="2084,1320" coordsize="21600,399" path="m2084,1320l2084,1719e" filled="f" stroked="t" strokecolor="black" strokeweight="0.58pt">
                <v:path arrowok="t"/>
              </v:shape>
            </v:group>
            <v:group id="_x0000_s2156" style="height:399;left:2499;position:absolute;top:1320;width:2" coordorigin="2499,1320" coordsize="2,399">
              <v:shape id="_x0000_s2157" style="height:399;left:2499;position:absolute;top:1320;width:2" coordorigin="2499,1320" coordsize="21600,399" path="m2499,1320l2499,1719e" filled="f" stroked="t" strokecolor="black" strokeweight="0.58pt">
                <v:path arrowok="t"/>
              </v:shape>
            </v:group>
            <v:group id="_x0000_s2158" style="height:399;left:2914;position:absolute;top:1320;width:2" coordorigin="2914,1320" coordsize="2,399">
              <v:shape id="_x0000_s2159" style="height:399;left:2914;position:absolute;top:1320;width:2" coordorigin="2914,1320" coordsize="21600,399" path="m2914,1320l2914,1719e" filled="f" stroked="t" strokecolor="black" strokeweight="0.58pt">
                <v:path arrowok="t"/>
              </v:shape>
            </v:group>
            <v:group id="_x0000_s2160" style="height:399;left:3330;position:absolute;top:1320;width:2" coordorigin="3330,1320" coordsize="2,399">
              <v:shape id="_x0000_s2161" style="height:399;left:3330;position:absolute;top:1320;width:2" coordorigin="3330,1320" coordsize="21600,399" path="m3330,1320l3330,1719e" filled="f" stroked="t" strokecolor="black" strokeweight="0.58pt">
                <v:path arrowok="t"/>
              </v:shape>
            </v:group>
            <v:group id="_x0000_s2162" style="height:399;left:3745;position:absolute;top:1320;width:2" coordorigin="3745,1320" coordsize="2,399">
              <v:shape id="_x0000_s2163" style="height:399;left:3745;position:absolute;top:1320;width:2" coordorigin="3745,1320" coordsize="21600,399" path="m3745,1320l3745,1719e" filled="f" stroked="t" strokecolor="black" strokeweight="0.58pt">
                <v:path arrowok="t"/>
              </v:shape>
            </v:group>
            <v:group id="_x0000_s2164" style="height:399;left:4160;position:absolute;top:1320;width:2" coordorigin="4160,1320" coordsize="2,399">
              <v:shape id="_x0000_s2165" style="height:399;left:4160;position:absolute;top:1320;width:2" coordorigin="4160,1320" coordsize="21600,399" path="m4160,1320l4160,1719e" filled="f" stroked="t" strokecolor="black" strokeweight="0.58pt">
                <v:path arrowok="t"/>
              </v:shape>
            </v:group>
            <v:group id="_x0000_s2166" style="height:399;left:4575;position:absolute;top:1320;width:2" coordorigin="4575,1320" coordsize="2,399">
              <v:shape id="_x0000_s2167" style="height:399;left:4575;position:absolute;top:1320;width:2" coordorigin="4575,1320" coordsize="21600,399" path="m4575,1320l4575,1719e" filled="f" stroked="t" strokecolor="black" strokeweight="0.58pt">
                <v:path arrowok="t"/>
              </v:shape>
            </v:group>
            <v:group id="_x0000_s2168" style="height:399;left:4991;position:absolute;top:1320;width:2" coordorigin="4991,1320" coordsize="2,399">
              <v:shape id="_x0000_s2169" style="height:399;left:4991;position:absolute;top:1320;width:2" coordorigin="4991,1320" coordsize="21600,399" path="m4991,1320l4991,1719e" filled="f" stroked="t" strokecolor="black" strokeweight="0.58pt">
                <v:path arrowok="t"/>
              </v:shape>
            </v:group>
            <v:group id="_x0000_s2170" style="height:399;left:5406;position:absolute;top:1320;width:2" coordorigin="5406,1320" coordsize="2,399">
              <v:shape id="_x0000_s2171" style="height:399;left:5406;position:absolute;top:1320;width:2" coordorigin="5406,1320" coordsize="21600,399" path="m5406,1320l5406,1719e" filled="f" stroked="t" strokecolor="black" strokeweight="0.58pt">
                <v:path arrowok="t"/>
              </v:shape>
            </v:group>
            <v:group id="_x0000_s2172" style="height:399;left:5819;position:absolute;top:1320;width:2" coordorigin="5819,1320" coordsize="2,399">
              <v:shape id="_x0000_s2173" style="height:399;left:5819;position:absolute;top:1320;width:2" coordorigin="5819,1320" coordsize="21600,399" path="m5819,1320l5819,1719e" filled="f" stroked="t" strokecolor="black" strokeweight="0.58pt">
                <v:path arrowok="t"/>
              </v:shape>
            </v:group>
            <v:group id="_x0000_s2174" style="height:399;left:6234;position:absolute;top:1320;width:2" coordorigin="6234,1320" coordsize="2,399">
              <v:shape id="_x0000_s2175" style="height:399;left:6234;position:absolute;top:1320;width:2" coordorigin="6234,1320" coordsize="21600,399" path="m6234,1320l6234,1719e" filled="f" stroked="t" strokecolor="black" strokeweight="0.58pt">
                <v:path arrowok="t"/>
              </v:shape>
            </v:group>
            <v:group id="_x0000_s2176" style="height:399;left:6649;position:absolute;top:1320;width:2" coordorigin="6649,1320" coordsize="2,399">
              <v:shape id="_x0000_s2177" style="height:399;left:6649;position:absolute;top:1320;width:2" coordorigin="6649,1320" coordsize="21600,399" path="m6649,1320l6649,1719e" filled="f" stroked="t" strokecolor="black" strokeweight="0.58pt">
                <v:path arrowok="t"/>
              </v:shape>
            </v:group>
            <v:group id="_x0000_s2178" style="height:399;left:7065;position:absolute;top:1320;width:2" coordorigin="7065,1320" coordsize="2,399">
              <v:shape id="_x0000_s2179" style="height:399;left:7065;position:absolute;top:1320;width:2" coordorigin="7065,1320" coordsize="21600,399" path="m7065,1320l7065,1719e" filled="f" stroked="t" strokecolor="black" strokeweight="0.58pt">
                <v:path arrowok="t"/>
              </v:shape>
            </v:group>
            <v:group id="_x0000_s2180" style="height:399;left:7480;position:absolute;top:1320;width:2" coordorigin="7480,1320" coordsize="2,399">
              <v:shape id="_x0000_s2181" style="height:399;left:7480;position:absolute;top:1320;width:2" coordorigin="7480,1320" coordsize="21600,399" path="m7480,1320l7480,1719e" filled="f" stroked="t" strokecolor="black" strokeweight="0.58pt">
                <v:path arrowok="t"/>
              </v:shape>
            </v:group>
            <v:group id="_x0000_s2182" style="height:399;left:7896;position:absolute;top:1320;width:2" coordorigin="7896,1320" coordsize="2,399">
              <v:shape id="_x0000_s2183" style="height:399;left:7896;position:absolute;top:1320;width:2" coordorigin="7896,1320" coordsize="21600,399" path="m7896,1320l7896,1719e" filled="f" stroked="t" strokecolor="black" strokeweight="0.58pt">
                <v:path arrowok="t"/>
              </v:shape>
            </v:group>
            <v:group id="_x0000_s2184" style="height:399;left:8311;position:absolute;top:1320;width:2" coordorigin="8311,1320" coordsize="2,399">
              <v:shape id="_x0000_s2185" style="height:399;left:8311;position:absolute;top:1320;width:2" coordorigin="8311,1320" coordsize="21600,399" path="m8311,1320l8311,1719e" filled="f" stroked="t" strokecolor="black" strokeweight="0.58pt">
                <v:path arrowok="t"/>
              </v:shape>
            </v:group>
            <v:group id="_x0000_s2186" style="height:399;left:8726;position:absolute;top:1320;width:2" coordorigin="8726,1320" coordsize="2,399">
              <v:shape id="_x0000_s2187" style="height:399;left:8726;position:absolute;top:1320;width:2" coordorigin="8726,1320" coordsize="21600,399" path="m8726,1320l8726,1719e" filled="f" stroked="t" strokecolor="black" strokeweight="0.58pt">
                <v:path arrowok="t"/>
              </v:shape>
            </v:group>
            <v:group id="_x0000_s2188" style="height:399;left:9141;position:absolute;top:1320;width:2" coordorigin="9141,1320" coordsize="2,399">
              <v:shape id="_x0000_s2189" style="height:399;left:9141;position:absolute;top:1320;width:2" coordorigin="9141,1320" coordsize="21600,399" path="m9141,1320l9141,1719e" filled="f" stroked="t" strokecolor="black" strokeweight="0.58pt">
                <v:path arrowok="t"/>
              </v:shape>
            </v:group>
            <v:group id="_x0000_s2190" style="height:399;left:9556;position:absolute;top:1320;width:2" coordorigin="9556,1320" coordsize="2,399">
              <v:shape id="_x0000_s2191" style="height:399;left:9556;position:absolute;top:1320;width:2" coordorigin="9556,1320" coordsize="21600,399" path="m9556,1320l9556,1719e" filled="f" stroked="t" strokecolor="black" strokeweight="0.58pt">
                <v:path arrowok="t"/>
              </v:shape>
            </v:group>
          </v:group>
        </w:pict>
      </w:r>
      <w:r>
        <w:pict>
          <v:group id="_x0000_s2192" style="height:19.06pt;margin-left:62.25pt;margin-top:91.41pt;mso-position-horizontal-relative:page;mso-position-vertical-relative:page;position:absolute;width:416.1pt;z-index:-251606016" coordorigin="1245,1828" coordsize="8322,381">
            <v:group id="_x0000_s2193" style="height:2;left:1251;position:absolute;top:1834;width:8310" coordorigin="1251,1834" coordsize="8310,2">
              <v:shape id="_x0000_s2194" style="height:2;left:1251;position:absolute;top:1834;width:8310" coordorigin="1251,1834" coordsize="8310,21600" path="m1251,1834l9561,1834e" filled="f" stroked="t" strokecolor="black" strokeweight="0.58pt">
                <v:path arrowok="t"/>
              </v:shape>
            </v:group>
            <v:group id="_x0000_s2195" style="height:360;left:1256;position:absolute;top:1839;width:2" coordorigin="1256,1839" coordsize="2,360">
              <v:shape id="_x0000_s2196" style="height:360;left:1256;position:absolute;top:1839;width:2" coordorigin="1256,1839" coordsize="21600,360" path="m1256,1839l1256,2199e" filled="f" stroked="t" strokecolor="black" strokeweight="0.58pt">
                <v:path arrowok="t"/>
              </v:shape>
            </v:group>
            <v:group id="_x0000_s2197" style="height:2;left:1251;position:absolute;top:2204;width:8310" coordorigin="1251,2204" coordsize="8310,2">
              <v:shape id="_x0000_s2198" style="height:2;left:1251;position:absolute;top:2204;width:8310" coordorigin="1251,2204" coordsize="8310,21600" path="m1251,2204l9561,2204e" filled="f" stroked="t" strokecolor="black" strokeweight="0.58pt">
                <v:path arrowok="t"/>
              </v:shape>
            </v:group>
            <v:group id="_x0000_s2199" style="height:360;left:1671;position:absolute;top:1839;width:2" coordorigin="1671,1839" coordsize="2,360">
              <v:shape id="_x0000_s2200" style="height:360;left:1671;position:absolute;top:1839;width:2" coordorigin="1671,1839" coordsize="21600,360" path="m1671,1839l1671,2199e" filled="f" stroked="t" strokecolor="black" strokeweight="0.58pt">
                <v:path arrowok="t"/>
              </v:shape>
            </v:group>
            <v:group id="_x0000_s2201" style="height:360;left:2084;position:absolute;top:1839;width:2" coordorigin="2084,1839" coordsize="2,360">
              <v:shape id="_x0000_s2202" style="height:360;left:2084;position:absolute;top:1839;width:2" coordorigin="2084,1839" coordsize="21600,360" path="m2084,1839l2084,2199e" filled="f" stroked="t" strokecolor="black" strokeweight="0.58pt">
                <v:path arrowok="t"/>
              </v:shape>
            </v:group>
            <v:group id="_x0000_s2203" style="height:360;left:2499;position:absolute;top:1839;width:2" coordorigin="2499,1839" coordsize="2,360">
              <v:shape id="_x0000_s2204" style="height:360;left:2499;position:absolute;top:1839;width:2" coordorigin="2499,1839" coordsize="21600,360" path="m2499,1839l2499,2199e" filled="f" stroked="t" strokecolor="black" strokeweight="0.58pt">
                <v:path arrowok="t"/>
              </v:shape>
            </v:group>
            <v:group id="_x0000_s2205" style="height:360;left:2914;position:absolute;top:1839;width:2" coordorigin="2914,1839" coordsize="2,360">
              <v:shape id="_x0000_s2206" style="height:360;left:2914;position:absolute;top:1839;width:2" coordorigin="2914,1839" coordsize="21600,360" path="m2914,1839l2914,2199e" filled="f" stroked="t" strokecolor="black" strokeweight="0.58pt">
                <v:path arrowok="t"/>
              </v:shape>
            </v:group>
            <v:group id="_x0000_s2207" style="height:360;left:3330;position:absolute;top:1839;width:2" coordorigin="3330,1839" coordsize="2,360">
              <v:shape id="_x0000_s2208" style="height:360;left:3330;position:absolute;top:1839;width:2" coordorigin="3330,1839" coordsize="21600,360" path="m3330,1839l3330,2199e" filled="f" stroked="t" strokecolor="black" strokeweight="0.58pt">
                <v:path arrowok="t"/>
              </v:shape>
            </v:group>
            <v:group id="_x0000_s2209" style="height:360;left:3745;position:absolute;top:1839;width:2" coordorigin="3745,1839" coordsize="2,360">
              <v:shape id="_x0000_s2210" style="height:360;left:3745;position:absolute;top:1839;width:2" coordorigin="3745,1839" coordsize="21600,360" path="m3745,1839l3745,2199e" filled="f" stroked="t" strokecolor="black" strokeweight="0.58pt">
                <v:path arrowok="t"/>
              </v:shape>
            </v:group>
            <v:group id="_x0000_s2211" style="height:360;left:4160;position:absolute;top:1839;width:2" coordorigin="4160,1839" coordsize="2,360">
              <v:shape id="_x0000_s2212" style="height:360;left:4160;position:absolute;top:1839;width:2" coordorigin="4160,1839" coordsize="21600,360" path="m4160,1839l4160,2199e" filled="f" stroked="t" strokecolor="black" strokeweight="0.58pt">
                <v:path arrowok="t"/>
              </v:shape>
            </v:group>
            <v:group id="_x0000_s2213" style="height:360;left:4575;position:absolute;top:1839;width:2" coordorigin="4575,1839" coordsize="2,360">
              <v:shape id="_x0000_s2214" style="height:360;left:4575;position:absolute;top:1839;width:2" coordorigin="4575,1839" coordsize="21600,360" path="m4575,1839l4575,2199e" filled="f" stroked="t" strokecolor="black" strokeweight="0.58pt">
                <v:path arrowok="t"/>
              </v:shape>
            </v:group>
            <v:group id="_x0000_s2215" style="height:360;left:4991;position:absolute;top:1839;width:2" coordorigin="4991,1839" coordsize="2,360">
              <v:shape id="_x0000_s2216" style="height:360;left:4991;position:absolute;top:1839;width:2" coordorigin="4991,1839" coordsize="21600,360" path="m4991,1839l4991,2199e" filled="f" stroked="t" strokecolor="black" strokeweight="0.58pt">
                <v:path arrowok="t"/>
              </v:shape>
            </v:group>
            <v:group id="_x0000_s2217" style="height:360;left:5406;position:absolute;top:1839;width:2" coordorigin="5406,1839" coordsize="2,360">
              <v:shape id="_x0000_s2218" style="height:360;left:5406;position:absolute;top:1839;width:2" coordorigin="5406,1839" coordsize="21600,360" path="m5406,1839l5406,2199e" filled="f" stroked="t" strokecolor="black" strokeweight="0.58pt">
                <v:path arrowok="t"/>
              </v:shape>
            </v:group>
            <v:group id="_x0000_s2219" style="height:360;left:5819;position:absolute;top:1839;width:2" coordorigin="5819,1839" coordsize="2,360">
              <v:shape id="_x0000_s2220" style="height:360;left:5819;position:absolute;top:1839;width:2" coordorigin="5819,1839" coordsize="21600,360" path="m5819,1839l5819,2199e" filled="f" stroked="t" strokecolor="black" strokeweight="0.58pt">
                <v:path arrowok="t"/>
              </v:shape>
            </v:group>
            <v:group id="_x0000_s2221" style="height:360;left:6234;position:absolute;top:1839;width:2" coordorigin="6234,1839" coordsize="2,360">
              <v:shape id="_x0000_s2222" style="height:360;left:6234;position:absolute;top:1839;width:2" coordorigin="6234,1839" coordsize="21600,360" path="m6234,1839l6234,2199e" filled="f" stroked="t" strokecolor="black" strokeweight="0.58pt">
                <v:path arrowok="t"/>
              </v:shape>
            </v:group>
            <v:group id="_x0000_s2223" style="height:360;left:6649;position:absolute;top:1839;width:2" coordorigin="6649,1839" coordsize="2,360">
              <v:shape id="_x0000_s2224" style="height:360;left:6649;position:absolute;top:1839;width:2" coordorigin="6649,1839" coordsize="21600,360" path="m6649,1839l6649,2199e" filled="f" stroked="t" strokecolor="black" strokeweight="0.58pt">
                <v:path arrowok="t"/>
              </v:shape>
            </v:group>
            <v:group id="_x0000_s2225" style="height:360;left:7065;position:absolute;top:1839;width:2" coordorigin="7065,1839" coordsize="2,360">
              <v:shape id="_x0000_s2226" style="height:360;left:7065;position:absolute;top:1839;width:2" coordorigin="7065,1839" coordsize="21600,360" path="m7065,1839l7065,2199e" filled="f" stroked="t" strokecolor="black" strokeweight="0.58pt">
                <v:path arrowok="t"/>
              </v:shape>
            </v:group>
            <v:group id="_x0000_s2227" style="height:360;left:7480;position:absolute;top:1839;width:2" coordorigin="7480,1839" coordsize="2,360">
              <v:shape id="_x0000_s2228" style="height:360;left:7480;position:absolute;top:1839;width:2" coordorigin="7480,1839" coordsize="21600,360" path="m7480,1839l7480,2199e" filled="f" stroked="t" strokecolor="black" strokeweight="0.58pt">
                <v:path arrowok="t"/>
              </v:shape>
            </v:group>
            <v:group id="_x0000_s2229" style="height:360;left:7896;position:absolute;top:1839;width:2" coordorigin="7896,1839" coordsize="2,360">
              <v:shape id="_x0000_s2230" style="height:360;left:7896;position:absolute;top:1839;width:2" coordorigin="7896,1839" coordsize="21600,360" path="m7896,1839l7896,2199e" filled="f" stroked="t" strokecolor="black" strokeweight="0.58pt">
                <v:path arrowok="t"/>
              </v:shape>
            </v:group>
            <v:group id="_x0000_s2231" style="height:360;left:8311;position:absolute;top:1839;width:2" coordorigin="8311,1839" coordsize="2,360">
              <v:shape id="_x0000_s2232" style="height:360;left:8311;position:absolute;top:1839;width:2" coordorigin="8311,1839" coordsize="21600,360" path="m8311,1839l8311,2199e" filled="f" stroked="t" strokecolor="black" strokeweight="0.58pt">
                <v:path arrowok="t"/>
              </v:shape>
            </v:group>
            <v:group id="_x0000_s2233" style="height:360;left:8726;position:absolute;top:1839;width:2" coordorigin="8726,1839" coordsize="2,360">
              <v:shape id="_x0000_s2234" style="height:360;left:8726;position:absolute;top:1839;width:2" coordorigin="8726,1839" coordsize="21600,360" path="m8726,1839l8726,2199e" filled="f" stroked="t" strokecolor="black" strokeweight="0.58pt">
                <v:path arrowok="t"/>
              </v:shape>
            </v:group>
            <v:group id="_x0000_s2235" style="height:360;left:9141;position:absolute;top:1839;width:2" coordorigin="9141,1839" coordsize="2,360">
              <v:shape id="_x0000_s2236" style="height:360;left:9141;position:absolute;top:1839;width:2" coordorigin="9141,1839" coordsize="21600,360" path="m9141,1839l9141,2199e" filled="f" stroked="t" strokecolor="black" strokeweight="0.58pt">
                <v:path arrowok="t"/>
              </v:shape>
            </v:group>
            <v:group id="_x0000_s2237" style="height:360;left:9556;position:absolute;top:1839;width:2" coordorigin="9556,1839" coordsize="2,360">
              <v:shape id="_x0000_s2238" style="height:360;left:9556;position:absolute;top:1839;width:2" coordorigin="9556,1839" coordsize="21600,360" path="m9556,1839l9556,2199e" filled="f" stroked="t" strokecolor="black" strokeweight="0.58pt">
                <v:path arrowok="t"/>
              </v:shape>
            </v:group>
          </v:group>
        </w:pict>
      </w:r>
      <w:r>
        <w:pict>
          <v:group id="_x0000_s2239" style="height:19.06pt;margin-left:62.25pt;margin-top:115.41pt;mso-position-horizontal-relative:page;mso-position-vertical-relative:page;position:absolute;width:416.1pt;z-index:-251604992" coordorigin="1245,2308" coordsize="8322,381">
            <v:group id="_x0000_s2240" style="height:2;left:1251;position:absolute;top:2314;width:8310" coordorigin="1251,2314" coordsize="8310,2">
              <v:shape id="_x0000_s2241" style="height:2;left:1251;position:absolute;top:2314;width:8310" coordorigin="1251,2314" coordsize="8310,21600" path="m1251,2314l9561,2314e" filled="f" stroked="t" strokecolor="black" strokeweight="0.58pt">
                <v:path arrowok="t"/>
              </v:shape>
            </v:group>
            <v:group id="_x0000_s2242" style="height:360;left:1256;position:absolute;top:2319;width:2" coordorigin="1256,2319" coordsize="2,360">
              <v:shape id="_x0000_s2243" style="height:360;left:1256;position:absolute;top:2319;width:2" coordorigin="1256,2319" coordsize="21600,360" path="m1256,2319l1256,2679e" filled="f" stroked="t" strokecolor="black" strokeweight="0.58pt">
                <v:path arrowok="t"/>
              </v:shape>
            </v:group>
            <v:group id="_x0000_s2244" style="height:2;left:1251;position:absolute;top:2684;width:8310" coordorigin="1251,2684" coordsize="8310,2">
              <v:shape id="_x0000_s2245" style="height:2;left:1251;position:absolute;top:2684;width:8310" coordorigin="1251,2684" coordsize="8310,21600" path="m1251,2684l9561,2684e" filled="f" stroked="t" strokecolor="black" strokeweight="0.58pt">
                <v:path arrowok="t"/>
              </v:shape>
            </v:group>
            <v:group id="_x0000_s2246" style="height:360;left:1671;position:absolute;top:2319;width:2" coordorigin="1671,2319" coordsize="2,360">
              <v:shape id="_x0000_s2247" style="height:360;left:1671;position:absolute;top:2319;width:2" coordorigin="1671,2319" coordsize="21600,360" path="m1671,2319l1671,2679e" filled="f" stroked="t" strokecolor="black" strokeweight="0.58pt">
                <v:path arrowok="t"/>
              </v:shape>
            </v:group>
            <v:group id="_x0000_s2248" style="height:360;left:2084;position:absolute;top:2319;width:2" coordorigin="2084,2319" coordsize="2,360">
              <v:shape id="_x0000_s2249" style="height:360;left:2084;position:absolute;top:2319;width:2" coordorigin="2084,2319" coordsize="21600,360" path="m2084,2319l2084,2679e" filled="f" stroked="t" strokecolor="black" strokeweight="0.58pt">
                <v:path arrowok="t"/>
              </v:shape>
            </v:group>
            <v:group id="_x0000_s2250" style="height:360;left:2499;position:absolute;top:2319;width:2" coordorigin="2499,2319" coordsize="2,360">
              <v:shape id="_x0000_s2251" style="height:360;left:2499;position:absolute;top:2319;width:2" coordorigin="2499,2319" coordsize="21600,360" path="m2499,2319l2499,2679e" filled="f" stroked="t" strokecolor="black" strokeweight="0.58pt">
                <v:path arrowok="t"/>
              </v:shape>
            </v:group>
            <v:group id="_x0000_s2252" style="height:360;left:2914;position:absolute;top:2319;width:2" coordorigin="2914,2319" coordsize="2,360">
              <v:shape id="_x0000_s2253" style="height:360;left:2914;position:absolute;top:2319;width:2" coordorigin="2914,2319" coordsize="21600,360" path="m2914,2319l2914,2679e" filled="f" stroked="t" strokecolor="black" strokeweight="0.58pt">
                <v:path arrowok="t"/>
              </v:shape>
            </v:group>
            <v:group id="_x0000_s2254" style="height:360;left:3330;position:absolute;top:2319;width:2" coordorigin="3330,2319" coordsize="2,360">
              <v:shape id="_x0000_s2255" style="height:360;left:3330;position:absolute;top:2319;width:2" coordorigin="3330,2319" coordsize="21600,360" path="m3330,2319l3330,2679e" filled="f" stroked="t" strokecolor="black" strokeweight="0.58pt">
                <v:path arrowok="t"/>
              </v:shape>
            </v:group>
            <v:group id="_x0000_s2256" style="height:360;left:3745;position:absolute;top:2319;width:2" coordorigin="3745,2319" coordsize="2,360">
              <v:shape id="_x0000_s2257" style="height:360;left:3745;position:absolute;top:2319;width:2" coordorigin="3745,2319" coordsize="21600,360" path="m3745,2319l3745,2679e" filled="f" stroked="t" strokecolor="black" strokeweight="0.58pt">
                <v:path arrowok="t"/>
              </v:shape>
            </v:group>
            <v:group id="_x0000_s2258" style="height:360;left:4160;position:absolute;top:2319;width:2" coordorigin="4160,2319" coordsize="2,360">
              <v:shape id="_x0000_s2259" style="height:360;left:4160;position:absolute;top:2319;width:2" coordorigin="4160,2319" coordsize="21600,360" path="m4160,2319l4160,2679e" filled="f" stroked="t" strokecolor="black" strokeweight="0.58pt">
                <v:path arrowok="t"/>
              </v:shape>
            </v:group>
            <v:group id="_x0000_s2260" style="height:360;left:4575;position:absolute;top:2319;width:2" coordorigin="4575,2319" coordsize="2,360">
              <v:shape id="_x0000_s2261" style="height:360;left:4575;position:absolute;top:2319;width:2" coordorigin="4575,2319" coordsize="21600,360" path="m4575,2319l4575,2679e" filled="f" stroked="t" strokecolor="black" strokeweight="0.58pt">
                <v:path arrowok="t"/>
              </v:shape>
            </v:group>
            <v:group id="_x0000_s2262" style="height:360;left:4991;position:absolute;top:2319;width:2" coordorigin="4991,2319" coordsize="2,360">
              <v:shape id="_x0000_s2263" style="height:360;left:4991;position:absolute;top:2319;width:2" coordorigin="4991,2319" coordsize="21600,360" path="m4991,2319l4991,2679e" filled="f" stroked="t" strokecolor="black" strokeweight="0.58pt">
                <v:path arrowok="t"/>
              </v:shape>
            </v:group>
            <v:group id="_x0000_s2264" style="height:360;left:5406;position:absolute;top:2319;width:2" coordorigin="5406,2319" coordsize="2,360">
              <v:shape id="_x0000_s2265" style="height:360;left:5406;position:absolute;top:2319;width:2" coordorigin="5406,2319" coordsize="21600,360" path="m5406,2319l5406,2679e" filled="f" stroked="t" strokecolor="black" strokeweight="0.58pt">
                <v:path arrowok="t"/>
              </v:shape>
            </v:group>
            <v:group id="_x0000_s2266" style="height:360;left:5819;position:absolute;top:2319;width:2" coordorigin="5819,2319" coordsize="2,360">
              <v:shape id="_x0000_s2267" style="height:360;left:5819;position:absolute;top:2319;width:2" coordorigin="5819,2319" coordsize="21600,360" path="m5819,2319l5819,2679e" filled="f" stroked="t" strokecolor="black" strokeweight="0.58pt">
                <v:path arrowok="t"/>
              </v:shape>
            </v:group>
            <v:group id="_x0000_s2268" style="height:360;left:6234;position:absolute;top:2319;width:2" coordorigin="6234,2319" coordsize="2,360">
              <v:shape id="_x0000_s2269" style="height:360;left:6234;position:absolute;top:2319;width:2" coordorigin="6234,2319" coordsize="21600,360" path="m6234,2319l6234,2679e" filled="f" stroked="t" strokecolor="black" strokeweight="0.58pt">
                <v:path arrowok="t"/>
              </v:shape>
            </v:group>
            <v:group id="_x0000_s2270" style="height:360;left:6649;position:absolute;top:2319;width:2" coordorigin="6649,2319" coordsize="2,360">
              <v:shape id="_x0000_s2271" style="height:360;left:6649;position:absolute;top:2319;width:2" coordorigin="6649,2319" coordsize="21600,360" path="m6649,2319l6649,2679e" filled="f" stroked="t" strokecolor="black" strokeweight="0.58pt">
                <v:path arrowok="t"/>
              </v:shape>
            </v:group>
            <v:group id="_x0000_s2272" style="height:360;left:7065;position:absolute;top:2319;width:2" coordorigin="7065,2319" coordsize="2,360">
              <v:shape id="_x0000_s2273" style="height:360;left:7065;position:absolute;top:2319;width:2" coordorigin="7065,2319" coordsize="21600,360" path="m7065,2319l7065,2679e" filled="f" stroked="t" strokecolor="black" strokeweight="0.58pt">
                <v:path arrowok="t"/>
              </v:shape>
            </v:group>
            <v:group id="_x0000_s2274" style="height:360;left:7480;position:absolute;top:2319;width:2" coordorigin="7480,2319" coordsize="2,360">
              <v:shape id="_x0000_s2275" style="height:360;left:7480;position:absolute;top:2319;width:2" coordorigin="7480,2319" coordsize="21600,360" path="m7480,2319l7480,2679e" filled="f" stroked="t" strokecolor="black" strokeweight="0.58pt">
                <v:path arrowok="t"/>
              </v:shape>
            </v:group>
            <v:group id="_x0000_s2276" style="height:360;left:7896;position:absolute;top:2319;width:2" coordorigin="7896,2319" coordsize="2,360">
              <v:shape id="_x0000_s2277" style="height:360;left:7896;position:absolute;top:2319;width:2" coordorigin="7896,2319" coordsize="21600,360" path="m7896,2319l7896,2679e" filled="f" stroked="t" strokecolor="black" strokeweight="0.58pt">
                <v:path arrowok="t"/>
              </v:shape>
            </v:group>
            <v:group id="_x0000_s2278" style="height:360;left:8311;position:absolute;top:2319;width:2" coordorigin="8311,2319" coordsize="2,360">
              <v:shape id="_x0000_s2279" style="height:360;left:8311;position:absolute;top:2319;width:2" coordorigin="8311,2319" coordsize="21600,360" path="m8311,2319l8311,2679e" filled="f" stroked="t" strokecolor="black" strokeweight="0.58pt">
                <v:path arrowok="t"/>
              </v:shape>
            </v:group>
            <v:group id="_x0000_s2280" style="height:360;left:8726;position:absolute;top:2319;width:2" coordorigin="8726,2319" coordsize="2,360">
              <v:shape id="_x0000_s2281" style="height:360;left:8726;position:absolute;top:2319;width:2" coordorigin="8726,2319" coordsize="21600,360" path="m8726,2319l8726,2679e" filled="f" stroked="t" strokecolor="black" strokeweight="0.58pt">
                <v:path arrowok="t"/>
              </v:shape>
            </v:group>
            <v:group id="_x0000_s2282" style="height:360;left:9141;position:absolute;top:2319;width:2" coordorigin="9141,2319" coordsize="2,360">
              <v:shape id="_x0000_s2283" style="height:360;left:9141;position:absolute;top:2319;width:2" coordorigin="9141,2319" coordsize="21600,360" path="m9141,2319l9141,2679e" filled="f" stroked="t" strokecolor="black" strokeweight="0.58pt">
                <v:path arrowok="t"/>
              </v:shape>
            </v:group>
            <v:group id="_x0000_s2284" style="height:360;left:9556;position:absolute;top:2319;width:2" coordorigin="9556,2319" coordsize="2,360">
              <v:shape id="_x0000_s2285" style="height:360;left:9556;position:absolute;top:2319;width:2" coordorigin="9556,2319" coordsize="21600,360" path="m9556,2319l9556,2679e" filled="f" stroked="t" strokecolor="black" strokeweight="0.58pt">
                <v:path arrowok="t"/>
              </v:shape>
            </v:group>
          </v:group>
        </w:pict>
      </w:r>
      <w:r>
        <w:pict>
          <v:group id="_x0000_s2286" style="height:19.06pt;margin-left:62.25pt;margin-top:139.41pt;mso-position-horizontal-relative:page;mso-position-vertical-relative:page;position:absolute;width:416.1pt;z-index:-251603968" coordorigin="1245,2788" coordsize="8322,381">
            <v:group id="_x0000_s2287" style="height:2;left:1251;position:absolute;top:2794;width:8310" coordorigin="1251,2794" coordsize="8310,2">
              <v:shape id="_x0000_s2288" style="height:2;left:1251;position:absolute;top:2794;width:8310" coordorigin="1251,2794" coordsize="8310,21600" path="m1251,2794l9561,2794e" filled="f" stroked="t" strokecolor="black" strokeweight="0.58pt">
                <v:path arrowok="t"/>
              </v:shape>
            </v:group>
            <v:group id="_x0000_s2289" style="height:360;left:1256;position:absolute;top:2799;width:2" coordorigin="1256,2799" coordsize="2,360">
              <v:shape id="_x0000_s2290" style="height:360;left:1256;position:absolute;top:2799;width:2" coordorigin="1256,2799" coordsize="21600,360" path="m1256,2799l1256,3159e" filled="f" stroked="t" strokecolor="black" strokeweight="0.58pt">
                <v:path arrowok="t"/>
              </v:shape>
            </v:group>
            <v:group id="_x0000_s2291" style="height:2;left:1251;position:absolute;top:3164;width:8310" coordorigin="1251,3164" coordsize="8310,2">
              <v:shape id="_x0000_s2292" style="height:2;left:1251;position:absolute;top:3164;width:8310" coordorigin="1251,3164" coordsize="8310,21600" path="m1251,3164l9561,3164e" filled="f" stroked="t" strokecolor="black" strokeweight="0.58pt">
                <v:path arrowok="t"/>
              </v:shape>
            </v:group>
            <v:group id="_x0000_s2293" style="height:360;left:1671;position:absolute;top:2799;width:2" coordorigin="1671,2799" coordsize="2,360">
              <v:shape id="_x0000_s2294" style="height:360;left:1671;position:absolute;top:2799;width:2" coordorigin="1671,2799" coordsize="21600,360" path="m1671,2799l1671,3159e" filled="f" stroked="t" strokecolor="black" strokeweight="0.58pt">
                <v:path arrowok="t"/>
              </v:shape>
            </v:group>
            <v:group id="_x0000_s2295" style="height:360;left:2084;position:absolute;top:2799;width:2" coordorigin="2084,2799" coordsize="2,360">
              <v:shape id="_x0000_s2296" style="height:360;left:2084;position:absolute;top:2799;width:2" coordorigin="2084,2799" coordsize="21600,360" path="m2084,2799l2084,3159e" filled="f" stroked="t" strokecolor="black" strokeweight="0.58pt">
                <v:path arrowok="t"/>
              </v:shape>
            </v:group>
            <v:group id="_x0000_s2297" style="height:360;left:2499;position:absolute;top:2799;width:2" coordorigin="2499,2799" coordsize="2,360">
              <v:shape id="_x0000_s2298" style="height:360;left:2499;position:absolute;top:2799;width:2" coordorigin="2499,2799" coordsize="21600,360" path="m2499,2799l2499,3159e" filled="f" stroked="t" strokecolor="black" strokeweight="0.58pt">
                <v:path arrowok="t"/>
              </v:shape>
            </v:group>
            <v:group id="_x0000_s2299" style="height:360;left:2914;position:absolute;top:2799;width:2" coordorigin="2914,2799" coordsize="2,360">
              <v:shape id="_x0000_s2300" style="height:360;left:2914;position:absolute;top:2799;width:2" coordorigin="2914,2799" coordsize="21600,360" path="m2914,2799l2914,3159e" filled="f" stroked="t" strokecolor="black" strokeweight="0.58pt">
                <v:path arrowok="t"/>
              </v:shape>
            </v:group>
            <v:group id="_x0000_s2301" style="height:360;left:3330;position:absolute;top:2799;width:2" coordorigin="3330,2799" coordsize="2,360">
              <v:shape id="_x0000_s2302" style="height:360;left:3330;position:absolute;top:2799;width:2" coordorigin="3330,2799" coordsize="21600,360" path="m3330,2799l3330,3159e" filled="f" stroked="t" strokecolor="black" strokeweight="0.58pt">
                <v:path arrowok="t"/>
              </v:shape>
            </v:group>
            <v:group id="_x0000_s2303" style="height:360;left:3745;position:absolute;top:2799;width:2" coordorigin="3745,2799" coordsize="2,360">
              <v:shape id="_x0000_s2304" style="height:360;left:3745;position:absolute;top:2799;width:2" coordorigin="3745,2799" coordsize="21600,360" path="m3745,2799l3745,3159e" filled="f" stroked="t" strokecolor="black" strokeweight="0.58pt">
                <v:path arrowok="t"/>
              </v:shape>
            </v:group>
            <v:group id="_x0000_s2305" style="height:360;left:4160;position:absolute;top:2799;width:2" coordorigin="4160,2799" coordsize="2,360">
              <v:shape id="_x0000_s2306" style="height:360;left:4160;position:absolute;top:2799;width:2" coordorigin="4160,2799" coordsize="21600,360" path="m4160,2799l4160,3159e" filled="f" stroked="t" strokecolor="black" strokeweight="0.58pt">
                <v:path arrowok="t"/>
              </v:shape>
            </v:group>
            <v:group id="_x0000_s2307" style="height:360;left:4575;position:absolute;top:2799;width:2" coordorigin="4575,2799" coordsize="2,360">
              <v:shape id="_x0000_s2308" style="height:360;left:4575;position:absolute;top:2799;width:2" coordorigin="4575,2799" coordsize="21600,360" path="m4575,2799l4575,3159e" filled="f" stroked="t" strokecolor="black" strokeweight="0.58pt">
                <v:path arrowok="t"/>
              </v:shape>
            </v:group>
            <v:group id="_x0000_s2309" style="height:360;left:4991;position:absolute;top:2799;width:2" coordorigin="4991,2799" coordsize="2,360">
              <v:shape id="_x0000_s2310" style="height:360;left:4991;position:absolute;top:2799;width:2" coordorigin="4991,2799" coordsize="21600,360" path="m4991,2799l4991,3159e" filled="f" stroked="t" strokecolor="black" strokeweight="0.58pt">
                <v:path arrowok="t"/>
              </v:shape>
            </v:group>
            <v:group id="_x0000_s2311" style="height:360;left:5406;position:absolute;top:2799;width:2" coordorigin="5406,2799" coordsize="2,360">
              <v:shape id="_x0000_s2312" style="height:360;left:5406;position:absolute;top:2799;width:2" coordorigin="5406,2799" coordsize="21600,360" path="m5406,2799l5406,3159e" filled="f" stroked="t" strokecolor="black" strokeweight="0.58pt">
                <v:path arrowok="t"/>
              </v:shape>
            </v:group>
            <v:group id="_x0000_s2313" style="height:360;left:5819;position:absolute;top:2799;width:2" coordorigin="5819,2799" coordsize="2,360">
              <v:shape id="_x0000_s2314" style="height:360;left:5819;position:absolute;top:2799;width:2" coordorigin="5819,2799" coordsize="21600,360" path="m5819,2799l5819,3159e" filled="f" stroked="t" strokecolor="black" strokeweight="0.58pt">
                <v:path arrowok="t"/>
              </v:shape>
            </v:group>
            <v:group id="_x0000_s2315" style="height:360;left:6234;position:absolute;top:2799;width:2" coordorigin="6234,2799" coordsize="2,360">
              <v:shape id="_x0000_s2316" style="height:360;left:6234;position:absolute;top:2799;width:2" coordorigin="6234,2799" coordsize="21600,360" path="m6234,2799l6234,3159e" filled="f" stroked="t" strokecolor="black" strokeweight="0.58pt">
                <v:path arrowok="t"/>
              </v:shape>
            </v:group>
            <v:group id="_x0000_s2317" style="height:360;left:6649;position:absolute;top:2799;width:2" coordorigin="6649,2799" coordsize="2,360">
              <v:shape id="_x0000_s2318" style="height:360;left:6649;position:absolute;top:2799;width:2" coordorigin="6649,2799" coordsize="21600,360" path="m6649,2799l6649,3159e" filled="f" stroked="t" strokecolor="black" strokeweight="0.58pt">
                <v:path arrowok="t"/>
              </v:shape>
            </v:group>
            <v:group id="_x0000_s2319" style="height:360;left:7065;position:absolute;top:2799;width:2" coordorigin="7065,2799" coordsize="2,360">
              <v:shape id="_x0000_s2320" style="height:360;left:7065;position:absolute;top:2799;width:2" coordorigin="7065,2799" coordsize="21600,360" path="m7065,2799l7065,3159e" filled="f" stroked="t" strokecolor="black" strokeweight="0.58pt">
                <v:path arrowok="t"/>
              </v:shape>
            </v:group>
            <v:group id="_x0000_s2321" style="height:360;left:7480;position:absolute;top:2799;width:2" coordorigin="7480,2799" coordsize="2,360">
              <v:shape id="_x0000_s2322" style="height:360;left:7480;position:absolute;top:2799;width:2" coordorigin="7480,2799" coordsize="21600,360" path="m7480,2799l7480,3159e" filled="f" stroked="t" strokecolor="black" strokeweight="0.58pt">
                <v:path arrowok="t"/>
              </v:shape>
            </v:group>
            <v:group id="_x0000_s2323" style="height:360;left:7896;position:absolute;top:2799;width:2" coordorigin="7896,2799" coordsize="2,360">
              <v:shape id="_x0000_s2324" style="height:360;left:7896;position:absolute;top:2799;width:2" coordorigin="7896,2799" coordsize="21600,360" path="m7896,2799l7896,3159e" filled="f" stroked="t" strokecolor="black" strokeweight="0.58pt">
                <v:path arrowok="t"/>
              </v:shape>
            </v:group>
            <v:group id="_x0000_s2325" style="height:360;left:8311;position:absolute;top:2799;width:2" coordorigin="8311,2799" coordsize="2,360">
              <v:shape id="_x0000_s2326" style="height:360;left:8311;position:absolute;top:2799;width:2" coordorigin="8311,2799" coordsize="21600,360" path="m8311,2799l8311,3159e" filled="f" stroked="t" strokecolor="black" strokeweight="0.58pt">
                <v:path arrowok="t"/>
              </v:shape>
            </v:group>
            <v:group id="_x0000_s2327" style="height:360;left:8726;position:absolute;top:2799;width:2" coordorigin="8726,2799" coordsize="2,360">
              <v:shape id="_x0000_s2328" style="height:360;left:8726;position:absolute;top:2799;width:2" coordorigin="8726,2799" coordsize="21600,360" path="m8726,2799l8726,3159e" filled="f" stroked="t" strokecolor="black" strokeweight="0.58pt">
                <v:path arrowok="t"/>
              </v:shape>
            </v:group>
            <v:group id="_x0000_s2329" style="height:360;left:9141;position:absolute;top:2799;width:2" coordorigin="9141,2799" coordsize="2,360">
              <v:shape id="_x0000_s2330" style="height:360;left:9141;position:absolute;top:2799;width:2" coordorigin="9141,2799" coordsize="21600,360" path="m9141,2799l9141,3159e" filled="f" stroked="t" strokecolor="black" strokeweight="0.58pt">
                <v:path arrowok="t"/>
              </v:shape>
            </v:group>
            <v:group id="_x0000_s2331" style="height:360;left:9556;position:absolute;top:2799;width:2" coordorigin="9556,2799" coordsize="2,360">
              <v:shape id="_x0000_s2332" style="height:360;left:9556;position:absolute;top:2799;width:2" coordorigin="9556,2799" coordsize="21600,360" path="m9556,2799l9556,3159e" filled="f" stroked="t" strokecolor="black" strokeweight="0.58pt">
                <v:path arrowok="t"/>
              </v:shape>
            </v:group>
          </v:group>
        </w:pict>
      </w:r>
      <w:r>
        <w:pict>
          <v:group id="_x0000_s2333" style="height:19.06pt;margin-left:62.25pt;margin-top:163.41pt;mso-position-horizontal-relative:page;mso-position-vertical-relative:page;position:absolute;width:416.1pt;z-index:-251602944" coordorigin="1245,3268" coordsize="8322,381">
            <v:group id="_x0000_s2334" style="height:2;left:1251;position:absolute;top:3274;width:8310" coordorigin="1251,3274" coordsize="8310,2">
              <v:shape id="_x0000_s2335" style="height:2;left:1251;position:absolute;top:3274;width:8310" coordorigin="1251,3274" coordsize="8310,21600" path="m1251,3274l9561,3274e" filled="f" stroked="t" strokecolor="black" strokeweight="0.58pt">
                <v:path arrowok="t"/>
              </v:shape>
            </v:group>
            <v:group id="_x0000_s2336" style="height:360;left:1256;position:absolute;top:3279;width:2" coordorigin="1256,3279" coordsize="2,360">
              <v:shape id="_x0000_s2337" style="height:360;left:1256;position:absolute;top:3279;width:2" coordorigin="1256,3279" coordsize="21600,360" path="m1256,3279l1256,3639e" filled="f" stroked="t" strokecolor="black" strokeweight="0.58pt">
                <v:path arrowok="t"/>
              </v:shape>
            </v:group>
            <v:group id="_x0000_s2338" style="height:2;left:1251;position:absolute;top:3644;width:8310" coordorigin="1251,3644" coordsize="8310,2">
              <v:shape id="_x0000_s2339" style="height:2;left:1251;position:absolute;top:3644;width:8310" coordorigin="1251,3644" coordsize="8310,21600" path="m1251,3644l9561,3644e" filled="f" stroked="t" strokecolor="black" strokeweight="0.58pt">
                <v:path arrowok="t"/>
              </v:shape>
            </v:group>
            <v:group id="_x0000_s2340" style="height:360;left:1671;position:absolute;top:3279;width:2" coordorigin="1671,3279" coordsize="2,360">
              <v:shape id="_x0000_s2341" style="height:360;left:1671;position:absolute;top:3279;width:2" coordorigin="1671,3279" coordsize="21600,360" path="m1671,3279l1671,3639e" filled="f" stroked="t" strokecolor="black" strokeweight="0.58pt">
                <v:path arrowok="t"/>
              </v:shape>
            </v:group>
            <v:group id="_x0000_s2342" style="height:360;left:2084;position:absolute;top:3279;width:2" coordorigin="2084,3279" coordsize="2,360">
              <v:shape id="_x0000_s2343" style="height:360;left:2084;position:absolute;top:3279;width:2" coordorigin="2084,3279" coordsize="21600,360" path="m2084,3279l2084,3639e" filled="f" stroked="t" strokecolor="black" strokeweight="0.58pt">
                <v:path arrowok="t"/>
              </v:shape>
            </v:group>
            <v:group id="_x0000_s2344" style="height:360;left:2499;position:absolute;top:3279;width:2" coordorigin="2499,3279" coordsize="2,360">
              <v:shape id="_x0000_s2345" style="height:360;left:2499;position:absolute;top:3279;width:2" coordorigin="2499,3279" coordsize="21600,360" path="m2499,3279l2499,3639e" filled="f" stroked="t" strokecolor="black" strokeweight="0.58pt">
                <v:path arrowok="t"/>
              </v:shape>
            </v:group>
            <v:group id="_x0000_s2346" style="height:360;left:2914;position:absolute;top:3279;width:2" coordorigin="2914,3279" coordsize="2,360">
              <v:shape id="_x0000_s2347" style="height:360;left:2914;position:absolute;top:3279;width:2" coordorigin="2914,3279" coordsize="21600,360" path="m2914,3279l2914,3639e" filled="f" stroked="t" strokecolor="black" strokeweight="0.58pt">
                <v:path arrowok="t"/>
              </v:shape>
            </v:group>
            <v:group id="_x0000_s2348" style="height:360;left:3330;position:absolute;top:3279;width:2" coordorigin="3330,3279" coordsize="2,360">
              <v:shape id="_x0000_s2349" style="height:360;left:3330;position:absolute;top:3279;width:2" coordorigin="3330,3279" coordsize="21600,360" path="m3330,3279l3330,3639e" filled="f" stroked="t" strokecolor="black" strokeweight="0.58pt">
                <v:path arrowok="t"/>
              </v:shape>
            </v:group>
            <v:group id="_x0000_s2350" style="height:360;left:3745;position:absolute;top:3279;width:2" coordorigin="3745,3279" coordsize="2,360">
              <v:shape id="_x0000_s2351" style="height:360;left:3745;position:absolute;top:3279;width:2" coordorigin="3745,3279" coordsize="21600,360" path="m3745,3279l3745,3639e" filled="f" stroked="t" strokecolor="black" strokeweight="0.58pt">
                <v:path arrowok="t"/>
              </v:shape>
            </v:group>
            <v:group id="_x0000_s2352" style="height:360;left:4160;position:absolute;top:3279;width:2" coordorigin="4160,3279" coordsize="2,360">
              <v:shape id="_x0000_s2353" style="height:360;left:4160;position:absolute;top:3279;width:2" coordorigin="4160,3279" coordsize="21600,360" path="m4160,3279l4160,3639e" filled="f" stroked="t" strokecolor="black" strokeweight="0.58pt">
                <v:path arrowok="t"/>
              </v:shape>
            </v:group>
            <v:group id="_x0000_s2354" style="height:360;left:4575;position:absolute;top:3279;width:2" coordorigin="4575,3279" coordsize="2,360">
              <v:shape id="_x0000_s2355" style="height:360;left:4575;position:absolute;top:3279;width:2" coordorigin="4575,3279" coordsize="21600,360" path="m4575,3279l4575,3639e" filled="f" stroked="t" strokecolor="black" strokeweight="0.58pt">
                <v:path arrowok="t"/>
              </v:shape>
            </v:group>
            <v:group id="_x0000_s2356" style="height:360;left:4991;position:absolute;top:3279;width:2" coordorigin="4991,3279" coordsize="2,360">
              <v:shape id="_x0000_s2357" style="height:360;left:4991;position:absolute;top:3279;width:2" coordorigin="4991,3279" coordsize="21600,360" path="m4991,3279l4991,3639e" filled="f" stroked="t" strokecolor="black" strokeweight="0.58pt">
                <v:path arrowok="t"/>
              </v:shape>
            </v:group>
            <v:group id="_x0000_s2358" style="height:360;left:5406;position:absolute;top:3279;width:2" coordorigin="5406,3279" coordsize="2,360">
              <v:shape id="_x0000_s2359" style="height:360;left:5406;position:absolute;top:3279;width:2" coordorigin="5406,3279" coordsize="21600,360" path="m5406,3279l5406,3639e" filled="f" stroked="t" strokecolor="black" strokeweight="0.58pt">
                <v:path arrowok="t"/>
              </v:shape>
            </v:group>
            <v:group id="_x0000_s2360" style="height:360;left:5819;position:absolute;top:3279;width:2" coordorigin="5819,3279" coordsize="2,360">
              <v:shape id="_x0000_s2361" style="height:360;left:5819;position:absolute;top:3279;width:2" coordorigin="5819,3279" coordsize="21600,360" path="m5819,3279l5819,3639e" filled="f" stroked="t" strokecolor="black" strokeweight="0.58pt">
                <v:path arrowok="t"/>
              </v:shape>
            </v:group>
            <v:group id="_x0000_s2362" style="height:360;left:6234;position:absolute;top:3279;width:2" coordorigin="6234,3279" coordsize="2,360">
              <v:shape id="_x0000_s2363" style="height:360;left:6234;position:absolute;top:3279;width:2" coordorigin="6234,3279" coordsize="21600,360" path="m6234,3279l6234,3639e" filled="f" stroked="t" strokecolor="black" strokeweight="0.58pt">
                <v:path arrowok="t"/>
              </v:shape>
            </v:group>
            <v:group id="_x0000_s2364" style="height:360;left:6649;position:absolute;top:3279;width:2" coordorigin="6649,3279" coordsize="2,360">
              <v:shape id="_x0000_s2365" style="height:360;left:6649;position:absolute;top:3279;width:2" coordorigin="6649,3279" coordsize="21600,360" path="m6649,3279l6649,3639e" filled="f" stroked="t" strokecolor="black" strokeweight="0.58pt">
                <v:path arrowok="t"/>
              </v:shape>
            </v:group>
            <v:group id="_x0000_s2366" style="height:360;left:7065;position:absolute;top:3279;width:2" coordorigin="7065,3279" coordsize="2,360">
              <v:shape id="_x0000_s2367" style="height:360;left:7065;position:absolute;top:3279;width:2" coordorigin="7065,3279" coordsize="21600,360" path="m7065,3279l7065,3639e" filled="f" stroked="t" strokecolor="black" strokeweight="0.58pt">
                <v:path arrowok="t"/>
              </v:shape>
            </v:group>
            <v:group id="_x0000_s2368" style="height:360;left:7480;position:absolute;top:3279;width:2" coordorigin="7480,3279" coordsize="2,360">
              <v:shape id="_x0000_s2369" style="height:360;left:7480;position:absolute;top:3279;width:2" coordorigin="7480,3279" coordsize="21600,360" path="m7480,3279l7480,3639e" filled="f" stroked="t" strokecolor="black" strokeweight="0.58pt">
                <v:path arrowok="t"/>
              </v:shape>
            </v:group>
            <v:group id="_x0000_s2370" style="height:360;left:7896;position:absolute;top:3279;width:2" coordorigin="7896,3279" coordsize="2,360">
              <v:shape id="_x0000_s2371" style="height:360;left:7896;position:absolute;top:3279;width:2" coordorigin="7896,3279" coordsize="21600,360" path="m7896,3279l7896,3639e" filled="f" stroked="t" strokecolor="black" strokeweight="0.58pt">
                <v:path arrowok="t"/>
              </v:shape>
            </v:group>
            <v:group id="_x0000_s2372" style="height:360;left:8311;position:absolute;top:3279;width:2" coordorigin="8311,3279" coordsize="2,360">
              <v:shape id="_x0000_s2373" style="height:360;left:8311;position:absolute;top:3279;width:2" coordorigin="8311,3279" coordsize="21600,360" path="m8311,3279l8311,3639e" filled="f" stroked="t" strokecolor="black" strokeweight="0.58pt">
                <v:path arrowok="t"/>
              </v:shape>
            </v:group>
            <v:group id="_x0000_s2374" style="height:360;left:8726;position:absolute;top:3279;width:2" coordorigin="8726,3279" coordsize="2,360">
              <v:shape id="_x0000_s2375" style="height:360;left:8726;position:absolute;top:3279;width:2" coordorigin="8726,3279" coordsize="21600,360" path="m8726,3279l8726,3639e" filled="f" stroked="t" strokecolor="black" strokeweight="0.58pt">
                <v:path arrowok="t"/>
              </v:shape>
            </v:group>
            <v:group id="_x0000_s2376" style="height:360;left:9141;position:absolute;top:3279;width:2" coordorigin="9141,3279" coordsize="2,360">
              <v:shape id="_x0000_s2377" style="height:360;left:9141;position:absolute;top:3279;width:2" coordorigin="9141,3279" coordsize="21600,360" path="m9141,3279l9141,3639e" filled="f" stroked="t" strokecolor="black" strokeweight="0.58pt">
                <v:path arrowok="t"/>
              </v:shape>
            </v:group>
            <v:group id="_x0000_s2378" style="height:360;left:9556;position:absolute;top:3279;width:2" coordorigin="9556,3279" coordsize="2,360">
              <v:shape id="_x0000_s2379" style="height:360;left:9556;position:absolute;top:3279;width:2" coordorigin="9556,3279" coordsize="21600,360" path="m9556,3279l9556,3639e" filled="f" stroked="t" strokecolor="black" strokeweight="0.58pt">
                <v:path arrowok="t"/>
              </v:shape>
            </v:group>
          </v:group>
        </w:pict>
      </w:r>
      <w:r>
        <w:pict>
          <v:group id="_x0000_s2380" style="height:20.98pt;margin-left:62.25pt;margin-top:187.41pt;mso-position-horizontal-relative:page;mso-position-vertical-relative:page;position:absolute;width:416.1pt;z-index:-251601920" coordorigin="1245,3748" coordsize="8322,420">
            <v:group id="_x0000_s2381" style="height:2;left:1251;position:absolute;top:3754;width:8310" coordorigin="1251,3754" coordsize="8310,2">
              <v:shape id="_x0000_s2382" style="height:2;left:1251;position:absolute;top:3754;width:8310" coordorigin="1251,3754" coordsize="8310,21600" path="m1251,3754l9561,3754e" filled="f" stroked="t" strokecolor="black" strokeweight="0.58pt">
                <v:path arrowok="t"/>
              </v:shape>
            </v:group>
            <v:group id="_x0000_s2383" style="height:398;left:1256;position:absolute;top:3759;width:2" coordorigin="1256,3759" coordsize="2,398">
              <v:shape id="_x0000_s2384" style="height:398;left:1256;position:absolute;top:3759;width:2" coordorigin="1256,3759" coordsize="21600,398" path="m1256,3759l1256,4157e" filled="f" stroked="t" strokecolor="black" strokeweight="0.58pt">
                <v:path arrowok="t"/>
              </v:shape>
            </v:group>
            <v:group id="_x0000_s2385" style="height:2;left:1251;position:absolute;top:4162;width:8310" coordorigin="1251,4162" coordsize="8310,2">
              <v:shape id="_x0000_s2386" style="height:2;left:1251;position:absolute;top:4162;width:8310" coordorigin="1251,4162" coordsize="8310,21600" path="m1251,4162l9561,4162e" filled="f" stroked="t" strokecolor="black" strokeweight="0.58pt">
                <v:path arrowok="t"/>
              </v:shape>
            </v:group>
            <v:group id="_x0000_s2387" style="height:398;left:1671;position:absolute;top:3759;width:2" coordorigin="1671,3759" coordsize="2,398">
              <v:shape id="_x0000_s2388" style="height:398;left:1671;position:absolute;top:3759;width:2" coordorigin="1671,3759" coordsize="21600,398" path="m1671,3759l1671,4157e" filled="f" stroked="t" strokecolor="black" strokeweight="0.58pt">
                <v:path arrowok="t"/>
              </v:shape>
            </v:group>
            <v:group id="_x0000_s2389" style="height:398;left:2084;position:absolute;top:3759;width:2" coordorigin="2084,3759" coordsize="2,398">
              <v:shape id="_x0000_s2390" style="height:398;left:2084;position:absolute;top:3759;width:2" coordorigin="2084,3759" coordsize="21600,398" path="m2084,3759l2084,4157e" filled="f" stroked="t" strokecolor="black" strokeweight="0.58pt">
                <v:path arrowok="t"/>
              </v:shape>
            </v:group>
            <v:group id="_x0000_s2391" style="height:398;left:2499;position:absolute;top:3759;width:2" coordorigin="2499,3759" coordsize="2,398">
              <v:shape id="_x0000_s2392" style="height:398;left:2499;position:absolute;top:3759;width:2" coordorigin="2499,3759" coordsize="21600,398" path="m2499,3759l2499,4157e" filled="f" stroked="t" strokecolor="black" strokeweight="0.58pt">
                <v:path arrowok="t"/>
              </v:shape>
            </v:group>
            <v:group id="_x0000_s2393" style="height:398;left:2914;position:absolute;top:3759;width:2" coordorigin="2914,3759" coordsize="2,398">
              <v:shape id="_x0000_s2394" style="height:398;left:2914;position:absolute;top:3759;width:2" coordorigin="2914,3759" coordsize="21600,398" path="m2914,3759l2914,4157e" filled="f" stroked="t" strokecolor="black" strokeweight="0.58pt">
                <v:path arrowok="t"/>
              </v:shape>
            </v:group>
            <v:group id="_x0000_s2395" style="height:398;left:3330;position:absolute;top:3759;width:2" coordorigin="3330,3759" coordsize="2,398">
              <v:shape id="_x0000_s2396" style="height:398;left:3330;position:absolute;top:3759;width:2" coordorigin="3330,3759" coordsize="21600,398" path="m3330,3759l3330,4157e" filled="f" stroked="t" strokecolor="black" strokeweight="0.58pt">
                <v:path arrowok="t"/>
              </v:shape>
            </v:group>
            <v:group id="_x0000_s2397" style="height:398;left:3745;position:absolute;top:3759;width:2" coordorigin="3745,3759" coordsize="2,398">
              <v:shape id="_x0000_s2398" style="height:398;left:3745;position:absolute;top:3759;width:2" coordorigin="3745,3759" coordsize="21600,398" path="m3745,3759l3745,4157e" filled="f" stroked="t" strokecolor="black" strokeweight="0.58pt">
                <v:path arrowok="t"/>
              </v:shape>
            </v:group>
            <v:group id="_x0000_s2399" style="height:398;left:4160;position:absolute;top:3759;width:2" coordorigin="4160,3759" coordsize="2,398">
              <v:shape id="_x0000_s2400" style="height:398;left:4160;position:absolute;top:3759;width:2" coordorigin="4160,3759" coordsize="21600,398" path="m4160,3759l4160,4157e" filled="f" stroked="t" strokecolor="black" strokeweight="0.58pt">
                <v:path arrowok="t"/>
              </v:shape>
            </v:group>
            <v:group id="_x0000_s2401" style="height:398;left:4575;position:absolute;top:3759;width:2" coordorigin="4575,3759" coordsize="2,398">
              <v:shape id="_x0000_s2402" style="height:398;left:4575;position:absolute;top:3759;width:2" coordorigin="4575,3759" coordsize="21600,398" path="m4575,3759l4575,4157e" filled="f" stroked="t" strokecolor="black" strokeweight="0.58pt">
                <v:path arrowok="t"/>
              </v:shape>
            </v:group>
            <v:group id="_x0000_s2403" style="height:398;left:4991;position:absolute;top:3759;width:2" coordorigin="4991,3759" coordsize="2,398">
              <v:shape id="_x0000_s2404" style="height:398;left:4991;position:absolute;top:3759;width:2" coordorigin="4991,3759" coordsize="21600,398" path="m4991,3759l4991,4157e" filled="f" stroked="t" strokecolor="black" strokeweight="0.58pt">
                <v:path arrowok="t"/>
              </v:shape>
            </v:group>
            <v:group id="_x0000_s2405" style="height:398;left:5406;position:absolute;top:3759;width:2" coordorigin="5406,3759" coordsize="2,398">
              <v:shape id="_x0000_s2406" style="height:398;left:5406;position:absolute;top:3759;width:2" coordorigin="5406,3759" coordsize="21600,398" path="m5406,3759l5406,4157e" filled="f" stroked="t" strokecolor="black" strokeweight="0.58pt">
                <v:path arrowok="t"/>
              </v:shape>
            </v:group>
            <v:group id="_x0000_s2407" style="height:398;left:5819;position:absolute;top:3759;width:2" coordorigin="5819,3759" coordsize="2,398">
              <v:shape id="_x0000_s2408" style="height:398;left:5819;position:absolute;top:3759;width:2" coordorigin="5819,3759" coordsize="21600,398" path="m5819,3759l5819,4157e" filled="f" stroked="t" strokecolor="black" strokeweight="0.58pt">
                <v:path arrowok="t"/>
              </v:shape>
            </v:group>
            <v:group id="_x0000_s2409" style="height:398;left:6234;position:absolute;top:3759;width:2" coordorigin="6234,3759" coordsize="2,398">
              <v:shape id="_x0000_s2410" style="height:398;left:6234;position:absolute;top:3759;width:2" coordorigin="6234,3759" coordsize="21600,398" path="m6234,3759l6234,4157e" filled="f" stroked="t" strokecolor="black" strokeweight="0.58pt">
                <v:path arrowok="t"/>
              </v:shape>
            </v:group>
            <v:group id="_x0000_s2411" style="height:398;left:6649;position:absolute;top:3759;width:2" coordorigin="6649,3759" coordsize="2,398">
              <v:shape id="_x0000_s2412" style="height:398;left:6649;position:absolute;top:3759;width:2" coordorigin="6649,3759" coordsize="21600,398" path="m6649,3759l6649,4157e" filled="f" stroked="t" strokecolor="black" strokeweight="0.58pt">
                <v:path arrowok="t"/>
              </v:shape>
            </v:group>
            <v:group id="_x0000_s2413" style="height:398;left:7065;position:absolute;top:3759;width:2" coordorigin="7065,3759" coordsize="2,398">
              <v:shape id="_x0000_s2414" style="height:398;left:7065;position:absolute;top:3759;width:2" coordorigin="7065,3759" coordsize="21600,398" path="m7065,3759l7065,4157e" filled="f" stroked="t" strokecolor="black" strokeweight="0.58pt">
                <v:path arrowok="t"/>
              </v:shape>
            </v:group>
            <v:group id="_x0000_s2415" style="height:398;left:7480;position:absolute;top:3759;width:2" coordorigin="7480,3759" coordsize="2,398">
              <v:shape id="_x0000_s2416" style="height:398;left:7480;position:absolute;top:3759;width:2" coordorigin="7480,3759" coordsize="21600,398" path="m7480,3759l7480,4157e" filled="f" stroked="t" strokecolor="black" strokeweight="0.58pt">
                <v:path arrowok="t"/>
              </v:shape>
            </v:group>
            <v:group id="_x0000_s2417" style="height:398;left:7896;position:absolute;top:3759;width:2" coordorigin="7896,3759" coordsize="2,398">
              <v:shape id="_x0000_s2418" style="height:398;left:7896;position:absolute;top:3759;width:2" coordorigin="7896,3759" coordsize="21600,398" path="m7896,3759l7896,4157e" filled="f" stroked="t" strokecolor="black" strokeweight="0.58pt">
                <v:path arrowok="t"/>
              </v:shape>
            </v:group>
            <v:group id="_x0000_s2419" style="height:398;left:8311;position:absolute;top:3759;width:2" coordorigin="8311,3759" coordsize="2,398">
              <v:shape id="_x0000_s2420" style="height:398;left:8311;position:absolute;top:3759;width:2" coordorigin="8311,3759" coordsize="21600,398" path="m8311,3759l8311,4157e" filled="f" stroked="t" strokecolor="black" strokeweight="0.58pt">
                <v:path arrowok="t"/>
              </v:shape>
            </v:group>
            <v:group id="_x0000_s2421" style="height:398;left:8726;position:absolute;top:3759;width:2" coordorigin="8726,3759" coordsize="2,398">
              <v:shape id="_x0000_s2422" style="height:398;left:8726;position:absolute;top:3759;width:2" coordorigin="8726,3759" coordsize="21600,398" path="m8726,3759l8726,4157e" filled="f" stroked="t" strokecolor="black" strokeweight="0.58pt">
                <v:path arrowok="t"/>
              </v:shape>
            </v:group>
            <v:group id="_x0000_s2423" style="height:398;left:9141;position:absolute;top:3759;width:2" coordorigin="9141,3759" coordsize="2,398">
              <v:shape id="_x0000_s2424" style="height:398;left:9141;position:absolute;top:3759;width:2" coordorigin="9141,3759" coordsize="21600,398" path="m9141,3759l9141,4157e" filled="f" stroked="t" strokecolor="black" strokeweight="0.58pt">
                <v:path arrowok="t"/>
              </v:shape>
            </v:group>
            <v:group id="_x0000_s2425" style="height:398;left:9556;position:absolute;top:3759;width:2" coordorigin="9556,3759" coordsize="2,398">
              <v:shape id="_x0000_s2426" style="height:398;left:9556;position:absolute;top:3759;width:2" coordorigin="9556,3759" coordsize="21600,398" path="m9556,3759l9556,4157e" filled="f" stroked="t" strokecolor="black" strokeweight="0.58pt">
                <v:path arrowok="t"/>
              </v:shape>
            </v:group>
          </v:group>
        </w:pict>
      </w:r>
      <w:r>
        <w:pict>
          <v:group id="_x0000_s2427" style="height:19.21pt;margin-left:62.25pt;margin-top:213.21pt;mso-position-horizontal-relative:page;mso-position-vertical-relative:page;position:absolute;width:416.1pt;z-index:-251600896" coordorigin="1245,4264" coordsize="8322,384">
            <v:group id="_x0000_s2428" style="height:2;left:1251;position:absolute;top:4270;width:8310" coordorigin="1251,4270" coordsize="8310,2">
              <v:shape id="_x0000_s2429" style="height:2;left:1251;position:absolute;top:4270;width:8310" coordorigin="1251,4270" coordsize="8310,21600" path="m1251,4270l9561,4270e" filled="f" stroked="t" strokecolor="black" strokeweight="0.58pt">
                <v:path arrowok="t"/>
              </v:shape>
            </v:group>
            <v:group id="_x0000_s2430" style="height:363;left:1256;position:absolute;top:4275;width:2" coordorigin="1256,4275" coordsize="2,363">
              <v:shape id="_x0000_s2431" style="height:363;left:1256;position:absolute;top:4275;width:2" coordorigin="1256,4275" coordsize="21600,363" path="m1256,4275l1256,4638e" filled="f" stroked="t" strokecolor="black" strokeweight="0.58pt">
                <v:path arrowok="t"/>
              </v:shape>
            </v:group>
            <v:group id="_x0000_s2432" style="height:2;left:1251;position:absolute;top:4643;width:8310" coordorigin="1251,4643" coordsize="8310,2">
              <v:shape id="_x0000_s2433" style="height:2;left:1251;position:absolute;top:4643;width:8310" coordorigin="1251,4643" coordsize="8310,21600" path="m1251,4643l9561,4643e" filled="f" stroked="t" strokecolor="black" strokeweight="0.58pt">
                <v:path arrowok="t"/>
              </v:shape>
            </v:group>
            <v:group id="_x0000_s2434" style="height:363;left:1671;position:absolute;top:4275;width:2" coordorigin="1671,4275" coordsize="2,363">
              <v:shape id="_x0000_s2435" style="height:363;left:1671;position:absolute;top:4275;width:2" coordorigin="1671,4275" coordsize="21600,363" path="m1671,4275l1671,4638e" filled="f" stroked="t" strokecolor="black" strokeweight="0.58pt">
                <v:path arrowok="t"/>
              </v:shape>
            </v:group>
            <v:group id="_x0000_s2436" style="height:363;left:2084;position:absolute;top:4275;width:2" coordorigin="2084,4275" coordsize="2,363">
              <v:shape id="_x0000_s2437" style="height:363;left:2084;position:absolute;top:4275;width:2" coordorigin="2084,4275" coordsize="21600,363" path="m2084,4275l2084,4638e" filled="f" stroked="t" strokecolor="black" strokeweight="0.58pt">
                <v:path arrowok="t"/>
              </v:shape>
            </v:group>
            <v:group id="_x0000_s2438" style="height:363;left:2499;position:absolute;top:4275;width:2" coordorigin="2499,4275" coordsize="2,363">
              <v:shape id="_x0000_s2439" style="height:363;left:2499;position:absolute;top:4275;width:2" coordorigin="2499,4275" coordsize="21600,363" path="m2499,4275l2499,4638e" filled="f" stroked="t" strokecolor="black" strokeweight="0.58pt">
                <v:path arrowok="t"/>
              </v:shape>
            </v:group>
            <v:group id="_x0000_s2440" style="height:363;left:2914;position:absolute;top:4275;width:2" coordorigin="2914,4275" coordsize="2,363">
              <v:shape id="_x0000_s2441" style="height:363;left:2914;position:absolute;top:4275;width:2" coordorigin="2914,4275" coordsize="21600,363" path="m2914,4275l2914,4638e" filled="f" stroked="t" strokecolor="black" strokeweight="0.58pt">
                <v:path arrowok="t"/>
              </v:shape>
            </v:group>
            <v:group id="_x0000_s2442" style="height:363;left:3330;position:absolute;top:4275;width:2" coordorigin="3330,4275" coordsize="2,363">
              <v:shape id="_x0000_s2443" style="height:363;left:3330;position:absolute;top:4275;width:2" coordorigin="3330,4275" coordsize="21600,363" path="m3330,4275l3330,4638e" filled="f" stroked="t" strokecolor="black" strokeweight="0.58pt">
                <v:path arrowok="t"/>
              </v:shape>
            </v:group>
            <v:group id="_x0000_s2444" style="height:363;left:3745;position:absolute;top:4275;width:2" coordorigin="3745,4275" coordsize="2,363">
              <v:shape id="_x0000_s2445" style="height:363;left:3745;position:absolute;top:4275;width:2" coordorigin="3745,4275" coordsize="21600,363" path="m3745,4275l3745,4638e" filled="f" stroked="t" strokecolor="black" strokeweight="0.58pt">
                <v:path arrowok="t"/>
              </v:shape>
            </v:group>
            <v:group id="_x0000_s2446" style="height:363;left:4160;position:absolute;top:4275;width:2" coordorigin="4160,4275" coordsize="2,363">
              <v:shape id="_x0000_s2447" style="height:363;left:4160;position:absolute;top:4275;width:2" coordorigin="4160,4275" coordsize="21600,363" path="m4160,4275l4160,4638e" filled="f" stroked="t" strokecolor="black" strokeweight="0.58pt">
                <v:path arrowok="t"/>
              </v:shape>
            </v:group>
            <v:group id="_x0000_s2448" style="height:363;left:4575;position:absolute;top:4275;width:2" coordorigin="4575,4275" coordsize="2,363">
              <v:shape id="_x0000_s2449" style="height:363;left:4575;position:absolute;top:4275;width:2" coordorigin="4575,4275" coordsize="21600,363" path="m4575,4275l4575,4638e" filled="f" stroked="t" strokecolor="black" strokeweight="0.58pt">
                <v:path arrowok="t"/>
              </v:shape>
            </v:group>
            <v:group id="_x0000_s2450" style="height:363;left:4991;position:absolute;top:4275;width:2" coordorigin="4991,4275" coordsize="2,363">
              <v:shape id="_x0000_s2451" style="height:363;left:4991;position:absolute;top:4275;width:2" coordorigin="4991,4275" coordsize="21600,363" path="m4991,4275l4991,4638e" filled="f" stroked="t" strokecolor="black" strokeweight="0.58pt">
                <v:path arrowok="t"/>
              </v:shape>
            </v:group>
            <v:group id="_x0000_s2452" style="height:363;left:5406;position:absolute;top:4275;width:2" coordorigin="5406,4275" coordsize="2,363">
              <v:shape id="_x0000_s2453" style="height:363;left:5406;position:absolute;top:4275;width:2" coordorigin="5406,4275" coordsize="21600,363" path="m5406,4275l5406,4638e" filled="f" stroked="t" strokecolor="black" strokeweight="0.58pt">
                <v:path arrowok="t"/>
              </v:shape>
            </v:group>
            <v:group id="_x0000_s2454" style="height:363;left:5819;position:absolute;top:4275;width:2" coordorigin="5819,4275" coordsize="2,363">
              <v:shape id="_x0000_s2455" style="height:363;left:5819;position:absolute;top:4275;width:2" coordorigin="5819,4275" coordsize="21600,363" path="m5819,4275l5819,4638e" filled="f" stroked="t" strokecolor="black" strokeweight="0.58pt">
                <v:path arrowok="t"/>
              </v:shape>
            </v:group>
            <v:group id="_x0000_s2456" style="height:363;left:6234;position:absolute;top:4275;width:2" coordorigin="6234,4275" coordsize="2,363">
              <v:shape id="_x0000_s2457" style="height:363;left:6234;position:absolute;top:4275;width:2" coordorigin="6234,4275" coordsize="21600,363" path="m6234,4275l6234,4638e" filled="f" stroked="t" strokecolor="black" strokeweight="0.58pt">
                <v:path arrowok="t"/>
              </v:shape>
            </v:group>
            <v:group id="_x0000_s2458" style="height:363;left:6649;position:absolute;top:4275;width:2" coordorigin="6649,4275" coordsize="2,363">
              <v:shape id="_x0000_s2459" style="height:363;left:6649;position:absolute;top:4275;width:2" coordorigin="6649,4275" coordsize="21600,363" path="m6649,4275l6649,4638e" filled="f" stroked="t" strokecolor="black" strokeweight="0.58pt">
                <v:path arrowok="t"/>
              </v:shape>
            </v:group>
            <v:group id="_x0000_s2460" style="height:363;left:7065;position:absolute;top:4275;width:2" coordorigin="7065,4275" coordsize="2,363">
              <v:shape id="_x0000_s2461" style="height:363;left:7065;position:absolute;top:4275;width:2" coordorigin="7065,4275" coordsize="21600,363" path="m7065,4275l7065,4638e" filled="f" stroked="t" strokecolor="black" strokeweight="0.58pt">
                <v:path arrowok="t"/>
              </v:shape>
            </v:group>
            <v:group id="_x0000_s2462" style="height:363;left:7480;position:absolute;top:4275;width:2" coordorigin="7480,4275" coordsize="2,363">
              <v:shape id="_x0000_s2463" style="height:363;left:7480;position:absolute;top:4275;width:2" coordorigin="7480,4275" coordsize="21600,363" path="m7480,4275l7480,4638e" filled="f" stroked="t" strokecolor="black" strokeweight="0.58pt">
                <v:path arrowok="t"/>
              </v:shape>
            </v:group>
            <v:group id="_x0000_s2464" style="height:363;left:7896;position:absolute;top:4275;width:2" coordorigin="7896,4275" coordsize="2,363">
              <v:shape id="_x0000_s2465" style="height:363;left:7896;position:absolute;top:4275;width:2" coordorigin="7896,4275" coordsize="21600,363" path="m7896,4275l7896,4638e" filled="f" stroked="t" strokecolor="black" strokeweight="0.58pt">
                <v:path arrowok="t"/>
              </v:shape>
            </v:group>
            <v:group id="_x0000_s2466" style="height:363;left:8311;position:absolute;top:4275;width:2" coordorigin="8311,4275" coordsize="2,363">
              <v:shape id="_x0000_s2467" style="height:363;left:8311;position:absolute;top:4275;width:2" coordorigin="8311,4275" coordsize="21600,363" path="m8311,4275l8311,4638e" filled="f" stroked="t" strokecolor="black" strokeweight="0.58pt">
                <v:path arrowok="t"/>
              </v:shape>
            </v:group>
            <v:group id="_x0000_s2468" style="height:363;left:8726;position:absolute;top:4275;width:2" coordorigin="8726,4275" coordsize="2,363">
              <v:shape id="_x0000_s2469" style="height:363;left:8726;position:absolute;top:4275;width:2" coordorigin="8726,4275" coordsize="21600,363" path="m8726,4275l8726,4638e" filled="f" stroked="t" strokecolor="black" strokeweight="0.58pt">
                <v:path arrowok="t"/>
              </v:shape>
            </v:group>
            <v:group id="_x0000_s2470" style="height:363;left:9141;position:absolute;top:4275;width:2" coordorigin="9141,4275" coordsize="2,363">
              <v:shape id="_x0000_s2471" style="height:363;left:9141;position:absolute;top:4275;width:2" coordorigin="9141,4275" coordsize="21600,363" path="m9141,4275l9141,4638e" filled="f" stroked="t" strokecolor="black" strokeweight="0.58pt">
                <v:path arrowok="t"/>
              </v:shape>
            </v:group>
            <v:group id="_x0000_s2472" style="height:363;left:9556;position:absolute;top:4275;width:2" coordorigin="9556,4275" coordsize="2,363">
              <v:shape id="_x0000_s2473" style="height:363;left:9556;position:absolute;top:4275;width:2" coordorigin="9556,4275" coordsize="21600,363" path="m9556,4275l9556,4638e" filled="f" stroked="t" strokecolor="black" strokeweight="0.58pt">
                <v:path arrowok="t"/>
              </v:shape>
            </v:group>
          </v:group>
        </w:pict>
      </w:r>
      <w:r>
        <w:pict>
          <v:group id="_x0000_s2474" style="height:19.18pt;margin-left:62.25pt;margin-top:237.24pt;mso-position-horizontal-relative:page;mso-position-vertical-relative:page;position:absolute;width:416.1pt;z-index:-251599872" coordorigin="1245,4745" coordsize="8322,384">
            <v:group id="_x0000_s2475" style="height:2;left:1251;position:absolute;top:4751;width:8310" coordorigin="1251,4751" coordsize="8310,2">
              <v:shape id="_x0000_s2476" style="height:2;left:1251;position:absolute;top:4751;width:8310" coordorigin="1251,4751" coordsize="8310,21600" path="m1251,4751l9561,4751e" filled="f" stroked="t" strokecolor="black" strokeweight="0.58pt">
                <v:path arrowok="t"/>
              </v:shape>
            </v:group>
            <v:group id="_x0000_s2477" style="height:362;left:1256;position:absolute;top:4755;width:2" coordorigin="1256,4755" coordsize="2,362">
              <v:shape id="_x0000_s2478" style="height:362;left:1256;position:absolute;top:4755;width:2" coordorigin="1256,4755" coordsize="21600,362" path="m1256,4755l1256,5118e" filled="f" stroked="t" strokecolor="black" strokeweight="0.58pt">
                <v:path arrowok="t"/>
              </v:shape>
            </v:group>
            <v:group id="_x0000_s2479" style="height:2;left:1251;position:absolute;top:5123;width:8310" coordorigin="1251,5123" coordsize="8310,2">
              <v:shape id="_x0000_s2480" style="height:2;left:1251;position:absolute;top:5123;width:8310" coordorigin="1251,5123" coordsize="8310,21600" path="m1251,5123l9561,5123e" filled="f" stroked="t" strokecolor="black" strokeweight="0.58pt">
                <v:path arrowok="t"/>
              </v:shape>
            </v:group>
            <v:group id="_x0000_s2481" style="height:362;left:1671;position:absolute;top:4755;width:2" coordorigin="1671,4755" coordsize="2,362">
              <v:shape id="_x0000_s2482" style="height:362;left:1671;position:absolute;top:4755;width:2" coordorigin="1671,4755" coordsize="21600,362" path="m1671,4755l1671,5118e" filled="f" stroked="t" strokecolor="black" strokeweight="0.58pt">
                <v:path arrowok="t"/>
              </v:shape>
            </v:group>
            <v:group id="_x0000_s2483" style="height:362;left:2084;position:absolute;top:4755;width:2" coordorigin="2084,4755" coordsize="2,362">
              <v:shape id="_x0000_s2484" style="height:362;left:2084;position:absolute;top:4755;width:2" coordorigin="2084,4755" coordsize="21600,362" path="m2084,4755l2084,5118e" filled="f" stroked="t" strokecolor="black" strokeweight="0.58pt">
                <v:path arrowok="t"/>
              </v:shape>
            </v:group>
            <v:group id="_x0000_s2485" style="height:362;left:2499;position:absolute;top:4755;width:2" coordorigin="2499,4755" coordsize="2,362">
              <v:shape id="_x0000_s2486" style="height:362;left:2499;position:absolute;top:4755;width:2" coordorigin="2499,4755" coordsize="21600,362" path="m2499,4755l2499,5118e" filled="f" stroked="t" strokecolor="black" strokeweight="0.58pt">
                <v:path arrowok="t"/>
              </v:shape>
            </v:group>
            <v:group id="_x0000_s2487" style="height:362;left:2914;position:absolute;top:4755;width:2" coordorigin="2914,4755" coordsize="2,362">
              <v:shape id="_x0000_s2488" style="height:362;left:2914;position:absolute;top:4755;width:2" coordorigin="2914,4755" coordsize="21600,362" path="m2914,4755l2914,5118e" filled="f" stroked="t" strokecolor="black" strokeweight="0.58pt">
                <v:path arrowok="t"/>
              </v:shape>
            </v:group>
            <v:group id="_x0000_s2489" style="height:362;left:3330;position:absolute;top:4755;width:2" coordorigin="3330,4755" coordsize="2,362">
              <v:shape id="_x0000_s2490" style="height:362;left:3330;position:absolute;top:4755;width:2" coordorigin="3330,4755" coordsize="21600,362" path="m3330,4755l3330,5118e" filled="f" stroked="t" strokecolor="black" strokeweight="0.58pt">
                <v:path arrowok="t"/>
              </v:shape>
            </v:group>
            <v:group id="_x0000_s2491" style="height:362;left:3745;position:absolute;top:4755;width:2" coordorigin="3745,4755" coordsize="2,362">
              <v:shape id="_x0000_s2492" style="height:362;left:3745;position:absolute;top:4755;width:2" coordorigin="3745,4755" coordsize="21600,362" path="m3745,4755l3745,5118e" filled="f" stroked="t" strokecolor="black" strokeweight="0.58pt">
                <v:path arrowok="t"/>
              </v:shape>
            </v:group>
            <v:group id="_x0000_s2493" style="height:362;left:4160;position:absolute;top:4755;width:2" coordorigin="4160,4755" coordsize="2,362">
              <v:shape id="_x0000_s2494" style="height:362;left:4160;position:absolute;top:4755;width:2" coordorigin="4160,4755" coordsize="21600,362" path="m4160,4755l4160,5118e" filled="f" stroked="t" strokecolor="black" strokeweight="0.58pt">
                <v:path arrowok="t"/>
              </v:shape>
            </v:group>
            <v:group id="_x0000_s2495" style="height:362;left:4575;position:absolute;top:4755;width:2" coordorigin="4575,4755" coordsize="2,362">
              <v:shape id="_x0000_s2496" style="height:362;left:4575;position:absolute;top:4755;width:2" coordorigin="4575,4755" coordsize="21600,362" path="m4575,4755l4575,5118e" filled="f" stroked="t" strokecolor="black" strokeweight="0.58pt">
                <v:path arrowok="t"/>
              </v:shape>
            </v:group>
            <v:group id="_x0000_s2497" style="height:362;left:4991;position:absolute;top:4755;width:2" coordorigin="4991,4755" coordsize="2,362">
              <v:shape id="_x0000_s2498" style="height:362;left:4991;position:absolute;top:4755;width:2" coordorigin="4991,4755" coordsize="21600,362" path="m4991,4755l4991,5118e" filled="f" stroked="t" strokecolor="black" strokeweight="0.58pt">
                <v:path arrowok="t"/>
              </v:shape>
            </v:group>
            <v:group id="_x0000_s2499" style="height:362;left:5406;position:absolute;top:4755;width:2" coordorigin="5406,4755" coordsize="2,362">
              <v:shape id="_x0000_s2500" style="height:362;left:5406;position:absolute;top:4755;width:2" coordorigin="5406,4755" coordsize="21600,362" path="m5406,4755l5406,5118e" filled="f" stroked="t" strokecolor="black" strokeweight="0.58pt">
                <v:path arrowok="t"/>
              </v:shape>
            </v:group>
            <v:group id="_x0000_s2501" style="height:362;left:5819;position:absolute;top:4755;width:2" coordorigin="5819,4755" coordsize="2,362">
              <v:shape id="_x0000_s2502" style="height:362;left:5819;position:absolute;top:4755;width:2" coordorigin="5819,4755" coordsize="21600,362" path="m5819,4755l5819,5118e" filled="f" stroked="t" strokecolor="black" strokeweight="0.58pt">
                <v:path arrowok="t"/>
              </v:shape>
            </v:group>
            <v:group id="_x0000_s2503" style="height:362;left:6234;position:absolute;top:4755;width:2" coordorigin="6234,4755" coordsize="2,362">
              <v:shape id="_x0000_s2504" style="height:362;left:6234;position:absolute;top:4755;width:2" coordorigin="6234,4755" coordsize="21600,362" path="m6234,4755l6234,5118e" filled="f" stroked="t" strokecolor="black" strokeweight="0.58pt">
                <v:path arrowok="t"/>
              </v:shape>
            </v:group>
            <v:group id="_x0000_s2505" style="height:362;left:6649;position:absolute;top:4755;width:2" coordorigin="6649,4755" coordsize="2,362">
              <v:shape id="_x0000_s2506" style="height:362;left:6649;position:absolute;top:4755;width:2" coordorigin="6649,4755" coordsize="21600,362" path="m6649,4755l6649,5118e" filled="f" stroked="t" strokecolor="black" strokeweight="0.58pt">
                <v:path arrowok="t"/>
              </v:shape>
            </v:group>
            <v:group id="_x0000_s2507" style="height:362;left:7065;position:absolute;top:4755;width:2" coordorigin="7065,4755" coordsize="2,362">
              <v:shape id="_x0000_s2508" style="height:362;left:7065;position:absolute;top:4755;width:2" coordorigin="7065,4755" coordsize="21600,362" path="m7065,4755l7065,5118e" filled="f" stroked="t" strokecolor="black" strokeweight="0.58pt">
                <v:path arrowok="t"/>
              </v:shape>
            </v:group>
            <v:group id="_x0000_s2509" style="height:362;left:7480;position:absolute;top:4755;width:2" coordorigin="7480,4755" coordsize="2,362">
              <v:shape id="_x0000_s2510" style="height:362;left:7480;position:absolute;top:4755;width:2" coordorigin="7480,4755" coordsize="21600,362" path="m7480,4755l7480,5118e" filled="f" stroked="t" strokecolor="black" strokeweight="0.58pt">
                <v:path arrowok="t"/>
              </v:shape>
            </v:group>
            <v:group id="_x0000_s2511" style="height:362;left:7896;position:absolute;top:4755;width:2" coordorigin="7896,4755" coordsize="2,362">
              <v:shape id="_x0000_s2512" style="height:362;left:7896;position:absolute;top:4755;width:2" coordorigin="7896,4755" coordsize="21600,362" path="m7896,4755l7896,5118e" filled="f" stroked="t" strokecolor="black" strokeweight="0.58pt">
                <v:path arrowok="t"/>
              </v:shape>
            </v:group>
            <v:group id="_x0000_s2513" style="height:362;left:8311;position:absolute;top:4755;width:2" coordorigin="8311,4755" coordsize="2,362">
              <v:shape id="_x0000_s2514" style="height:362;left:8311;position:absolute;top:4755;width:2" coordorigin="8311,4755" coordsize="21600,362" path="m8311,4755l8311,5118e" filled="f" stroked="t" strokecolor="black" strokeweight="0.58pt">
                <v:path arrowok="t"/>
              </v:shape>
            </v:group>
            <v:group id="_x0000_s2515" style="height:362;left:8726;position:absolute;top:4755;width:2" coordorigin="8726,4755" coordsize="2,362">
              <v:shape id="_x0000_s2516" style="height:362;left:8726;position:absolute;top:4755;width:2" coordorigin="8726,4755" coordsize="21600,362" path="m8726,4755l8726,5118e" filled="f" stroked="t" strokecolor="black" strokeweight="0.58pt">
                <v:path arrowok="t"/>
              </v:shape>
            </v:group>
            <v:group id="_x0000_s2517" style="height:362;left:9141;position:absolute;top:4755;width:2" coordorigin="9141,4755" coordsize="2,362">
              <v:shape id="_x0000_s2518" style="height:362;left:9141;position:absolute;top:4755;width:2" coordorigin="9141,4755" coordsize="21600,362" path="m9141,4755l9141,5118e" filled="f" stroked="t" strokecolor="black" strokeweight="0.58pt">
                <v:path arrowok="t"/>
              </v:shape>
            </v:group>
            <v:group id="_x0000_s2519" style="height:362;left:9556;position:absolute;top:4755;width:2" coordorigin="9556,4755" coordsize="2,362">
              <v:shape id="_x0000_s2520" style="height:362;left:9556;position:absolute;top:4755;width:2" coordorigin="9556,4755" coordsize="21600,362" path="m9556,4755l9556,5118e" filled="f" stroked="t" strokecolor="black" strokeweight="0.58pt">
                <v:path arrowok="t"/>
              </v:shape>
            </v:group>
          </v:group>
        </w:pict>
      </w:r>
      <w:r>
        <w:pict>
          <v:group id="_x0000_s2521" style="height:19.18pt;margin-left:62.25pt;margin-top:261.24pt;mso-position-horizontal-relative:page;mso-position-vertical-relative:page;position:absolute;width:416.1pt;z-index:-251598848" coordorigin="1245,5225" coordsize="8322,384">
            <v:group id="_x0000_s2522" style="height:2;left:1251;position:absolute;top:5231;width:8310" coordorigin="1251,5231" coordsize="8310,2">
              <v:shape id="_x0000_s2523" style="height:2;left:1251;position:absolute;top:5231;width:8310" coordorigin="1251,5231" coordsize="8310,21600" path="m1251,5231l9561,5231e" filled="f" stroked="t" strokecolor="black" strokeweight="0.58pt">
                <v:path arrowok="t"/>
              </v:shape>
            </v:group>
            <v:group id="_x0000_s2524" style="height:362;left:1256;position:absolute;top:5235;width:2" coordorigin="1256,5235" coordsize="2,362">
              <v:shape id="_x0000_s2525" style="height:362;left:1256;position:absolute;top:5235;width:2" coordorigin="1256,5235" coordsize="21600,362" path="m1256,5235l1256,5598e" filled="f" stroked="t" strokecolor="black" strokeweight="0.58pt">
                <v:path arrowok="t"/>
              </v:shape>
            </v:group>
            <v:group id="_x0000_s2526" style="height:2;left:1251;position:absolute;top:5603;width:8310" coordorigin="1251,5603" coordsize="8310,2">
              <v:shape id="_x0000_s2527" style="height:2;left:1251;position:absolute;top:5603;width:8310" coordorigin="1251,5603" coordsize="8310,21600" path="m1251,5603l9561,5603e" filled="f" stroked="t" strokecolor="black" strokeweight="0.58pt">
                <v:path arrowok="t"/>
              </v:shape>
            </v:group>
            <v:group id="_x0000_s2528" style="height:362;left:1671;position:absolute;top:5235;width:2" coordorigin="1671,5235" coordsize="2,362">
              <v:shape id="_x0000_s2529" style="height:362;left:1671;position:absolute;top:5235;width:2" coordorigin="1671,5235" coordsize="21600,362" path="m1671,5235l1671,5598e" filled="f" stroked="t" strokecolor="black" strokeweight="0.58pt">
                <v:path arrowok="t"/>
              </v:shape>
            </v:group>
            <v:group id="_x0000_s2530" style="height:362;left:2084;position:absolute;top:5235;width:2" coordorigin="2084,5235" coordsize="2,362">
              <v:shape id="_x0000_s2531" style="height:362;left:2084;position:absolute;top:5235;width:2" coordorigin="2084,5235" coordsize="21600,362" path="m2084,5235l2084,5598e" filled="f" stroked="t" strokecolor="black" strokeweight="0.58pt">
                <v:path arrowok="t"/>
              </v:shape>
            </v:group>
            <v:group id="_x0000_s2532" style="height:362;left:2499;position:absolute;top:5235;width:2" coordorigin="2499,5235" coordsize="2,362">
              <v:shape id="_x0000_s2533" style="height:362;left:2499;position:absolute;top:5235;width:2" coordorigin="2499,5235" coordsize="21600,362" path="m2499,5235l2499,5598e" filled="f" stroked="t" strokecolor="black" strokeweight="0.58pt">
                <v:path arrowok="t"/>
              </v:shape>
            </v:group>
            <v:group id="_x0000_s2534" style="height:362;left:2914;position:absolute;top:5235;width:2" coordorigin="2914,5235" coordsize="2,362">
              <v:shape id="_x0000_s2535" style="height:362;left:2914;position:absolute;top:5235;width:2" coordorigin="2914,5235" coordsize="21600,362" path="m2914,5235l2914,5598e" filled="f" stroked="t" strokecolor="black" strokeweight="0.58pt">
                <v:path arrowok="t"/>
              </v:shape>
            </v:group>
            <v:group id="_x0000_s2536" style="height:362;left:3330;position:absolute;top:5235;width:2" coordorigin="3330,5235" coordsize="2,362">
              <v:shape id="_x0000_s2537" style="height:362;left:3330;position:absolute;top:5235;width:2" coordorigin="3330,5235" coordsize="21600,362" path="m3330,5235l3330,5598e" filled="f" stroked="t" strokecolor="black" strokeweight="0.58pt">
                <v:path arrowok="t"/>
              </v:shape>
            </v:group>
            <v:group id="_x0000_s2538" style="height:362;left:3745;position:absolute;top:5235;width:2" coordorigin="3745,5235" coordsize="2,362">
              <v:shape id="_x0000_s2539" style="height:362;left:3745;position:absolute;top:5235;width:2" coordorigin="3745,5235" coordsize="21600,362" path="m3745,5235l3745,5598e" filled="f" stroked="t" strokecolor="black" strokeweight="0.58pt">
                <v:path arrowok="t"/>
              </v:shape>
            </v:group>
            <v:group id="_x0000_s2540" style="height:362;left:4160;position:absolute;top:5235;width:2" coordorigin="4160,5235" coordsize="2,362">
              <v:shape id="_x0000_s2541" style="height:362;left:4160;position:absolute;top:5235;width:2" coordorigin="4160,5235" coordsize="21600,362" path="m4160,5235l4160,5598e" filled="f" stroked="t" strokecolor="black" strokeweight="0.58pt">
                <v:path arrowok="t"/>
              </v:shape>
            </v:group>
            <v:group id="_x0000_s2542" style="height:362;left:4575;position:absolute;top:5235;width:2" coordorigin="4575,5235" coordsize="2,362">
              <v:shape id="_x0000_s2543" style="height:362;left:4575;position:absolute;top:5235;width:2" coordorigin="4575,5235" coordsize="21600,362" path="m4575,5235l4575,5598e" filled="f" stroked="t" strokecolor="black" strokeweight="0.58pt">
                <v:path arrowok="t"/>
              </v:shape>
            </v:group>
            <v:group id="_x0000_s2544" style="height:362;left:4991;position:absolute;top:5235;width:2" coordorigin="4991,5235" coordsize="2,362">
              <v:shape id="_x0000_s2545" style="height:362;left:4991;position:absolute;top:5235;width:2" coordorigin="4991,5235" coordsize="21600,362" path="m4991,5235l4991,5598e" filled="f" stroked="t" strokecolor="black" strokeweight="0.58pt">
                <v:path arrowok="t"/>
              </v:shape>
            </v:group>
            <v:group id="_x0000_s2546" style="height:362;left:5406;position:absolute;top:5235;width:2" coordorigin="5406,5235" coordsize="2,362">
              <v:shape id="_x0000_s2547" style="height:362;left:5406;position:absolute;top:5235;width:2" coordorigin="5406,5235" coordsize="21600,362" path="m5406,5235l5406,5598e" filled="f" stroked="t" strokecolor="black" strokeweight="0.58pt">
                <v:path arrowok="t"/>
              </v:shape>
            </v:group>
            <v:group id="_x0000_s2548" style="height:362;left:5819;position:absolute;top:5235;width:2" coordorigin="5819,5235" coordsize="2,362">
              <v:shape id="_x0000_s2549" style="height:362;left:5819;position:absolute;top:5235;width:2" coordorigin="5819,5235" coordsize="21600,362" path="m5819,5235l5819,5598e" filled="f" stroked="t" strokecolor="black" strokeweight="0.58pt">
                <v:path arrowok="t"/>
              </v:shape>
            </v:group>
            <v:group id="_x0000_s2550" style="height:362;left:6234;position:absolute;top:5235;width:2" coordorigin="6234,5235" coordsize="2,362">
              <v:shape id="_x0000_s2551" style="height:362;left:6234;position:absolute;top:5235;width:2" coordorigin="6234,5235" coordsize="21600,362" path="m6234,5235l6234,5598e" filled="f" stroked="t" strokecolor="black" strokeweight="0.58pt">
                <v:path arrowok="t"/>
              </v:shape>
            </v:group>
            <v:group id="_x0000_s2552" style="height:362;left:6649;position:absolute;top:5235;width:2" coordorigin="6649,5235" coordsize="2,362">
              <v:shape id="_x0000_s2553" style="height:362;left:6649;position:absolute;top:5235;width:2" coordorigin="6649,5235" coordsize="21600,362" path="m6649,5235l6649,5598e" filled="f" stroked="t" strokecolor="black" strokeweight="0.58pt">
                <v:path arrowok="t"/>
              </v:shape>
            </v:group>
            <v:group id="_x0000_s2554" style="height:362;left:7065;position:absolute;top:5235;width:2" coordorigin="7065,5235" coordsize="2,362">
              <v:shape id="_x0000_s2555" style="height:362;left:7065;position:absolute;top:5235;width:2" coordorigin="7065,5235" coordsize="21600,362" path="m7065,5235l7065,5598e" filled="f" stroked="t" strokecolor="black" strokeweight="0.58pt">
                <v:path arrowok="t"/>
              </v:shape>
            </v:group>
            <v:group id="_x0000_s2556" style="height:362;left:7480;position:absolute;top:5235;width:2" coordorigin="7480,5235" coordsize="2,362">
              <v:shape id="_x0000_s2557" style="height:362;left:7480;position:absolute;top:5235;width:2" coordorigin="7480,5235" coordsize="21600,362" path="m7480,5235l7480,5598e" filled="f" stroked="t" strokecolor="black" strokeweight="0.58pt">
                <v:path arrowok="t"/>
              </v:shape>
            </v:group>
            <v:group id="_x0000_s2558" style="height:362;left:7896;position:absolute;top:5235;width:2" coordorigin="7896,5235" coordsize="2,362">
              <v:shape id="_x0000_s2559" style="height:362;left:7896;position:absolute;top:5235;width:2" coordorigin="7896,5235" coordsize="21600,362" path="m7896,5235l7896,5598e" filled="f" stroked="t" strokecolor="black" strokeweight="0.58pt">
                <v:path arrowok="t"/>
              </v:shape>
            </v:group>
            <v:group id="_x0000_s2560" style="height:362;left:8311;position:absolute;top:5235;width:2" coordorigin="8311,5235" coordsize="2,362">
              <v:shape id="_x0000_s2561" style="height:362;left:8311;position:absolute;top:5235;width:2" coordorigin="8311,5235" coordsize="21600,362" path="m8311,5235l8311,5598e" filled="f" stroked="t" strokecolor="black" strokeweight="0.58pt">
                <v:path arrowok="t"/>
              </v:shape>
            </v:group>
            <v:group id="_x0000_s2562" style="height:362;left:8726;position:absolute;top:5235;width:2" coordorigin="8726,5235" coordsize="2,362">
              <v:shape id="_x0000_s2563" style="height:362;left:8726;position:absolute;top:5235;width:2" coordorigin="8726,5235" coordsize="21600,362" path="m8726,5235l8726,5598e" filled="f" stroked="t" strokecolor="black" strokeweight="0.58pt">
                <v:path arrowok="t"/>
              </v:shape>
            </v:group>
            <v:group id="_x0000_s2564" style="height:362;left:9141;position:absolute;top:5235;width:2" coordorigin="9141,5235" coordsize="2,362">
              <v:shape id="_x0000_s2565" style="height:362;left:9141;position:absolute;top:5235;width:2" coordorigin="9141,5235" coordsize="21600,362" path="m9141,5235l9141,5598e" filled="f" stroked="t" strokecolor="black" strokeweight="0.58pt">
                <v:path arrowok="t"/>
              </v:shape>
            </v:group>
            <v:group id="_x0000_s2566" style="height:362;left:9556;position:absolute;top:5235;width:2" coordorigin="9556,5235" coordsize="2,362">
              <v:shape id="_x0000_s2567" style="height:362;left:9556;position:absolute;top:5235;width:2" coordorigin="9556,5235" coordsize="21600,362" path="m9556,5235l9556,5598e" filled="f" stroked="t" strokecolor="black" strokeweight="0.58pt">
                <v:path arrowok="t"/>
              </v:shape>
            </v:group>
          </v:group>
        </w:pict>
      </w:r>
      <w:r>
        <w:pict>
          <v:group id="_x0000_s2568" style="height:19.18pt;margin-left:62.25pt;margin-top:285.24pt;mso-position-horizontal-relative:page;mso-position-vertical-relative:page;position:absolute;width:416.1pt;z-index:-251597824" coordorigin="1245,5705" coordsize="8322,384">
            <v:group id="_x0000_s2569" style="height:2;left:1251;position:absolute;top:5711;width:8310" coordorigin="1251,5711" coordsize="8310,2">
              <v:shape id="_x0000_s2570" style="height:2;left:1251;position:absolute;top:5711;width:8310" coordorigin="1251,5711" coordsize="8310,21600" path="m1251,5711l9561,5711e" filled="f" stroked="t" strokecolor="black" strokeweight="0.58pt">
                <v:path arrowok="t"/>
              </v:shape>
            </v:group>
            <v:group id="_x0000_s2571" style="height:362;left:1256;position:absolute;top:5715;width:2" coordorigin="1256,5715" coordsize="2,362">
              <v:shape id="_x0000_s2572" style="height:362;left:1256;position:absolute;top:5715;width:2" coordorigin="1256,5715" coordsize="21600,362" path="m1256,5715l1256,6078e" filled="f" stroked="t" strokecolor="black" strokeweight="0.58pt">
                <v:path arrowok="t"/>
              </v:shape>
            </v:group>
            <v:group id="_x0000_s2573" style="height:2;left:1251;position:absolute;top:6083;width:8310" coordorigin="1251,6083" coordsize="8310,2">
              <v:shape id="_x0000_s2574" style="height:2;left:1251;position:absolute;top:6083;width:8310" coordorigin="1251,6083" coordsize="8310,21600" path="m1251,6083l9561,6083e" filled="f" stroked="t" strokecolor="black" strokeweight="0.58pt">
                <v:path arrowok="t"/>
              </v:shape>
            </v:group>
            <v:group id="_x0000_s2575" style="height:362;left:1671;position:absolute;top:5715;width:2" coordorigin="1671,5715" coordsize="2,362">
              <v:shape id="_x0000_s2576" style="height:362;left:1671;position:absolute;top:5715;width:2" coordorigin="1671,5715" coordsize="21600,362" path="m1671,5715l1671,6078e" filled="f" stroked="t" strokecolor="black" strokeweight="0.58pt">
                <v:path arrowok="t"/>
              </v:shape>
            </v:group>
            <v:group id="_x0000_s2577" style="height:362;left:2084;position:absolute;top:5715;width:2" coordorigin="2084,5715" coordsize="2,362">
              <v:shape id="_x0000_s2578" style="height:362;left:2084;position:absolute;top:5715;width:2" coordorigin="2084,5715" coordsize="21600,362" path="m2084,5715l2084,6078e" filled="f" stroked="t" strokecolor="black" strokeweight="0.58pt">
                <v:path arrowok="t"/>
              </v:shape>
            </v:group>
            <v:group id="_x0000_s2579" style="height:362;left:2499;position:absolute;top:5715;width:2" coordorigin="2499,5715" coordsize="2,362">
              <v:shape id="_x0000_s2580" style="height:362;left:2499;position:absolute;top:5715;width:2" coordorigin="2499,5715" coordsize="21600,362" path="m2499,5715l2499,6078e" filled="f" stroked="t" strokecolor="black" strokeweight="0.58pt">
                <v:path arrowok="t"/>
              </v:shape>
            </v:group>
            <v:group id="_x0000_s2581" style="height:362;left:2914;position:absolute;top:5715;width:2" coordorigin="2914,5715" coordsize="2,362">
              <v:shape id="_x0000_s2582" style="height:362;left:2914;position:absolute;top:5715;width:2" coordorigin="2914,5715" coordsize="21600,362" path="m2914,5715l2914,6078e" filled="f" stroked="t" strokecolor="black" strokeweight="0.58pt">
                <v:path arrowok="t"/>
              </v:shape>
            </v:group>
            <v:group id="_x0000_s2583" style="height:362;left:3330;position:absolute;top:5715;width:2" coordorigin="3330,5715" coordsize="2,362">
              <v:shape id="_x0000_s2584" style="height:362;left:3330;position:absolute;top:5715;width:2" coordorigin="3330,5715" coordsize="21600,362" path="m3330,5715l3330,6078e" filled="f" stroked="t" strokecolor="black" strokeweight="0.58pt">
                <v:path arrowok="t"/>
              </v:shape>
            </v:group>
            <v:group id="_x0000_s2585" style="height:362;left:3745;position:absolute;top:5715;width:2" coordorigin="3745,5715" coordsize="2,362">
              <v:shape id="_x0000_s2586" style="height:362;left:3745;position:absolute;top:5715;width:2" coordorigin="3745,5715" coordsize="21600,362" path="m3745,5715l3745,6078e" filled="f" stroked="t" strokecolor="black" strokeweight="0.58pt">
                <v:path arrowok="t"/>
              </v:shape>
            </v:group>
            <v:group id="_x0000_s2587" style="height:362;left:4160;position:absolute;top:5715;width:2" coordorigin="4160,5715" coordsize="2,362">
              <v:shape id="_x0000_s2588" style="height:362;left:4160;position:absolute;top:5715;width:2" coordorigin="4160,5715" coordsize="21600,362" path="m4160,5715l4160,6078e" filled="f" stroked="t" strokecolor="black" strokeweight="0.58pt">
                <v:path arrowok="t"/>
              </v:shape>
            </v:group>
            <v:group id="_x0000_s2589" style="height:362;left:4575;position:absolute;top:5715;width:2" coordorigin="4575,5715" coordsize="2,362">
              <v:shape id="_x0000_s2590" style="height:362;left:4575;position:absolute;top:5715;width:2" coordorigin="4575,5715" coordsize="21600,362" path="m4575,5715l4575,6078e" filled="f" stroked="t" strokecolor="black" strokeweight="0.58pt">
                <v:path arrowok="t"/>
              </v:shape>
            </v:group>
            <v:group id="_x0000_s2591" style="height:362;left:4991;position:absolute;top:5715;width:2" coordorigin="4991,5715" coordsize="2,362">
              <v:shape id="_x0000_s2592" style="height:362;left:4991;position:absolute;top:5715;width:2" coordorigin="4991,5715" coordsize="21600,362" path="m4991,5715l4991,6078e" filled="f" stroked="t" strokecolor="black" strokeweight="0.58pt">
                <v:path arrowok="t"/>
              </v:shape>
            </v:group>
            <v:group id="_x0000_s2593" style="height:362;left:5406;position:absolute;top:5715;width:2" coordorigin="5406,5715" coordsize="2,362">
              <v:shape id="_x0000_s2594" style="height:362;left:5406;position:absolute;top:5715;width:2" coordorigin="5406,5715" coordsize="21600,362" path="m5406,5715l5406,6078e" filled="f" stroked="t" strokecolor="black" strokeweight="0.58pt">
                <v:path arrowok="t"/>
              </v:shape>
            </v:group>
            <v:group id="_x0000_s2595" style="height:362;left:5819;position:absolute;top:5715;width:2" coordorigin="5819,5715" coordsize="2,362">
              <v:shape id="_x0000_s2596" style="height:362;left:5819;position:absolute;top:5715;width:2" coordorigin="5819,5715" coordsize="21600,362" path="m5819,5715l5819,6078e" filled="f" stroked="t" strokecolor="black" strokeweight="0.58pt">
                <v:path arrowok="t"/>
              </v:shape>
            </v:group>
            <v:group id="_x0000_s2597" style="height:362;left:6234;position:absolute;top:5715;width:2" coordorigin="6234,5715" coordsize="2,362">
              <v:shape id="_x0000_s2598" style="height:362;left:6234;position:absolute;top:5715;width:2" coordorigin="6234,5715" coordsize="21600,362" path="m6234,5715l6234,6078e" filled="f" stroked="t" strokecolor="black" strokeweight="0.58pt">
                <v:path arrowok="t"/>
              </v:shape>
            </v:group>
            <v:group id="_x0000_s2599" style="height:362;left:6649;position:absolute;top:5715;width:2" coordorigin="6649,5715" coordsize="2,362">
              <v:shape id="_x0000_s2600" style="height:362;left:6649;position:absolute;top:5715;width:2" coordorigin="6649,5715" coordsize="21600,362" path="m6649,5715l6649,6078e" filled="f" stroked="t" strokecolor="black" strokeweight="0.58pt">
                <v:path arrowok="t"/>
              </v:shape>
            </v:group>
            <v:group id="_x0000_s2601" style="height:362;left:7065;position:absolute;top:5715;width:2" coordorigin="7065,5715" coordsize="2,362">
              <v:shape id="_x0000_s2602" style="height:362;left:7065;position:absolute;top:5715;width:2" coordorigin="7065,5715" coordsize="21600,362" path="m7065,5715l7065,6078e" filled="f" stroked="t" strokecolor="black" strokeweight="0.58pt">
                <v:path arrowok="t"/>
              </v:shape>
            </v:group>
            <v:group id="_x0000_s2603" style="height:362;left:7480;position:absolute;top:5715;width:2" coordorigin="7480,5715" coordsize="2,362">
              <v:shape id="_x0000_s2604" style="height:362;left:7480;position:absolute;top:5715;width:2" coordorigin="7480,5715" coordsize="21600,362" path="m7480,5715l7480,6078e" filled="f" stroked="t" strokecolor="black" strokeweight="0.58pt">
                <v:path arrowok="t"/>
              </v:shape>
            </v:group>
            <v:group id="_x0000_s2605" style="height:362;left:7896;position:absolute;top:5715;width:2" coordorigin="7896,5715" coordsize="2,362">
              <v:shape id="_x0000_s2606" style="height:362;left:7896;position:absolute;top:5715;width:2" coordorigin="7896,5715" coordsize="21600,362" path="m7896,5715l7896,6078e" filled="f" stroked="t" strokecolor="black" strokeweight="0.58pt">
                <v:path arrowok="t"/>
              </v:shape>
            </v:group>
            <v:group id="_x0000_s2607" style="height:362;left:8311;position:absolute;top:5715;width:2" coordorigin="8311,5715" coordsize="2,362">
              <v:shape id="_x0000_s2608" style="height:362;left:8311;position:absolute;top:5715;width:2" coordorigin="8311,5715" coordsize="21600,362" path="m8311,5715l8311,6078e" filled="f" stroked="t" strokecolor="black" strokeweight="0.58pt">
                <v:path arrowok="t"/>
              </v:shape>
            </v:group>
            <v:group id="_x0000_s2609" style="height:362;left:8726;position:absolute;top:5715;width:2" coordorigin="8726,5715" coordsize="2,362">
              <v:shape id="_x0000_s2610" style="height:362;left:8726;position:absolute;top:5715;width:2" coordorigin="8726,5715" coordsize="21600,362" path="m8726,5715l8726,6078e" filled="f" stroked="t" strokecolor="black" strokeweight="0.58pt">
                <v:path arrowok="t"/>
              </v:shape>
            </v:group>
            <v:group id="_x0000_s2611" style="height:362;left:9141;position:absolute;top:5715;width:2" coordorigin="9141,5715" coordsize="2,362">
              <v:shape id="_x0000_s2612" style="height:362;left:9141;position:absolute;top:5715;width:2" coordorigin="9141,5715" coordsize="21600,362" path="m9141,5715l9141,6078e" filled="f" stroked="t" strokecolor="black" strokeweight="0.58pt">
                <v:path arrowok="t"/>
              </v:shape>
            </v:group>
            <v:group id="_x0000_s2613" style="height:362;left:9556;position:absolute;top:5715;width:2" coordorigin="9556,5715" coordsize="2,362">
              <v:shape id="_x0000_s2614" style="height:362;left:9556;position:absolute;top:5715;width:2" coordorigin="9556,5715" coordsize="21600,362" path="m9556,5715l9556,6078e" filled="f" stroked="t" strokecolor="black" strokeweight="0.58pt">
                <v:path arrowok="t"/>
              </v:shape>
            </v:group>
          </v:group>
        </w:pict>
      </w:r>
      <w:r>
        <w:pict>
          <v:group id="_x0000_s2615" style="height:21.1pt;margin-left:62.25pt;margin-top:309.24pt;mso-position-horizontal-relative:page;mso-position-vertical-relative:page;position:absolute;width:416.1pt;z-index:-251596800" coordorigin="1245,6185" coordsize="8322,422">
            <v:group id="_x0000_s2616" style="height:2;left:1251;position:absolute;top:6191;width:8310" coordorigin="1251,6191" coordsize="8310,2">
              <v:shape id="_x0000_s2617" style="height:2;left:1251;position:absolute;top:6191;width:8310" coordorigin="1251,6191" coordsize="8310,21600" path="m1251,6191l9561,6191e" filled="f" stroked="t" strokecolor="black" strokeweight="0.58pt">
                <v:path arrowok="t"/>
              </v:shape>
            </v:group>
            <v:group id="_x0000_s2618" style="height:401;left:1256;position:absolute;top:6195;width:2" coordorigin="1256,6195" coordsize="2,401">
              <v:shape id="_x0000_s2619" style="height:401;left:1256;position:absolute;top:6195;width:2" coordorigin="1256,6195" coordsize="21600,401" path="m1256,6195l1256,6596e" filled="f" stroked="t" strokecolor="black" strokeweight="0.58pt">
                <v:path arrowok="t"/>
              </v:shape>
            </v:group>
            <v:group id="_x0000_s2620" style="height:2;left:1251;position:absolute;top:6601;width:8310" coordorigin="1251,6601" coordsize="8310,2">
              <v:shape id="_x0000_s2621" style="height:2;left:1251;position:absolute;top:6601;width:8310" coordorigin="1251,6601" coordsize="8310,21600" path="m1251,6601l9561,6601e" filled="f" stroked="t" strokecolor="black" strokeweight="0.58pt">
                <v:path arrowok="t"/>
              </v:shape>
            </v:group>
            <v:group id="_x0000_s2622" style="height:401;left:1671;position:absolute;top:6195;width:2" coordorigin="1671,6195" coordsize="2,401">
              <v:shape id="_x0000_s2623" style="height:401;left:1671;position:absolute;top:6195;width:2" coordorigin="1671,6195" coordsize="21600,401" path="m1671,6195l1671,6596e" filled="f" stroked="t" strokecolor="black" strokeweight="0.58pt">
                <v:path arrowok="t"/>
              </v:shape>
            </v:group>
            <v:group id="_x0000_s2624" style="height:401;left:2084;position:absolute;top:6195;width:2" coordorigin="2084,6195" coordsize="2,401">
              <v:shape id="_x0000_s2625" style="height:401;left:2084;position:absolute;top:6195;width:2" coordorigin="2084,6195" coordsize="21600,401" path="m2084,6195l2084,6596e" filled="f" stroked="t" strokecolor="black" strokeweight="0.58pt">
                <v:path arrowok="t"/>
              </v:shape>
            </v:group>
            <v:group id="_x0000_s2626" style="height:401;left:2499;position:absolute;top:6195;width:2" coordorigin="2499,6195" coordsize="2,401">
              <v:shape id="_x0000_s2627" style="height:401;left:2499;position:absolute;top:6195;width:2" coordorigin="2499,6195" coordsize="21600,401" path="m2499,6195l2499,6596e" filled="f" stroked="t" strokecolor="black" strokeweight="0.58pt">
                <v:path arrowok="t"/>
              </v:shape>
            </v:group>
            <v:group id="_x0000_s2628" style="height:401;left:2914;position:absolute;top:6195;width:2" coordorigin="2914,6195" coordsize="2,401">
              <v:shape id="_x0000_s2629" style="height:401;left:2914;position:absolute;top:6195;width:2" coordorigin="2914,6195" coordsize="21600,401" path="m2914,6195l2914,6596e" filled="f" stroked="t" strokecolor="black" strokeweight="0.58pt">
                <v:path arrowok="t"/>
              </v:shape>
            </v:group>
            <v:group id="_x0000_s2630" style="height:401;left:3330;position:absolute;top:6195;width:2" coordorigin="3330,6195" coordsize="2,401">
              <v:shape id="_x0000_s2631" style="height:401;left:3330;position:absolute;top:6195;width:2" coordorigin="3330,6195" coordsize="21600,401" path="m3330,6195l3330,6596e" filled="f" stroked="t" strokecolor="black" strokeweight="0.58pt">
                <v:path arrowok="t"/>
              </v:shape>
            </v:group>
            <v:group id="_x0000_s2632" style="height:401;left:3745;position:absolute;top:6195;width:2" coordorigin="3745,6195" coordsize="2,401">
              <v:shape id="_x0000_s2633" style="height:401;left:3745;position:absolute;top:6195;width:2" coordorigin="3745,6195" coordsize="21600,401" path="m3745,6195l3745,6596e" filled="f" stroked="t" strokecolor="black" strokeweight="0.58pt">
                <v:path arrowok="t"/>
              </v:shape>
            </v:group>
            <v:group id="_x0000_s2634" style="height:401;left:4160;position:absolute;top:6195;width:2" coordorigin="4160,6195" coordsize="2,401">
              <v:shape id="_x0000_s2635" style="height:401;left:4160;position:absolute;top:6195;width:2" coordorigin="4160,6195" coordsize="21600,401" path="m4160,6195l4160,6596e" filled="f" stroked="t" strokecolor="black" strokeweight="0.58pt">
                <v:path arrowok="t"/>
              </v:shape>
            </v:group>
            <v:group id="_x0000_s2636" style="height:401;left:4575;position:absolute;top:6195;width:2" coordorigin="4575,6195" coordsize="2,401">
              <v:shape id="_x0000_s2637" style="height:401;left:4575;position:absolute;top:6195;width:2" coordorigin="4575,6195" coordsize="21600,401" path="m4575,6195l4575,6596e" filled="f" stroked="t" strokecolor="black" strokeweight="0.58pt">
                <v:path arrowok="t"/>
              </v:shape>
            </v:group>
            <v:group id="_x0000_s2638" style="height:401;left:4991;position:absolute;top:6195;width:2" coordorigin="4991,6195" coordsize="2,401">
              <v:shape id="_x0000_s2639" style="height:401;left:4991;position:absolute;top:6195;width:2" coordorigin="4991,6195" coordsize="21600,401" path="m4991,6195l4991,6596e" filled="f" stroked="t" strokecolor="black" strokeweight="0.58pt">
                <v:path arrowok="t"/>
              </v:shape>
            </v:group>
            <v:group id="_x0000_s2640" style="height:401;left:5406;position:absolute;top:6195;width:2" coordorigin="5406,6195" coordsize="2,401">
              <v:shape id="_x0000_s2641" style="height:401;left:5406;position:absolute;top:6195;width:2" coordorigin="5406,6195" coordsize="21600,401" path="m5406,6195l5406,6596e" filled="f" stroked="t" strokecolor="black" strokeweight="0.58pt">
                <v:path arrowok="t"/>
              </v:shape>
            </v:group>
            <v:group id="_x0000_s2642" style="height:401;left:5819;position:absolute;top:6195;width:2" coordorigin="5819,6195" coordsize="2,401">
              <v:shape id="_x0000_s2643" style="height:401;left:5819;position:absolute;top:6195;width:2" coordorigin="5819,6195" coordsize="21600,401" path="m5819,6195l5819,6596e" filled="f" stroked="t" strokecolor="black" strokeweight="0.58pt">
                <v:path arrowok="t"/>
              </v:shape>
            </v:group>
            <v:group id="_x0000_s2644" style="height:401;left:6234;position:absolute;top:6195;width:2" coordorigin="6234,6195" coordsize="2,401">
              <v:shape id="_x0000_s2645" style="height:401;left:6234;position:absolute;top:6195;width:2" coordorigin="6234,6195" coordsize="21600,401" path="m6234,6195l6234,6596e" filled="f" stroked="t" strokecolor="black" strokeweight="0.58pt">
                <v:path arrowok="t"/>
              </v:shape>
            </v:group>
            <v:group id="_x0000_s2646" style="height:401;left:6649;position:absolute;top:6195;width:2" coordorigin="6649,6195" coordsize="2,401">
              <v:shape id="_x0000_s2647" style="height:401;left:6649;position:absolute;top:6195;width:2" coordorigin="6649,6195" coordsize="21600,401" path="m6649,6195l6649,6596e" filled="f" stroked="t" strokecolor="black" strokeweight="0.58pt">
                <v:path arrowok="t"/>
              </v:shape>
            </v:group>
            <v:group id="_x0000_s2648" style="height:401;left:7065;position:absolute;top:6195;width:2" coordorigin="7065,6195" coordsize="2,401">
              <v:shape id="_x0000_s2649" style="height:401;left:7065;position:absolute;top:6195;width:2" coordorigin="7065,6195" coordsize="21600,401" path="m7065,6195l7065,6596e" filled="f" stroked="t" strokecolor="black" strokeweight="0.58pt">
                <v:path arrowok="t"/>
              </v:shape>
            </v:group>
            <v:group id="_x0000_s2650" style="height:401;left:7480;position:absolute;top:6195;width:2" coordorigin="7480,6195" coordsize="2,401">
              <v:shape id="_x0000_s2651" style="height:401;left:7480;position:absolute;top:6195;width:2" coordorigin="7480,6195" coordsize="21600,401" path="m7480,6195l7480,6596e" filled="f" stroked="t" strokecolor="black" strokeweight="0.58pt">
                <v:path arrowok="t"/>
              </v:shape>
            </v:group>
            <v:group id="_x0000_s2652" style="height:401;left:7896;position:absolute;top:6195;width:2" coordorigin="7896,6195" coordsize="2,401">
              <v:shape id="_x0000_s2653" style="height:401;left:7896;position:absolute;top:6195;width:2" coordorigin="7896,6195" coordsize="21600,401" path="m7896,6195l7896,6596e" filled="f" stroked="t" strokecolor="black" strokeweight="0.58pt">
                <v:path arrowok="t"/>
              </v:shape>
            </v:group>
            <v:group id="_x0000_s2654" style="height:401;left:8311;position:absolute;top:6195;width:2" coordorigin="8311,6195" coordsize="2,401">
              <v:shape id="_x0000_s2655" style="height:401;left:8311;position:absolute;top:6195;width:2" coordorigin="8311,6195" coordsize="21600,401" path="m8311,6195l8311,6596e" filled="f" stroked="t" strokecolor="black" strokeweight="0.58pt">
                <v:path arrowok="t"/>
              </v:shape>
            </v:group>
            <v:group id="_x0000_s2656" style="height:401;left:8726;position:absolute;top:6195;width:2" coordorigin="8726,6195" coordsize="2,401">
              <v:shape id="_x0000_s2657" style="height:401;left:8726;position:absolute;top:6195;width:2" coordorigin="8726,6195" coordsize="21600,401" path="m8726,6195l8726,6596e" filled="f" stroked="t" strokecolor="black" strokeweight="0.58pt">
                <v:path arrowok="t"/>
              </v:shape>
            </v:group>
            <v:group id="_x0000_s2658" style="height:401;left:9141;position:absolute;top:6195;width:2" coordorigin="9141,6195" coordsize="2,401">
              <v:shape id="_x0000_s2659" style="height:401;left:9141;position:absolute;top:6195;width:2" coordorigin="9141,6195" coordsize="21600,401" path="m9141,6195l9141,6596e" filled="f" stroked="t" strokecolor="black" strokeweight="0.58pt">
                <v:path arrowok="t"/>
              </v:shape>
            </v:group>
            <v:group id="_x0000_s2660" style="height:401;left:9556;position:absolute;top:6195;width:2" coordorigin="9556,6195" coordsize="2,401">
              <v:shape id="_x0000_s2661" style="height:401;left:9556;position:absolute;top:6195;width:2" coordorigin="9556,6195" coordsize="21600,401" path="m9556,6195l9556,6596e" filled="f" stroked="t" strokecolor="black" strokeweight="0.58pt">
                <v:path arrowok="t"/>
              </v:shape>
            </v:group>
          </v:group>
        </w:pict>
      </w:r>
      <w:r>
        <w:pict>
          <v:group id="_x0000_s2662" style="height:19.18pt;margin-left:62.25pt;margin-top:335.16pt;mso-position-horizontal-relative:page;mso-position-vertical-relative:page;position:absolute;width:416.1pt;z-index:-251595776" coordorigin="1245,6703" coordsize="8322,384">
            <v:group id="_x0000_s2663" style="height:2;left:1251;position:absolute;top:6709;width:8310" coordorigin="1251,6709" coordsize="8310,2">
              <v:shape id="_x0000_s2664" style="height:2;left:1251;position:absolute;top:6709;width:8310" coordorigin="1251,6709" coordsize="8310,21600" path="m1251,6709l9561,6709e" filled="f" stroked="t" strokecolor="black" strokeweight="0.58pt">
                <v:path arrowok="t"/>
              </v:shape>
            </v:group>
            <v:group id="_x0000_s2665" style="height:362;left:1256;position:absolute;top:6714;width:2" coordorigin="1256,6714" coordsize="2,362">
              <v:shape id="_x0000_s2666" style="height:362;left:1256;position:absolute;top:6714;width:2" coordorigin="1256,6714" coordsize="21600,362" path="m1256,6714l1256,7076e" filled="f" stroked="t" strokecolor="black" strokeweight="0.58pt">
                <v:path arrowok="t"/>
              </v:shape>
            </v:group>
            <v:group id="_x0000_s2667" style="height:2;left:1251;position:absolute;top:7081;width:8310" coordorigin="1251,7081" coordsize="8310,2">
              <v:shape id="_x0000_s2668" style="height:2;left:1251;position:absolute;top:7081;width:8310" coordorigin="1251,7081" coordsize="8310,21600" path="m1251,7081l9561,7081e" filled="f" stroked="t" strokecolor="black" strokeweight="0.58pt">
                <v:path arrowok="t"/>
              </v:shape>
            </v:group>
            <v:group id="_x0000_s2669" style="height:362;left:1671;position:absolute;top:6714;width:2" coordorigin="1671,6714" coordsize="2,362">
              <v:shape id="_x0000_s2670" style="height:362;left:1671;position:absolute;top:6714;width:2" coordorigin="1671,6714" coordsize="21600,362" path="m1671,6714l1671,7076e" filled="f" stroked="t" strokecolor="black" strokeweight="0.58pt">
                <v:path arrowok="t"/>
              </v:shape>
            </v:group>
            <v:group id="_x0000_s2671" style="height:362;left:2084;position:absolute;top:6714;width:2" coordorigin="2084,6714" coordsize="2,362">
              <v:shape id="_x0000_s2672" style="height:362;left:2084;position:absolute;top:6714;width:2" coordorigin="2084,6714" coordsize="21600,362" path="m2084,6714l2084,7076e" filled="f" stroked="t" strokecolor="black" strokeweight="0.58pt">
                <v:path arrowok="t"/>
              </v:shape>
            </v:group>
            <v:group id="_x0000_s2673" style="height:362;left:2499;position:absolute;top:6714;width:2" coordorigin="2499,6714" coordsize="2,362">
              <v:shape id="_x0000_s2674" style="height:362;left:2499;position:absolute;top:6714;width:2" coordorigin="2499,6714" coordsize="21600,362" path="m2499,6714l2499,7076e" filled="f" stroked="t" strokecolor="black" strokeweight="0.58pt">
                <v:path arrowok="t"/>
              </v:shape>
            </v:group>
            <v:group id="_x0000_s2675" style="height:362;left:2914;position:absolute;top:6714;width:2" coordorigin="2914,6714" coordsize="2,362">
              <v:shape id="_x0000_s2676" style="height:362;left:2914;position:absolute;top:6714;width:2" coordorigin="2914,6714" coordsize="21600,362" path="m2914,6714l2914,7076e" filled="f" stroked="t" strokecolor="black" strokeweight="0.58pt">
                <v:path arrowok="t"/>
              </v:shape>
            </v:group>
            <v:group id="_x0000_s2677" style="height:362;left:3330;position:absolute;top:6714;width:2" coordorigin="3330,6714" coordsize="2,362">
              <v:shape id="_x0000_s2678" style="height:362;left:3330;position:absolute;top:6714;width:2" coordorigin="3330,6714" coordsize="21600,362" path="m3330,6714l3330,7076e" filled="f" stroked="t" strokecolor="black" strokeweight="0.58pt">
                <v:path arrowok="t"/>
              </v:shape>
            </v:group>
            <v:group id="_x0000_s2679" style="height:362;left:3745;position:absolute;top:6714;width:2" coordorigin="3745,6714" coordsize="2,362">
              <v:shape id="_x0000_s2680" style="height:362;left:3745;position:absolute;top:6714;width:2" coordorigin="3745,6714" coordsize="21600,362" path="m3745,6714l3745,7076e" filled="f" stroked="t" strokecolor="black" strokeweight="0.58pt">
                <v:path arrowok="t"/>
              </v:shape>
            </v:group>
            <v:group id="_x0000_s2681" style="height:362;left:4160;position:absolute;top:6714;width:2" coordorigin="4160,6714" coordsize="2,362">
              <v:shape id="_x0000_s2682" style="height:362;left:4160;position:absolute;top:6714;width:2" coordorigin="4160,6714" coordsize="21600,362" path="m4160,6714l4160,7076e" filled="f" stroked="t" strokecolor="black" strokeweight="0.58pt">
                <v:path arrowok="t"/>
              </v:shape>
            </v:group>
            <v:group id="_x0000_s2683" style="height:362;left:4575;position:absolute;top:6714;width:2" coordorigin="4575,6714" coordsize="2,362">
              <v:shape id="_x0000_s2684" style="height:362;left:4575;position:absolute;top:6714;width:2" coordorigin="4575,6714" coordsize="21600,362" path="m4575,6714l4575,7076e" filled="f" stroked="t" strokecolor="black" strokeweight="0.58pt">
                <v:path arrowok="t"/>
              </v:shape>
            </v:group>
            <v:group id="_x0000_s2685" style="height:362;left:4991;position:absolute;top:6714;width:2" coordorigin="4991,6714" coordsize="2,362">
              <v:shape id="_x0000_s2686" style="height:362;left:4991;position:absolute;top:6714;width:2" coordorigin="4991,6714" coordsize="21600,362" path="m4991,6714l4991,7076e" filled="f" stroked="t" strokecolor="black" strokeweight="0.58pt">
                <v:path arrowok="t"/>
              </v:shape>
            </v:group>
            <v:group id="_x0000_s2687" style="height:362;left:5406;position:absolute;top:6714;width:2" coordorigin="5406,6714" coordsize="2,362">
              <v:shape id="_x0000_s2688" style="height:362;left:5406;position:absolute;top:6714;width:2" coordorigin="5406,6714" coordsize="21600,362" path="m5406,6714l5406,7076e" filled="f" stroked="t" strokecolor="black" strokeweight="0.58pt">
                <v:path arrowok="t"/>
              </v:shape>
            </v:group>
            <v:group id="_x0000_s2689" style="height:362;left:5819;position:absolute;top:6714;width:2" coordorigin="5819,6714" coordsize="2,362">
              <v:shape id="_x0000_s2690" style="height:362;left:5819;position:absolute;top:6714;width:2" coordorigin="5819,6714" coordsize="21600,362" path="m5819,6714l5819,7076e" filled="f" stroked="t" strokecolor="black" strokeweight="0.58pt">
                <v:path arrowok="t"/>
              </v:shape>
            </v:group>
            <v:group id="_x0000_s2691" style="height:362;left:6234;position:absolute;top:6714;width:2" coordorigin="6234,6714" coordsize="2,362">
              <v:shape id="_x0000_s2692" style="height:362;left:6234;position:absolute;top:6714;width:2" coordorigin="6234,6714" coordsize="21600,362" path="m6234,6714l6234,7076e" filled="f" stroked="t" strokecolor="black" strokeweight="0.58pt">
                <v:path arrowok="t"/>
              </v:shape>
            </v:group>
            <v:group id="_x0000_s2693" style="height:362;left:6649;position:absolute;top:6714;width:2" coordorigin="6649,6714" coordsize="2,362">
              <v:shape id="_x0000_s2694" style="height:362;left:6649;position:absolute;top:6714;width:2" coordorigin="6649,6714" coordsize="21600,362" path="m6649,6714l6649,7076e" filled="f" stroked="t" strokecolor="black" strokeweight="0.58pt">
                <v:path arrowok="t"/>
              </v:shape>
            </v:group>
            <v:group id="_x0000_s2695" style="height:362;left:7065;position:absolute;top:6714;width:2" coordorigin="7065,6714" coordsize="2,362">
              <v:shape id="_x0000_s2696" style="height:362;left:7065;position:absolute;top:6714;width:2" coordorigin="7065,6714" coordsize="21600,362" path="m7065,6714l7065,7076e" filled="f" stroked="t" strokecolor="black" strokeweight="0.58pt">
                <v:path arrowok="t"/>
              </v:shape>
            </v:group>
            <v:group id="_x0000_s2697" style="height:362;left:7480;position:absolute;top:6714;width:2" coordorigin="7480,6714" coordsize="2,362">
              <v:shape id="_x0000_s2698" style="height:362;left:7480;position:absolute;top:6714;width:2" coordorigin="7480,6714" coordsize="21600,362" path="m7480,6714l7480,7076e" filled="f" stroked="t" strokecolor="black" strokeweight="0.58pt">
                <v:path arrowok="t"/>
              </v:shape>
            </v:group>
            <v:group id="_x0000_s2699" style="height:362;left:7896;position:absolute;top:6714;width:2" coordorigin="7896,6714" coordsize="2,362">
              <v:shape id="_x0000_s2700" style="height:362;left:7896;position:absolute;top:6714;width:2" coordorigin="7896,6714" coordsize="21600,362" path="m7896,6714l7896,7076e" filled="f" stroked="t" strokecolor="black" strokeweight="0.58pt">
                <v:path arrowok="t"/>
              </v:shape>
            </v:group>
            <v:group id="_x0000_s2701" style="height:362;left:8311;position:absolute;top:6714;width:2" coordorigin="8311,6714" coordsize="2,362">
              <v:shape id="_x0000_s2702" style="height:362;left:8311;position:absolute;top:6714;width:2" coordorigin="8311,6714" coordsize="21600,362" path="m8311,6714l8311,7076e" filled="f" stroked="t" strokecolor="black" strokeweight="0.58pt">
                <v:path arrowok="t"/>
              </v:shape>
            </v:group>
            <v:group id="_x0000_s2703" style="height:362;left:8726;position:absolute;top:6714;width:2" coordorigin="8726,6714" coordsize="2,362">
              <v:shape id="_x0000_s2704" style="height:362;left:8726;position:absolute;top:6714;width:2" coordorigin="8726,6714" coordsize="21600,362" path="m8726,6714l8726,7076e" filled="f" stroked="t" strokecolor="black" strokeweight="0.58pt">
                <v:path arrowok="t"/>
              </v:shape>
            </v:group>
            <v:group id="_x0000_s2705" style="height:362;left:9141;position:absolute;top:6714;width:2" coordorigin="9141,6714" coordsize="2,362">
              <v:shape id="_x0000_s2706" style="height:362;left:9141;position:absolute;top:6714;width:2" coordorigin="9141,6714" coordsize="21600,362" path="m9141,6714l9141,7076e" filled="f" stroked="t" strokecolor="black" strokeweight="0.58pt">
                <v:path arrowok="t"/>
              </v:shape>
            </v:group>
            <v:group id="_x0000_s2707" style="height:362;left:9556;position:absolute;top:6714;width:2" coordorigin="9556,6714" coordsize="2,362">
              <v:shape id="_x0000_s2708" style="height:362;left:9556;position:absolute;top:6714;width:2" coordorigin="9556,6714" coordsize="21600,362" path="m9556,6714l9556,7076e" filled="f" stroked="t" strokecolor="black" strokeweight="0.58pt">
                <v:path arrowok="t"/>
              </v:shape>
            </v:group>
          </v:group>
        </w:pict>
      </w:r>
      <w:r>
        <w:pict>
          <v:group id="_x0000_s2709" style="height:19.18pt;margin-left:62.25pt;margin-top:359.16pt;mso-position-horizontal-relative:page;mso-position-vertical-relative:page;position:absolute;width:416.1pt;z-index:-251594752" coordorigin="1245,7183" coordsize="8322,384">
            <v:group id="_x0000_s2710" style="height:2;left:1251;position:absolute;top:7189;width:8310" coordorigin="1251,7189" coordsize="8310,2">
              <v:shape id="_x0000_s2711" style="height:2;left:1251;position:absolute;top:7189;width:8310" coordorigin="1251,7189" coordsize="8310,21600" path="m1251,7189l9561,7189e" filled="f" stroked="t" strokecolor="black" strokeweight="0.58pt">
                <v:path arrowok="t"/>
              </v:shape>
            </v:group>
            <v:group id="_x0000_s2712" style="height:362;left:1256;position:absolute;top:7194;width:2" coordorigin="1256,7194" coordsize="2,362">
              <v:shape id="_x0000_s2713" style="height:362;left:1256;position:absolute;top:7194;width:2" coordorigin="1256,7194" coordsize="21600,362" path="m1256,7194l1256,7556e" filled="f" stroked="t" strokecolor="black" strokeweight="0.58pt">
                <v:path arrowok="t"/>
              </v:shape>
            </v:group>
            <v:group id="_x0000_s2714" style="height:2;left:1251;position:absolute;top:7561;width:8310" coordorigin="1251,7561" coordsize="8310,2">
              <v:shape id="_x0000_s2715" style="height:2;left:1251;position:absolute;top:7561;width:8310" coordorigin="1251,7561" coordsize="8310,21600" path="m1251,7561l9561,7561e" filled="f" stroked="t" strokecolor="black" strokeweight="0.58pt">
                <v:path arrowok="t"/>
              </v:shape>
            </v:group>
            <v:group id="_x0000_s2716" style="height:362;left:1671;position:absolute;top:7194;width:2" coordorigin="1671,7194" coordsize="2,362">
              <v:shape id="_x0000_s2717" style="height:362;left:1671;position:absolute;top:7194;width:2" coordorigin="1671,7194" coordsize="21600,362" path="m1671,7194l1671,7556e" filled="f" stroked="t" strokecolor="black" strokeweight="0.58pt">
                <v:path arrowok="t"/>
              </v:shape>
            </v:group>
            <v:group id="_x0000_s2718" style="height:362;left:2084;position:absolute;top:7194;width:2" coordorigin="2084,7194" coordsize="2,362">
              <v:shape id="_x0000_s2719" style="height:362;left:2084;position:absolute;top:7194;width:2" coordorigin="2084,7194" coordsize="21600,362" path="m2084,7194l2084,7556e" filled="f" stroked="t" strokecolor="black" strokeweight="0.58pt">
                <v:path arrowok="t"/>
              </v:shape>
            </v:group>
            <v:group id="_x0000_s2720" style="height:362;left:2499;position:absolute;top:7194;width:2" coordorigin="2499,7194" coordsize="2,362">
              <v:shape id="_x0000_s2721" style="height:362;left:2499;position:absolute;top:7194;width:2" coordorigin="2499,7194" coordsize="21600,362" path="m2499,7194l2499,7556e" filled="f" stroked="t" strokecolor="black" strokeweight="0.58pt">
                <v:path arrowok="t"/>
              </v:shape>
            </v:group>
            <v:group id="_x0000_s2722" style="height:362;left:2914;position:absolute;top:7194;width:2" coordorigin="2914,7194" coordsize="2,362">
              <v:shape id="_x0000_s2723" style="height:362;left:2914;position:absolute;top:7194;width:2" coordorigin="2914,7194" coordsize="21600,362" path="m2914,7194l2914,7556e" filled="f" stroked="t" strokecolor="black" strokeweight="0.58pt">
                <v:path arrowok="t"/>
              </v:shape>
            </v:group>
            <v:group id="_x0000_s2724" style="height:362;left:3330;position:absolute;top:7194;width:2" coordorigin="3330,7194" coordsize="2,362">
              <v:shape id="_x0000_s2725" style="height:362;left:3330;position:absolute;top:7194;width:2" coordorigin="3330,7194" coordsize="21600,362" path="m3330,7194l3330,7556e" filled="f" stroked="t" strokecolor="black" strokeweight="0.58pt">
                <v:path arrowok="t"/>
              </v:shape>
            </v:group>
            <v:group id="_x0000_s2726" style="height:362;left:3745;position:absolute;top:7194;width:2" coordorigin="3745,7194" coordsize="2,362">
              <v:shape id="_x0000_s2727" style="height:362;left:3745;position:absolute;top:7194;width:2" coordorigin="3745,7194" coordsize="21600,362" path="m3745,7194l3745,7556e" filled="f" stroked="t" strokecolor="black" strokeweight="0.58pt">
                <v:path arrowok="t"/>
              </v:shape>
            </v:group>
            <v:group id="_x0000_s2728" style="height:362;left:4160;position:absolute;top:7194;width:2" coordorigin="4160,7194" coordsize="2,362">
              <v:shape id="_x0000_s2729" style="height:362;left:4160;position:absolute;top:7194;width:2" coordorigin="4160,7194" coordsize="21600,362" path="m4160,7194l4160,7556e" filled="f" stroked="t" strokecolor="black" strokeweight="0.58pt">
                <v:path arrowok="t"/>
              </v:shape>
            </v:group>
            <v:group id="_x0000_s2730" style="height:362;left:4575;position:absolute;top:7194;width:2" coordorigin="4575,7194" coordsize="2,362">
              <v:shape id="_x0000_s2731" style="height:362;left:4575;position:absolute;top:7194;width:2" coordorigin="4575,7194" coordsize="21600,362" path="m4575,7194l4575,7556e" filled="f" stroked="t" strokecolor="black" strokeweight="0.58pt">
                <v:path arrowok="t"/>
              </v:shape>
            </v:group>
            <v:group id="_x0000_s2732" style="height:362;left:4991;position:absolute;top:7194;width:2" coordorigin="4991,7194" coordsize="2,362">
              <v:shape id="_x0000_s2733" style="height:362;left:4991;position:absolute;top:7194;width:2" coordorigin="4991,7194" coordsize="21600,362" path="m4991,7194l4991,7556e" filled="f" stroked="t" strokecolor="black" strokeweight="0.58pt">
                <v:path arrowok="t"/>
              </v:shape>
            </v:group>
            <v:group id="_x0000_s2734" style="height:362;left:5406;position:absolute;top:7194;width:2" coordorigin="5406,7194" coordsize="2,362">
              <v:shape id="_x0000_s2735" style="height:362;left:5406;position:absolute;top:7194;width:2" coordorigin="5406,7194" coordsize="21600,362" path="m5406,7194l5406,7556e" filled="f" stroked="t" strokecolor="black" strokeweight="0.58pt">
                <v:path arrowok="t"/>
              </v:shape>
            </v:group>
            <v:group id="_x0000_s2736" style="height:362;left:5819;position:absolute;top:7194;width:2" coordorigin="5819,7194" coordsize="2,362">
              <v:shape id="_x0000_s2737" style="height:362;left:5819;position:absolute;top:7194;width:2" coordorigin="5819,7194" coordsize="21600,362" path="m5819,7194l5819,7556e" filled="f" stroked="t" strokecolor="black" strokeweight="0.58pt">
                <v:path arrowok="t"/>
              </v:shape>
            </v:group>
            <v:group id="_x0000_s2738" style="height:362;left:6234;position:absolute;top:7194;width:2" coordorigin="6234,7194" coordsize="2,362">
              <v:shape id="_x0000_s2739" style="height:362;left:6234;position:absolute;top:7194;width:2" coordorigin="6234,7194" coordsize="21600,362" path="m6234,7194l6234,7556e" filled="f" stroked="t" strokecolor="black" strokeweight="0.58pt">
                <v:path arrowok="t"/>
              </v:shape>
            </v:group>
            <v:group id="_x0000_s2740" style="height:362;left:6649;position:absolute;top:7194;width:2" coordorigin="6649,7194" coordsize="2,362">
              <v:shape id="_x0000_s2741" style="height:362;left:6649;position:absolute;top:7194;width:2" coordorigin="6649,7194" coordsize="21600,362" path="m6649,7194l6649,7556e" filled="f" stroked="t" strokecolor="black" strokeweight="0.58pt">
                <v:path arrowok="t"/>
              </v:shape>
            </v:group>
            <v:group id="_x0000_s2742" style="height:362;left:7065;position:absolute;top:7194;width:2" coordorigin="7065,7194" coordsize="2,362">
              <v:shape id="_x0000_s2743" style="height:362;left:7065;position:absolute;top:7194;width:2" coordorigin="7065,7194" coordsize="21600,362" path="m7065,7194l7065,7556e" filled="f" stroked="t" strokecolor="black" strokeweight="0.58pt">
                <v:path arrowok="t"/>
              </v:shape>
            </v:group>
            <v:group id="_x0000_s2744" style="height:362;left:7480;position:absolute;top:7194;width:2" coordorigin="7480,7194" coordsize="2,362">
              <v:shape id="_x0000_s2745" style="height:362;left:7480;position:absolute;top:7194;width:2" coordorigin="7480,7194" coordsize="21600,362" path="m7480,7194l7480,7556e" filled="f" stroked="t" strokecolor="black" strokeweight="0.58pt">
                <v:path arrowok="t"/>
              </v:shape>
            </v:group>
            <v:group id="_x0000_s2746" style="height:362;left:7896;position:absolute;top:7194;width:2" coordorigin="7896,7194" coordsize="2,362">
              <v:shape id="_x0000_s2747" style="height:362;left:7896;position:absolute;top:7194;width:2" coordorigin="7896,7194" coordsize="21600,362" path="m7896,7194l7896,7556e" filled="f" stroked="t" strokecolor="black" strokeweight="0.58pt">
                <v:path arrowok="t"/>
              </v:shape>
            </v:group>
            <v:group id="_x0000_s2748" style="height:362;left:8311;position:absolute;top:7194;width:2" coordorigin="8311,7194" coordsize="2,362">
              <v:shape id="_x0000_s2749" style="height:362;left:8311;position:absolute;top:7194;width:2" coordorigin="8311,7194" coordsize="21600,362" path="m8311,7194l8311,7556e" filled="f" stroked="t" strokecolor="black" strokeweight="0.58pt">
                <v:path arrowok="t"/>
              </v:shape>
            </v:group>
            <v:group id="_x0000_s2750" style="height:362;left:8726;position:absolute;top:7194;width:2" coordorigin="8726,7194" coordsize="2,362">
              <v:shape id="_x0000_s2751" style="height:362;left:8726;position:absolute;top:7194;width:2" coordorigin="8726,7194" coordsize="21600,362" path="m8726,7194l8726,7556e" filled="f" stroked="t" strokecolor="black" strokeweight="0.58pt">
                <v:path arrowok="t"/>
              </v:shape>
            </v:group>
            <v:group id="_x0000_s2752" style="height:362;left:9141;position:absolute;top:7194;width:2" coordorigin="9141,7194" coordsize="2,362">
              <v:shape id="_x0000_s2753" style="height:362;left:9141;position:absolute;top:7194;width:2" coordorigin="9141,7194" coordsize="21600,362" path="m9141,7194l9141,7556e" filled="f" stroked="t" strokecolor="black" strokeweight="0.58pt">
                <v:path arrowok="t"/>
              </v:shape>
            </v:group>
            <v:group id="_x0000_s2754" style="height:362;left:9556;position:absolute;top:7194;width:2" coordorigin="9556,7194" coordsize="2,362">
              <v:shape id="_x0000_s2755" style="height:362;left:9556;position:absolute;top:7194;width:2" coordorigin="9556,7194" coordsize="21600,362" path="m9556,7194l9556,7556e" filled="f" stroked="t" strokecolor="black" strokeweight="0.58pt">
                <v:path arrowok="t"/>
              </v:shape>
            </v:group>
          </v:group>
        </w:pict>
      </w:r>
      <w:r>
        <w:pict>
          <v:group id="_x0000_s2756" style="height:19.2pt;margin-left:62.25pt;margin-top:383.16pt;mso-position-horizontal-relative:page;mso-position-vertical-relative:page;position:absolute;width:416.1pt;z-index:-251593728" coordorigin="1245,7663" coordsize="8322,384">
            <v:group id="_x0000_s2757" style="height:2;left:1251;position:absolute;top:7669;width:8310" coordorigin="1251,7669" coordsize="8310,2">
              <v:shape id="_x0000_s2758" style="height:2;left:1251;position:absolute;top:7669;width:8310" coordorigin="1251,7669" coordsize="8310,21600" path="m1251,7669l9561,7669e" filled="f" stroked="t" strokecolor="black" strokeweight="0.58pt">
                <v:path arrowok="t"/>
              </v:shape>
            </v:group>
            <v:group id="_x0000_s2759" style="height:363;left:1256;position:absolute;top:7674;width:2" coordorigin="1256,7674" coordsize="2,363">
              <v:shape id="_x0000_s2760" style="height:363;left:1256;position:absolute;top:7674;width:2" coordorigin="1256,7674" coordsize="21600,363" path="m1256,7674l1256,8037e" filled="f" stroked="t" strokecolor="black" strokeweight="0.58pt">
                <v:path arrowok="t"/>
              </v:shape>
            </v:group>
            <v:group id="_x0000_s2761" style="height:2;left:1251;position:absolute;top:8041;width:8310" coordorigin="1251,8041" coordsize="8310,2">
              <v:shape id="_x0000_s2762" style="height:2;left:1251;position:absolute;top:8041;width:8310" coordorigin="1251,8041" coordsize="8310,21600" path="m1251,8041l9561,8041e" filled="f" stroked="t" strokecolor="black" strokeweight="0.58pt">
                <v:path arrowok="t"/>
              </v:shape>
            </v:group>
            <v:group id="_x0000_s2763" style="height:363;left:1671;position:absolute;top:7674;width:2" coordorigin="1671,7674" coordsize="2,363">
              <v:shape id="_x0000_s2764" style="height:363;left:1671;position:absolute;top:7674;width:2" coordorigin="1671,7674" coordsize="21600,363" path="m1671,7674l1671,8037e" filled="f" stroked="t" strokecolor="black" strokeweight="0.58pt">
                <v:path arrowok="t"/>
              </v:shape>
            </v:group>
            <v:group id="_x0000_s2765" style="height:363;left:2084;position:absolute;top:7674;width:2" coordorigin="2084,7674" coordsize="2,363">
              <v:shape id="_x0000_s2766" style="height:363;left:2084;position:absolute;top:7674;width:2" coordorigin="2084,7674" coordsize="21600,363" path="m2084,7674l2084,8037e" filled="f" stroked="t" strokecolor="black" strokeweight="0.58pt">
                <v:path arrowok="t"/>
              </v:shape>
            </v:group>
            <v:group id="_x0000_s2767" style="height:363;left:2499;position:absolute;top:7674;width:2" coordorigin="2499,7674" coordsize="2,363">
              <v:shape id="_x0000_s2768" style="height:363;left:2499;position:absolute;top:7674;width:2" coordorigin="2499,7674" coordsize="21600,363" path="m2499,7674l2499,8037e" filled="f" stroked="t" strokecolor="black" strokeweight="0.58pt">
                <v:path arrowok="t"/>
              </v:shape>
            </v:group>
            <v:group id="_x0000_s2769" style="height:363;left:2914;position:absolute;top:7674;width:2" coordorigin="2914,7674" coordsize="2,363">
              <v:shape id="_x0000_s2770" style="height:363;left:2914;position:absolute;top:7674;width:2" coordorigin="2914,7674" coordsize="21600,363" path="m2914,7674l2914,8037e" filled="f" stroked="t" strokecolor="black" strokeweight="0.58pt">
                <v:path arrowok="t"/>
              </v:shape>
            </v:group>
            <v:group id="_x0000_s2771" style="height:363;left:3330;position:absolute;top:7674;width:2" coordorigin="3330,7674" coordsize="2,363">
              <v:shape id="_x0000_s2772" style="height:363;left:3330;position:absolute;top:7674;width:2" coordorigin="3330,7674" coordsize="21600,363" path="m3330,7674l3330,8037e" filled="f" stroked="t" strokecolor="black" strokeweight="0.58pt">
                <v:path arrowok="t"/>
              </v:shape>
            </v:group>
            <v:group id="_x0000_s2773" style="height:363;left:3745;position:absolute;top:7674;width:2" coordorigin="3745,7674" coordsize="2,363">
              <v:shape id="_x0000_s2774" style="height:363;left:3745;position:absolute;top:7674;width:2" coordorigin="3745,7674" coordsize="21600,363" path="m3745,7674l3745,8037e" filled="f" stroked="t" strokecolor="black" strokeweight="0.58pt">
                <v:path arrowok="t"/>
              </v:shape>
            </v:group>
            <v:group id="_x0000_s2775" style="height:363;left:4160;position:absolute;top:7674;width:2" coordorigin="4160,7674" coordsize="2,363">
              <v:shape id="_x0000_s2776" style="height:363;left:4160;position:absolute;top:7674;width:2" coordorigin="4160,7674" coordsize="21600,363" path="m4160,7674l4160,8037e" filled="f" stroked="t" strokecolor="black" strokeweight="0.58pt">
                <v:path arrowok="t"/>
              </v:shape>
            </v:group>
            <v:group id="_x0000_s2777" style="height:363;left:4575;position:absolute;top:7674;width:2" coordorigin="4575,7674" coordsize="2,363">
              <v:shape id="_x0000_s2778" style="height:363;left:4575;position:absolute;top:7674;width:2" coordorigin="4575,7674" coordsize="21600,363" path="m4575,7674l4575,8037e" filled="f" stroked="t" strokecolor="black" strokeweight="0.58pt">
                <v:path arrowok="t"/>
              </v:shape>
            </v:group>
            <v:group id="_x0000_s2779" style="height:363;left:4991;position:absolute;top:7674;width:2" coordorigin="4991,7674" coordsize="2,363">
              <v:shape id="_x0000_s2780" style="height:363;left:4991;position:absolute;top:7674;width:2" coordorigin="4991,7674" coordsize="21600,363" path="m4991,7674l4991,8037e" filled="f" stroked="t" strokecolor="black" strokeweight="0.58pt">
                <v:path arrowok="t"/>
              </v:shape>
            </v:group>
            <v:group id="_x0000_s2781" style="height:363;left:5406;position:absolute;top:7674;width:2" coordorigin="5406,7674" coordsize="2,363">
              <v:shape id="_x0000_s2782" style="height:363;left:5406;position:absolute;top:7674;width:2" coordorigin="5406,7674" coordsize="21600,363" path="m5406,7674l5406,8037e" filled="f" stroked="t" strokecolor="black" strokeweight="0.58pt">
                <v:path arrowok="t"/>
              </v:shape>
            </v:group>
            <v:group id="_x0000_s2783" style="height:363;left:5819;position:absolute;top:7674;width:2" coordorigin="5819,7674" coordsize="2,363">
              <v:shape id="_x0000_s2784" style="height:363;left:5819;position:absolute;top:7674;width:2" coordorigin="5819,7674" coordsize="21600,363" path="m5819,7674l5819,8037e" filled="f" stroked="t" strokecolor="black" strokeweight="0.58pt">
                <v:path arrowok="t"/>
              </v:shape>
            </v:group>
            <v:group id="_x0000_s2785" style="height:363;left:6234;position:absolute;top:7674;width:2" coordorigin="6234,7674" coordsize="2,363">
              <v:shape id="_x0000_s2786" style="height:363;left:6234;position:absolute;top:7674;width:2" coordorigin="6234,7674" coordsize="21600,363" path="m6234,7674l6234,8037e" filled="f" stroked="t" strokecolor="black" strokeweight="0.58pt">
                <v:path arrowok="t"/>
              </v:shape>
            </v:group>
            <v:group id="_x0000_s2787" style="height:363;left:6649;position:absolute;top:7674;width:2" coordorigin="6649,7674" coordsize="2,363">
              <v:shape id="_x0000_s2788" style="height:363;left:6649;position:absolute;top:7674;width:2" coordorigin="6649,7674" coordsize="21600,363" path="m6649,7674l6649,8037e" filled="f" stroked="t" strokecolor="black" strokeweight="0.58pt">
                <v:path arrowok="t"/>
              </v:shape>
            </v:group>
            <v:group id="_x0000_s2789" style="height:363;left:7065;position:absolute;top:7674;width:2" coordorigin="7065,7674" coordsize="2,363">
              <v:shape id="_x0000_s2790" style="height:363;left:7065;position:absolute;top:7674;width:2" coordorigin="7065,7674" coordsize="21600,363" path="m7065,7674l7065,8037e" filled="f" stroked="t" strokecolor="black" strokeweight="0.58pt">
                <v:path arrowok="t"/>
              </v:shape>
            </v:group>
            <v:group id="_x0000_s2791" style="height:363;left:7480;position:absolute;top:7674;width:2" coordorigin="7480,7674" coordsize="2,363">
              <v:shape id="_x0000_s2792" style="height:363;left:7480;position:absolute;top:7674;width:2" coordorigin="7480,7674" coordsize="21600,363" path="m7480,7674l7480,8037e" filled="f" stroked="t" strokecolor="black" strokeweight="0.58pt">
                <v:path arrowok="t"/>
              </v:shape>
            </v:group>
            <v:group id="_x0000_s2793" style="height:363;left:7896;position:absolute;top:7674;width:2" coordorigin="7896,7674" coordsize="2,363">
              <v:shape id="_x0000_s2794" style="height:363;left:7896;position:absolute;top:7674;width:2" coordorigin="7896,7674" coordsize="21600,363" path="m7896,7674l7896,8037e" filled="f" stroked="t" strokecolor="black" strokeweight="0.58pt">
                <v:path arrowok="t"/>
              </v:shape>
            </v:group>
            <v:group id="_x0000_s2795" style="height:363;left:8311;position:absolute;top:7674;width:2" coordorigin="8311,7674" coordsize="2,363">
              <v:shape id="_x0000_s2796" style="height:363;left:8311;position:absolute;top:7674;width:2" coordorigin="8311,7674" coordsize="21600,363" path="m8311,7674l8311,8037e" filled="f" stroked="t" strokecolor="black" strokeweight="0.58pt">
                <v:path arrowok="t"/>
              </v:shape>
            </v:group>
            <v:group id="_x0000_s2797" style="height:363;left:8726;position:absolute;top:7674;width:2" coordorigin="8726,7674" coordsize="2,363">
              <v:shape id="_x0000_s2798" style="height:363;left:8726;position:absolute;top:7674;width:2" coordorigin="8726,7674" coordsize="21600,363" path="m8726,7674l8726,8037e" filled="f" stroked="t" strokecolor="black" strokeweight="0.58pt">
                <v:path arrowok="t"/>
              </v:shape>
            </v:group>
            <v:group id="_x0000_s2799" style="height:363;left:9141;position:absolute;top:7674;width:2" coordorigin="9141,7674" coordsize="2,363">
              <v:shape id="_x0000_s2800" style="height:363;left:9141;position:absolute;top:7674;width:2" coordorigin="9141,7674" coordsize="21600,363" path="m9141,7674l9141,8037e" filled="f" stroked="t" strokecolor="black" strokeweight="0.58pt">
                <v:path arrowok="t"/>
              </v:shape>
            </v:group>
            <v:group id="_x0000_s2801" style="height:363;left:9556;position:absolute;top:7674;width:2" coordorigin="9556,7674" coordsize="2,363">
              <v:shape id="_x0000_s2802" style="height:363;left:9556;position:absolute;top:7674;width:2" coordorigin="9556,7674" coordsize="21600,363" path="m9556,7674l9556,8037e" filled="f" stroked="t" strokecolor="black" strokeweight="0.58pt">
                <v:path arrowok="t"/>
              </v:shape>
            </v:group>
          </v:group>
        </w:pict>
      </w:r>
      <w:r>
        <w:pict>
          <v:group id="_x0000_s2803" style="height:19.18pt;margin-left:62.25pt;margin-top:407.18pt;mso-position-horizontal-relative:page;mso-position-vertical-relative:page;position:absolute;width:416.1pt;z-index:-251592704" coordorigin="1245,8144" coordsize="8322,384">
            <v:group id="_x0000_s2804" style="height:2;left:1251;position:absolute;top:8149;width:8310" coordorigin="1251,8149" coordsize="8310,2">
              <v:shape id="_x0000_s2805" style="height:2;left:1251;position:absolute;top:8149;width:8310" coordorigin="1251,8149" coordsize="8310,21600" path="m1251,8149l9561,8149e" filled="f" stroked="t" strokecolor="black" strokeweight="0.58pt">
                <v:path arrowok="t"/>
              </v:shape>
            </v:group>
            <v:group id="_x0000_s2806" style="height:362;left:1256;position:absolute;top:8154;width:2" coordorigin="1256,8154" coordsize="2,362">
              <v:shape id="_x0000_s2807" style="height:362;left:1256;position:absolute;top:8154;width:2" coordorigin="1256,8154" coordsize="21600,362" path="m1256,8154l1256,8517e" filled="f" stroked="t" strokecolor="black" strokeweight="0.58pt">
                <v:path arrowok="t"/>
              </v:shape>
            </v:group>
            <v:group id="_x0000_s2808" style="height:2;left:1251;position:absolute;top:8521;width:8310" coordorigin="1251,8521" coordsize="8310,2">
              <v:shape id="_x0000_s2809" style="height:2;left:1251;position:absolute;top:8521;width:8310" coordorigin="1251,8521" coordsize="8310,21600" path="m1251,8521l9561,8521e" filled="f" stroked="t" strokecolor="black" strokeweight="0.58pt">
                <v:path arrowok="t"/>
              </v:shape>
            </v:group>
            <v:group id="_x0000_s2810" style="height:362;left:1671;position:absolute;top:8154;width:2" coordorigin="1671,8154" coordsize="2,362">
              <v:shape id="_x0000_s2811" style="height:362;left:1671;position:absolute;top:8154;width:2" coordorigin="1671,8154" coordsize="21600,362" path="m1671,8154l1671,8517e" filled="f" stroked="t" strokecolor="black" strokeweight="0.58pt">
                <v:path arrowok="t"/>
              </v:shape>
            </v:group>
            <v:group id="_x0000_s2812" style="height:362;left:2084;position:absolute;top:8154;width:2" coordorigin="2084,8154" coordsize="2,362">
              <v:shape id="_x0000_s2813" style="height:362;left:2084;position:absolute;top:8154;width:2" coordorigin="2084,8154" coordsize="21600,362" path="m2084,8154l2084,8517e" filled="f" stroked="t" strokecolor="black" strokeweight="0.58pt">
                <v:path arrowok="t"/>
              </v:shape>
            </v:group>
            <v:group id="_x0000_s2814" style="height:362;left:2499;position:absolute;top:8154;width:2" coordorigin="2499,8154" coordsize="2,362">
              <v:shape id="_x0000_s2815" style="height:362;left:2499;position:absolute;top:8154;width:2" coordorigin="2499,8154" coordsize="21600,362" path="m2499,8154l2499,8517e" filled="f" stroked="t" strokecolor="black" strokeweight="0.58pt">
                <v:path arrowok="t"/>
              </v:shape>
            </v:group>
            <v:group id="_x0000_s2816" style="height:362;left:2914;position:absolute;top:8154;width:2" coordorigin="2914,8154" coordsize="2,362">
              <v:shape id="_x0000_s2817" style="height:362;left:2914;position:absolute;top:8154;width:2" coordorigin="2914,8154" coordsize="21600,362" path="m2914,8154l2914,8517e" filled="f" stroked="t" strokecolor="black" strokeweight="0.58pt">
                <v:path arrowok="t"/>
              </v:shape>
            </v:group>
            <v:group id="_x0000_s2818" style="height:362;left:3330;position:absolute;top:8154;width:2" coordorigin="3330,8154" coordsize="2,362">
              <v:shape id="_x0000_s2819" style="height:362;left:3330;position:absolute;top:8154;width:2" coordorigin="3330,8154" coordsize="21600,362" path="m3330,8154l3330,8517e" filled="f" stroked="t" strokecolor="black" strokeweight="0.58pt">
                <v:path arrowok="t"/>
              </v:shape>
            </v:group>
            <v:group id="_x0000_s2820" style="height:362;left:3745;position:absolute;top:8154;width:2" coordorigin="3745,8154" coordsize="2,362">
              <v:shape id="_x0000_s2821" style="height:362;left:3745;position:absolute;top:8154;width:2" coordorigin="3745,8154" coordsize="21600,362" path="m3745,8154l3745,8517e" filled="f" stroked="t" strokecolor="black" strokeweight="0.58pt">
                <v:path arrowok="t"/>
              </v:shape>
            </v:group>
            <v:group id="_x0000_s2822" style="height:362;left:4160;position:absolute;top:8154;width:2" coordorigin="4160,8154" coordsize="2,362">
              <v:shape id="_x0000_s2823" style="height:362;left:4160;position:absolute;top:8154;width:2" coordorigin="4160,8154" coordsize="21600,362" path="m4160,8154l4160,8517e" filled="f" stroked="t" strokecolor="black" strokeweight="0.58pt">
                <v:path arrowok="t"/>
              </v:shape>
            </v:group>
            <v:group id="_x0000_s2824" style="height:362;left:4575;position:absolute;top:8154;width:2" coordorigin="4575,8154" coordsize="2,362">
              <v:shape id="_x0000_s2825" style="height:362;left:4575;position:absolute;top:8154;width:2" coordorigin="4575,8154" coordsize="21600,362" path="m4575,8154l4575,8517e" filled="f" stroked="t" strokecolor="black" strokeweight="0.58pt">
                <v:path arrowok="t"/>
              </v:shape>
            </v:group>
            <v:group id="_x0000_s2826" style="height:362;left:4991;position:absolute;top:8154;width:2" coordorigin="4991,8154" coordsize="2,362">
              <v:shape id="_x0000_s2827" style="height:362;left:4991;position:absolute;top:8154;width:2" coordorigin="4991,8154" coordsize="21600,362" path="m4991,8154l4991,8517e" filled="f" stroked="t" strokecolor="black" strokeweight="0.58pt">
                <v:path arrowok="t"/>
              </v:shape>
            </v:group>
            <v:group id="_x0000_s2828" style="height:362;left:5406;position:absolute;top:8154;width:2" coordorigin="5406,8154" coordsize="2,362">
              <v:shape id="_x0000_s2829" style="height:362;left:5406;position:absolute;top:8154;width:2" coordorigin="5406,8154" coordsize="21600,362" path="m5406,8154l5406,8517e" filled="f" stroked="t" strokecolor="black" strokeweight="0.58pt">
                <v:path arrowok="t"/>
              </v:shape>
            </v:group>
            <v:group id="_x0000_s2830" style="height:362;left:5819;position:absolute;top:8154;width:2" coordorigin="5819,8154" coordsize="2,362">
              <v:shape id="_x0000_s2831" style="height:362;left:5819;position:absolute;top:8154;width:2" coordorigin="5819,8154" coordsize="21600,362" path="m5819,8154l5819,8517e" filled="f" stroked="t" strokecolor="black" strokeweight="0.58pt">
                <v:path arrowok="t"/>
              </v:shape>
            </v:group>
            <v:group id="_x0000_s2832" style="height:362;left:6234;position:absolute;top:8154;width:2" coordorigin="6234,8154" coordsize="2,362">
              <v:shape id="_x0000_s2833" style="height:362;left:6234;position:absolute;top:8154;width:2" coordorigin="6234,8154" coordsize="21600,362" path="m6234,8154l6234,8517e" filled="f" stroked="t" strokecolor="black" strokeweight="0.58pt">
                <v:path arrowok="t"/>
              </v:shape>
            </v:group>
            <v:group id="_x0000_s2834" style="height:362;left:6649;position:absolute;top:8154;width:2" coordorigin="6649,8154" coordsize="2,362">
              <v:shape id="_x0000_s2835" style="height:362;left:6649;position:absolute;top:8154;width:2" coordorigin="6649,8154" coordsize="21600,362" path="m6649,8154l6649,8517e" filled="f" stroked="t" strokecolor="black" strokeweight="0.58pt">
                <v:path arrowok="t"/>
              </v:shape>
            </v:group>
            <v:group id="_x0000_s2836" style="height:362;left:7065;position:absolute;top:8154;width:2" coordorigin="7065,8154" coordsize="2,362">
              <v:shape id="_x0000_s2837" style="height:362;left:7065;position:absolute;top:8154;width:2" coordorigin="7065,8154" coordsize="21600,362" path="m7065,8154l7065,8517e" filled="f" stroked="t" strokecolor="black" strokeweight="0.58pt">
                <v:path arrowok="t"/>
              </v:shape>
            </v:group>
            <v:group id="_x0000_s2838" style="height:362;left:7480;position:absolute;top:8154;width:2" coordorigin="7480,8154" coordsize="2,362">
              <v:shape id="_x0000_s2839" style="height:362;left:7480;position:absolute;top:8154;width:2" coordorigin="7480,8154" coordsize="21600,362" path="m7480,8154l7480,8517e" filled="f" stroked="t" strokecolor="black" strokeweight="0.58pt">
                <v:path arrowok="t"/>
              </v:shape>
            </v:group>
            <v:group id="_x0000_s2840" style="height:362;left:7896;position:absolute;top:8154;width:2" coordorigin="7896,8154" coordsize="2,362">
              <v:shape id="_x0000_s2841" style="height:362;left:7896;position:absolute;top:8154;width:2" coordorigin="7896,8154" coordsize="21600,362" path="m7896,8154l7896,8517e" filled="f" stroked="t" strokecolor="black" strokeweight="0.58pt">
                <v:path arrowok="t"/>
              </v:shape>
            </v:group>
            <v:group id="_x0000_s2842" style="height:362;left:8311;position:absolute;top:8154;width:2" coordorigin="8311,8154" coordsize="2,362">
              <v:shape id="_x0000_s2843" style="height:362;left:8311;position:absolute;top:8154;width:2" coordorigin="8311,8154" coordsize="21600,362" path="m8311,8154l8311,8517e" filled="f" stroked="t" strokecolor="black" strokeweight="0.58pt">
                <v:path arrowok="t"/>
              </v:shape>
            </v:group>
            <v:group id="_x0000_s2844" style="height:362;left:8726;position:absolute;top:8154;width:2" coordorigin="8726,8154" coordsize="2,362">
              <v:shape id="_x0000_s2845" style="height:362;left:8726;position:absolute;top:8154;width:2" coordorigin="8726,8154" coordsize="21600,362" path="m8726,8154l8726,8517e" filled="f" stroked="t" strokecolor="black" strokeweight="0.58pt">
                <v:path arrowok="t"/>
              </v:shape>
            </v:group>
            <v:group id="_x0000_s2846" style="height:362;left:9141;position:absolute;top:8154;width:2" coordorigin="9141,8154" coordsize="2,362">
              <v:shape id="_x0000_s2847" style="height:362;left:9141;position:absolute;top:8154;width:2" coordorigin="9141,8154" coordsize="21600,362" path="m9141,8154l9141,8517e" filled="f" stroked="t" strokecolor="black" strokeweight="0.58pt">
                <v:path arrowok="t"/>
              </v:shape>
            </v:group>
            <v:group id="_x0000_s2848" style="height:362;left:9556;position:absolute;top:8154;width:2" coordorigin="9556,8154" coordsize="2,362">
              <v:shape id="_x0000_s2849" style="height:362;left:9556;position:absolute;top:8154;width:2" coordorigin="9556,8154" coordsize="21600,362" path="m9556,8154l9556,8517e" filled="f" stroked="t" strokecolor="black" strokeweight="0.58pt">
                <v:path arrowok="t"/>
              </v:shape>
            </v:group>
          </v:group>
        </w:pict>
      </w:r>
      <w:r>
        <w:pict>
          <v:group id="_x0000_s2850" style="height:20.98pt;margin-left:62.25pt;margin-top:431.18pt;mso-position-horizontal-relative:page;mso-position-vertical-relative:page;position:absolute;width:416.1pt;z-index:-251591680" coordorigin="1245,8624" coordsize="8322,420">
            <v:group id="_x0000_s2851" style="height:2;left:1251;position:absolute;top:8629;width:8310" coordorigin="1251,8629" coordsize="8310,2">
              <v:shape id="_x0000_s2852" style="height:2;left:1251;position:absolute;top:8629;width:8310" coordorigin="1251,8629" coordsize="8310,21600" path="m1251,8629l9561,8629e" filled="f" stroked="t" strokecolor="black" strokeweight="0.58pt">
                <v:path arrowok="t"/>
              </v:shape>
            </v:group>
            <v:group id="_x0000_s2853" style="height:398;left:1256;position:absolute;top:8634;width:2" coordorigin="1256,8634" coordsize="2,398">
              <v:shape id="_x0000_s2854" style="height:398;left:1256;position:absolute;top:8634;width:2" coordorigin="1256,8634" coordsize="21600,398" path="m1256,8634l1256,9033e" filled="f" stroked="t" strokecolor="black" strokeweight="0.58pt">
                <v:path arrowok="t"/>
              </v:shape>
            </v:group>
            <v:group id="_x0000_s2855" style="height:2;left:1251;position:absolute;top:9037;width:8310" coordorigin="1251,9037" coordsize="8310,2">
              <v:shape id="_x0000_s2856" style="height:2;left:1251;position:absolute;top:9037;width:8310" coordorigin="1251,9037" coordsize="8310,21600" path="m1251,9037l9561,9037e" filled="f" stroked="t" strokecolor="black" strokeweight="0.58pt">
                <v:path arrowok="t"/>
              </v:shape>
            </v:group>
            <v:group id="_x0000_s2857" style="height:398;left:1671;position:absolute;top:8634;width:2" coordorigin="1671,8634" coordsize="2,398">
              <v:shape id="_x0000_s2858" style="height:398;left:1671;position:absolute;top:8634;width:2" coordorigin="1671,8634" coordsize="21600,398" path="m1671,8634l1671,9033e" filled="f" stroked="t" strokecolor="black" strokeweight="0.58pt">
                <v:path arrowok="t"/>
              </v:shape>
            </v:group>
            <v:group id="_x0000_s2859" style="height:398;left:2084;position:absolute;top:8634;width:2" coordorigin="2084,8634" coordsize="2,398">
              <v:shape id="_x0000_s2860" style="height:398;left:2084;position:absolute;top:8634;width:2" coordorigin="2084,8634" coordsize="21600,398" path="m2084,8634l2084,9033e" filled="f" stroked="t" strokecolor="black" strokeweight="0.58pt">
                <v:path arrowok="t"/>
              </v:shape>
            </v:group>
            <v:group id="_x0000_s2861" style="height:398;left:2499;position:absolute;top:8634;width:2" coordorigin="2499,8634" coordsize="2,398">
              <v:shape id="_x0000_s2862" style="height:398;left:2499;position:absolute;top:8634;width:2" coordorigin="2499,8634" coordsize="21600,398" path="m2499,8634l2499,9033e" filled="f" stroked="t" strokecolor="black" strokeweight="0.58pt">
                <v:path arrowok="t"/>
              </v:shape>
            </v:group>
            <v:group id="_x0000_s2863" style="height:398;left:2914;position:absolute;top:8634;width:2" coordorigin="2914,8634" coordsize="2,398">
              <v:shape id="_x0000_s2864" style="height:398;left:2914;position:absolute;top:8634;width:2" coordorigin="2914,8634" coordsize="21600,398" path="m2914,8634l2914,9033e" filled="f" stroked="t" strokecolor="black" strokeweight="0.58pt">
                <v:path arrowok="t"/>
              </v:shape>
            </v:group>
            <v:group id="_x0000_s2865" style="height:398;left:3330;position:absolute;top:8634;width:2" coordorigin="3330,8634" coordsize="2,398">
              <v:shape id="_x0000_s2866" style="height:398;left:3330;position:absolute;top:8634;width:2" coordorigin="3330,8634" coordsize="21600,398" path="m3330,8634l3330,9033e" filled="f" stroked="t" strokecolor="black" strokeweight="0.58pt">
                <v:path arrowok="t"/>
              </v:shape>
            </v:group>
            <v:group id="_x0000_s2867" style="height:398;left:3745;position:absolute;top:8634;width:2" coordorigin="3745,8634" coordsize="2,398">
              <v:shape id="_x0000_s2868" style="height:398;left:3745;position:absolute;top:8634;width:2" coordorigin="3745,8634" coordsize="21600,398" path="m3745,8634l3745,9033e" filled="f" stroked="t" strokecolor="black" strokeweight="0.58pt">
                <v:path arrowok="t"/>
              </v:shape>
            </v:group>
            <v:group id="_x0000_s2869" style="height:398;left:4160;position:absolute;top:8634;width:2" coordorigin="4160,8634" coordsize="2,398">
              <v:shape id="_x0000_s2870" style="height:398;left:4160;position:absolute;top:8634;width:2" coordorigin="4160,8634" coordsize="21600,398" path="m4160,8634l4160,9033e" filled="f" stroked="t" strokecolor="black" strokeweight="0.58pt">
                <v:path arrowok="t"/>
              </v:shape>
            </v:group>
            <v:group id="_x0000_s2871" style="height:398;left:4575;position:absolute;top:8634;width:2" coordorigin="4575,8634" coordsize="2,398">
              <v:shape id="_x0000_s2872" style="height:398;left:4575;position:absolute;top:8634;width:2" coordorigin="4575,8634" coordsize="21600,398" path="m4575,8634l4575,9033e" filled="f" stroked="t" strokecolor="black" strokeweight="0.58pt">
                <v:path arrowok="t"/>
              </v:shape>
            </v:group>
            <v:group id="_x0000_s2873" style="height:398;left:4991;position:absolute;top:8634;width:2" coordorigin="4991,8634" coordsize="2,398">
              <v:shape id="_x0000_s2874" style="height:398;left:4991;position:absolute;top:8634;width:2" coordorigin="4991,8634" coordsize="21600,398" path="m4991,8634l4991,9033e" filled="f" stroked="t" strokecolor="black" strokeweight="0.58pt">
                <v:path arrowok="t"/>
              </v:shape>
            </v:group>
            <v:group id="_x0000_s2875" style="height:398;left:5406;position:absolute;top:8634;width:2" coordorigin="5406,8634" coordsize="2,398">
              <v:shape id="_x0000_s2876" style="height:398;left:5406;position:absolute;top:8634;width:2" coordorigin="5406,8634" coordsize="21600,398" path="m5406,8634l5406,9033e" filled="f" stroked="t" strokecolor="black" strokeweight="0.58pt">
                <v:path arrowok="t"/>
              </v:shape>
            </v:group>
            <v:group id="_x0000_s2877" style="height:398;left:5819;position:absolute;top:8634;width:2" coordorigin="5819,8634" coordsize="2,398">
              <v:shape id="_x0000_s2878" style="height:398;left:5819;position:absolute;top:8634;width:2" coordorigin="5819,8634" coordsize="21600,398" path="m5819,8634l5819,9033e" filled="f" stroked="t" strokecolor="black" strokeweight="0.58pt">
                <v:path arrowok="t"/>
              </v:shape>
            </v:group>
            <v:group id="_x0000_s2879" style="height:398;left:6234;position:absolute;top:8634;width:2" coordorigin="6234,8634" coordsize="2,398">
              <v:shape id="_x0000_s2880" style="height:398;left:6234;position:absolute;top:8634;width:2" coordorigin="6234,8634" coordsize="21600,398" path="m6234,8634l6234,9033e" filled="f" stroked="t" strokecolor="black" strokeweight="0.58pt">
                <v:path arrowok="t"/>
              </v:shape>
            </v:group>
            <v:group id="_x0000_s2881" style="height:398;left:6649;position:absolute;top:8634;width:2" coordorigin="6649,8634" coordsize="2,398">
              <v:shape id="_x0000_s2882" style="height:398;left:6649;position:absolute;top:8634;width:2" coordorigin="6649,8634" coordsize="21600,398" path="m6649,8634l6649,9033e" filled="f" stroked="t" strokecolor="black" strokeweight="0.58pt">
                <v:path arrowok="t"/>
              </v:shape>
            </v:group>
            <v:group id="_x0000_s2883" style="height:398;left:7065;position:absolute;top:8634;width:2" coordorigin="7065,8634" coordsize="2,398">
              <v:shape id="_x0000_s2884" style="height:398;left:7065;position:absolute;top:8634;width:2" coordorigin="7065,8634" coordsize="21600,398" path="m7065,8634l7065,9033e" filled="f" stroked="t" strokecolor="black" strokeweight="0.58pt">
                <v:path arrowok="t"/>
              </v:shape>
            </v:group>
            <v:group id="_x0000_s2885" style="height:398;left:7480;position:absolute;top:8634;width:2" coordorigin="7480,8634" coordsize="2,398">
              <v:shape id="_x0000_s2886" style="height:398;left:7480;position:absolute;top:8634;width:2" coordorigin="7480,8634" coordsize="21600,398" path="m7480,8634l7480,9033e" filled="f" stroked="t" strokecolor="black" strokeweight="0.58pt">
                <v:path arrowok="t"/>
              </v:shape>
            </v:group>
            <v:group id="_x0000_s2887" style="height:398;left:7896;position:absolute;top:8634;width:2" coordorigin="7896,8634" coordsize="2,398">
              <v:shape id="_x0000_s2888" style="height:398;left:7896;position:absolute;top:8634;width:2" coordorigin="7896,8634" coordsize="21600,398" path="m7896,8634l7896,9033e" filled="f" stroked="t" strokecolor="black" strokeweight="0.58pt">
                <v:path arrowok="t"/>
              </v:shape>
            </v:group>
            <v:group id="_x0000_s2889" style="height:398;left:8311;position:absolute;top:8634;width:2" coordorigin="8311,8634" coordsize="2,398">
              <v:shape id="_x0000_s2890" style="height:398;left:8311;position:absolute;top:8634;width:2" coordorigin="8311,8634" coordsize="21600,398" path="m8311,8634l8311,9033e" filled="f" stroked="t" strokecolor="black" strokeweight="0.58pt">
                <v:path arrowok="t"/>
              </v:shape>
            </v:group>
            <v:group id="_x0000_s2891" style="height:398;left:8726;position:absolute;top:8634;width:2" coordorigin="8726,8634" coordsize="2,398">
              <v:shape id="_x0000_s2892" style="height:398;left:8726;position:absolute;top:8634;width:2" coordorigin="8726,8634" coordsize="21600,398" path="m8726,8634l8726,9033e" filled="f" stroked="t" strokecolor="black" strokeweight="0.58pt">
                <v:path arrowok="t"/>
              </v:shape>
            </v:group>
            <v:group id="_x0000_s2893" style="height:398;left:9141;position:absolute;top:8634;width:2" coordorigin="9141,8634" coordsize="2,398">
              <v:shape id="_x0000_s2894" style="height:398;left:9141;position:absolute;top:8634;width:2" coordorigin="9141,8634" coordsize="21600,398" path="m9141,8634l9141,9033e" filled="f" stroked="t" strokecolor="black" strokeweight="0.58pt">
                <v:path arrowok="t"/>
              </v:shape>
            </v:group>
            <v:group id="_x0000_s2895" style="height:398;left:9556;position:absolute;top:8634;width:2" coordorigin="9556,8634" coordsize="2,398">
              <v:shape id="_x0000_s2896" style="height:398;left:9556;position:absolute;top:8634;width:2" coordorigin="9556,8634" coordsize="21600,398" path="m9556,8634l9556,9033e" filled="f" stroked="t" strokecolor="black" strokeweight="0.58pt">
                <v:path arrowok="t"/>
              </v:shape>
            </v:group>
          </v:group>
        </w:pict>
      </w:r>
      <w:r>
        <w:pict>
          <v:group id="_x0000_s2897" style="height:19.06pt;margin-left:62.25pt;margin-top:457.1pt;mso-position-horizontal-relative:page;mso-position-vertical-relative:page;position:absolute;width:416.1pt;z-index:-251590656" coordorigin="1245,9142" coordsize="8322,381">
            <v:group id="_x0000_s2898" style="height:2;left:1251;position:absolute;top:9148;width:8310" coordorigin="1251,9148" coordsize="8310,2">
              <v:shape id="_x0000_s2899" style="height:2;left:1251;position:absolute;top:9148;width:8310" coordorigin="1251,9148" coordsize="8310,21600" path="m1251,9148l9561,9148e" filled="f" stroked="t" strokecolor="black" strokeweight="0.58pt">
                <v:path arrowok="t"/>
              </v:shape>
            </v:group>
            <v:group id="_x0000_s2900" style="height:360;left:1256;position:absolute;top:9153;width:2" coordorigin="1256,9153" coordsize="2,360">
              <v:shape id="_x0000_s2901" style="height:360;left:1256;position:absolute;top:9153;width:2" coordorigin="1256,9153" coordsize="21600,360" path="m1256,9153l1256,9513e" filled="f" stroked="t" strokecolor="black" strokeweight="0.58pt">
                <v:path arrowok="t"/>
              </v:shape>
            </v:group>
            <v:group id="_x0000_s2902" style="height:2;left:1251;position:absolute;top:9517;width:8310" coordorigin="1251,9517" coordsize="8310,2">
              <v:shape id="_x0000_s2903" style="height:2;left:1251;position:absolute;top:9517;width:8310" coordorigin="1251,9517" coordsize="8310,21600" path="m1251,9517l9561,9517e" filled="f" stroked="t" strokecolor="black" strokeweight="0.58pt">
                <v:path arrowok="t"/>
              </v:shape>
            </v:group>
            <v:group id="_x0000_s2904" style="height:360;left:1671;position:absolute;top:9153;width:2" coordorigin="1671,9153" coordsize="2,360">
              <v:shape id="_x0000_s2905" style="height:360;left:1671;position:absolute;top:9153;width:2" coordorigin="1671,9153" coordsize="21600,360" path="m1671,9153l1671,9513e" filled="f" stroked="t" strokecolor="black" strokeweight="0.58pt">
                <v:path arrowok="t"/>
              </v:shape>
            </v:group>
            <v:group id="_x0000_s2906" style="height:360;left:2084;position:absolute;top:9153;width:2" coordorigin="2084,9153" coordsize="2,360">
              <v:shape id="_x0000_s2907" style="height:360;left:2084;position:absolute;top:9153;width:2" coordorigin="2084,9153" coordsize="21600,360" path="m2084,9153l2084,9513e" filled="f" stroked="t" strokecolor="black" strokeweight="0.58pt">
                <v:path arrowok="t"/>
              </v:shape>
            </v:group>
            <v:group id="_x0000_s2908" style="height:360;left:2499;position:absolute;top:9153;width:2" coordorigin="2499,9153" coordsize="2,360">
              <v:shape id="_x0000_s2909" style="height:360;left:2499;position:absolute;top:9153;width:2" coordorigin="2499,9153" coordsize="21600,360" path="m2499,9153l2499,9513e" filled="f" stroked="t" strokecolor="black" strokeweight="0.58pt">
                <v:path arrowok="t"/>
              </v:shape>
            </v:group>
            <v:group id="_x0000_s2910" style="height:360;left:2914;position:absolute;top:9153;width:2" coordorigin="2914,9153" coordsize="2,360">
              <v:shape id="_x0000_s2911" style="height:360;left:2914;position:absolute;top:9153;width:2" coordorigin="2914,9153" coordsize="21600,360" path="m2914,9153l2914,9513e" filled="f" stroked="t" strokecolor="black" strokeweight="0.58pt">
                <v:path arrowok="t"/>
              </v:shape>
            </v:group>
            <v:group id="_x0000_s2912" style="height:360;left:3330;position:absolute;top:9153;width:2" coordorigin="3330,9153" coordsize="2,360">
              <v:shape id="_x0000_s2913" style="height:360;left:3330;position:absolute;top:9153;width:2" coordorigin="3330,9153" coordsize="21600,360" path="m3330,9153l3330,9513e" filled="f" stroked="t" strokecolor="black" strokeweight="0.58pt">
                <v:path arrowok="t"/>
              </v:shape>
            </v:group>
            <v:group id="_x0000_s2914" style="height:360;left:3745;position:absolute;top:9153;width:2" coordorigin="3745,9153" coordsize="2,360">
              <v:shape id="_x0000_s2915" style="height:360;left:3745;position:absolute;top:9153;width:2" coordorigin="3745,9153" coordsize="21600,360" path="m3745,9153l3745,9513e" filled="f" stroked="t" strokecolor="black" strokeweight="0.58pt">
                <v:path arrowok="t"/>
              </v:shape>
            </v:group>
            <v:group id="_x0000_s2916" style="height:360;left:4160;position:absolute;top:9153;width:2" coordorigin="4160,9153" coordsize="2,360">
              <v:shape id="_x0000_s2917" style="height:360;left:4160;position:absolute;top:9153;width:2" coordorigin="4160,9153" coordsize="21600,360" path="m4160,9153l4160,9513e" filled="f" stroked="t" strokecolor="black" strokeweight="0.58pt">
                <v:path arrowok="t"/>
              </v:shape>
            </v:group>
            <v:group id="_x0000_s2918" style="height:360;left:4575;position:absolute;top:9153;width:2" coordorigin="4575,9153" coordsize="2,360">
              <v:shape id="_x0000_s2919" style="height:360;left:4575;position:absolute;top:9153;width:2" coordorigin="4575,9153" coordsize="21600,360" path="m4575,9153l4575,9513e" filled="f" stroked="t" strokecolor="black" strokeweight="0.58pt">
                <v:path arrowok="t"/>
              </v:shape>
            </v:group>
            <v:group id="_x0000_s2920" style="height:360;left:4991;position:absolute;top:9153;width:2" coordorigin="4991,9153" coordsize="2,360">
              <v:shape id="_x0000_s2921" style="height:360;left:4991;position:absolute;top:9153;width:2" coordorigin="4991,9153" coordsize="21600,360" path="m4991,9153l4991,9513e" filled="f" stroked="t" strokecolor="black" strokeweight="0.58pt">
                <v:path arrowok="t"/>
              </v:shape>
            </v:group>
            <v:group id="_x0000_s2922" style="height:360;left:5406;position:absolute;top:9153;width:2" coordorigin="5406,9153" coordsize="2,360">
              <v:shape id="_x0000_s2923" style="height:360;left:5406;position:absolute;top:9153;width:2" coordorigin="5406,9153" coordsize="21600,360" path="m5406,9153l5406,9513e" filled="f" stroked="t" strokecolor="black" strokeweight="0.58pt">
                <v:path arrowok="t"/>
              </v:shape>
            </v:group>
            <v:group id="_x0000_s2924" style="height:360;left:5819;position:absolute;top:9153;width:2" coordorigin="5819,9153" coordsize="2,360">
              <v:shape id="_x0000_s2925" style="height:360;left:5819;position:absolute;top:9153;width:2" coordorigin="5819,9153" coordsize="21600,360" path="m5819,9153l5819,9513e" filled="f" stroked="t" strokecolor="black" strokeweight="0.58pt">
                <v:path arrowok="t"/>
              </v:shape>
            </v:group>
            <v:group id="_x0000_s2926" style="height:360;left:6234;position:absolute;top:9153;width:2" coordorigin="6234,9153" coordsize="2,360">
              <v:shape id="_x0000_s2927" style="height:360;left:6234;position:absolute;top:9153;width:2" coordorigin="6234,9153" coordsize="21600,360" path="m6234,9153l6234,9513e" filled="f" stroked="t" strokecolor="black" strokeweight="0.58pt">
                <v:path arrowok="t"/>
              </v:shape>
            </v:group>
            <v:group id="_x0000_s2928" style="height:360;left:6649;position:absolute;top:9153;width:2" coordorigin="6649,9153" coordsize="2,360">
              <v:shape id="_x0000_s2929" style="height:360;left:6649;position:absolute;top:9153;width:2" coordorigin="6649,9153" coordsize="21600,360" path="m6649,9153l6649,9513e" filled="f" stroked="t" strokecolor="black" strokeweight="0.58pt">
                <v:path arrowok="t"/>
              </v:shape>
            </v:group>
            <v:group id="_x0000_s2930" style="height:360;left:7065;position:absolute;top:9153;width:2" coordorigin="7065,9153" coordsize="2,360">
              <v:shape id="_x0000_s2931" style="height:360;left:7065;position:absolute;top:9153;width:2" coordorigin="7065,9153" coordsize="21600,360" path="m7065,9153l7065,9513e" filled="f" stroked="t" strokecolor="black" strokeweight="0.58pt">
                <v:path arrowok="t"/>
              </v:shape>
            </v:group>
            <v:group id="_x0000_s2932" style="height:360;left:7480;position:absolute;top:9153;width:2" coordorigin="7480,9153" coordsize="2,360">
              <v:shape id="_x0000_s2933" style="height:360;left:7480;position:absolute;top:9153;width:2" coordorigin="7480,9153" coordsize="21600,360" path="m7480,9153l7480,9513e" filled="f" stroked="t" strokecolor="black" strokeweight="0.58pt">
                <v:path arrowok="t"/>
              </v:shape>
            </v:group>
            <v:group id="_x0000_s2934" style="height:360;left:7896;position:absolute;top:9153;width:2" coordorigin="7896,9153" coordsize="2,360">
              <v:shape id="_x0000_s2935" style="height:360;left:7896;position:absolute;top:9153;width:2" coordorigin="7896,9153" coordsize="21600,360" path="m7896,9153l7896,9513e" filled="f" stroked="t" strokecolor="black" strokeweight="0.58pt">
                <v:path arrowok="t"/>
              </v:shape>
            </v:group>
            <v:group id="_x0000_s2936" style="height:360;left:8311;position:absolute;top:9153;width:2" coordorigin="8311,9153" coordsize="2,360">
              <v:shape id="_x0000_s2937" style="height:360;left:8311;position:absolute;top:9153;width:2" coordorigin="8311,9153" coordsize="21600,360" path="m8311,9153l8311,9513e" filled="f" stroked="t" strokecolor="black" strokeweight="0.58pt">
                <v:path arrowok="t"/>
              </v:shape>
            </v:group>
            <v:group id="_x0000_s2938" style="height:360;left:8726;position:absolute;top:9153;width:2" coordorigin="8726,9153" coordsize="2,360">
              <v:shape id="_x0000_s2939" style="height:360;left:8726;position:absolute;top:9153;width:2" coordorigin="8726,9153" coordsize="21600,360" path="m8726,9153l8726,9513e" filled="f" stroked="t" strokecolor="black" strokeweight="0.58pt">
                <v:path arrowok="t"/>
              </v:shape>
            </v:group>
            <v:group id="_x0000_s2940" style="height:360;left:9141;position:absolute;top:9153;width:2" coordorigin="9141,9153" coordsize="2,360">
              <v:shape id="_x0000_s2941" style="height:360;left:9141;position:absolute;top:9153;width:2" coordorigin="9141,9153" coordsize="21600,360" path="m9141,9153l9141,9513e" filled="f" stroked="t" strokecolor="black" strokeweight="0.58pt">
                <v:path arrowok="t"/>
              </v:shape>
            </v:group>
            <v:group id="_x0000_s2942" style="height:360;left:9556;position:absolute;top:9153;width:2" coordorigin="9556,9153" coordsize="2,360">
              <v:shape id="_x0000_s2943" style="height:360;left:9556;position:absolute;top:9153;width:2" coordorigin="9556,9153" coordsize="21600,360" path="m9556,9153l9556,9513e" filled="f" stroked="t" strokecolor="black" strokeweight="0.58pt">
                <v:path arrowok="t"/>
              </v:shape>
            </v:group>
          </v:group>
        </w:pict>
      </w:r>
      <w:r>
        <w:pict>
          <v:group id="_x0000_s2944" style="height:19.06pt;margin-left:62.25pt;margin-top:481.1pt;mso-position-horizontal-relative:page;mso-position-vertical-relative:page;position:absolute;width:416.1pt;z-index:-251589632" coordorigin="1245,9622" coordsize="8322,381">
            <v:group id="_x0000_s2945" style="height:2;left:1251;position:absolute;top:9628;width:8310" coordorigin="1251,9628" coordsize="8310,2">
              <v:shape id="_x0000_s2946" style="height:2;left:1251;position:absolute;top:9628;width:8310" coordorigin="1251,9628" coordsize="8310,21600" path="m1251,9628l9561,9628e" filled="f" stroked="t" strokecolor="black" strokeweight="0.58pt">
                <v:path arrowok="t"/>
              </v:shape>
            </v:group>
            <v:group id="_x0000_s2947" style="height:360;left:1256;position:absolute;top:9633;width:2" coordorigin="1256,9633" coordsize="2,360">
              <v:shape id="_x0000_s2948" style="height:360;left:1256;position:absolute;top:9633;width:2" coordorigin="1256,9633" coordsize="21600,360" path="m1256,9633l1256,9993e" filled="f" stroked="t" strokecolor="black" strokeweight="0.58pt">
                <v:path arrowok="t"/>
              </v:shape>
            </v:group>
            <v:group id="_x0000_s2949" style="height:2;left:1251;position:absolute;top:9997;width:8310" coordorigin="1251,9997" coordsize="8310,2">
              <v:shape id="_x0000_s2950" style="height:2;left:1251;position:absolute;top:9997;width:8310" coordorigin="1251,9997" coordsize="8310,21600" path="m1251,9997l9561,9997e" filled="f" stroked="t" strokecolor="black" strokeweight="0.58pt">
                <v:path arrowok="t"/>
              </v:shape>
            </v:group>
            <v:group id="_x0000_s2951" style="height:360;left:1671;position:absolute;top:9633;width:2" coordorigin="1671,9633" coordsize="2,360">
              <v:shape id="_x0000_s2952" style="height:360;left:1671;position:absolute;top:9633;width:2" coordorigin="1671,9633" coordsize="21600,360" path="m1671,9633l1671,9993e" filled="f" stroked="t" strokecolor="black" strokeweight="0.58pt">
                <v:path arrowok="t"/>
              </v:shape>
            </v:group>
            <v:group id="_x0000_s2953" style="height:360;left:2084;position:absolute;top:9633;width:2" coordorigin="2084,9633" coordsize="2,360">
              <v:shape id="_x0000_s2954" style="height:360;left:2084;position:absolute;top:9633;width:2" coordorigin="2084,9633" coordsize="21600,360" path="m2084,9633l2084,9993e" filled="f" stroked="t" strokecolor="black" strokeweight="0.58pt">
                <v:path arrowok="t"/>
              </v:shape>
            </v:group>
            <v:group id="_x0000_s2955" style="height:360;left:2499;position:absolute;top:9633;width:2" coordorigin="2499,9633" coordsize="2,360">
              <v:shape id="_x0000_s2956" style="height:360;left:2499;position:absolute;top:9633;width:2" coordorigin="2499,9633" coordsize="21600,360" path="m2499,9633l2499,9993e" filled="f" stroked="t" strokecolor="black" strokeweight="0.58pt">
                <v:path arrowok="t"/>
              </v:shape>
            </v:group>
            <v:group id="_x0000_s2957" style="height:360;left:2914;position:absolute;top:9633;width:2" coordorigin="2914,9633" coordsize="2,360">
              <v:shape id="_x0000_s2958" style="height:360;left:2914;position:absolute;top:9633;width:2" coordorigin="2914,9633" coordsize="21600,360" path="m2914,9633l2914,9993e" filled="f" stroked="t" strokecolor="black" strokeweight="0.58pt">
                <v:path arrowok="t"/>
              </v:shape>
            </v:group>
            <v:group id="_x0000_s2959" style="height:360;left:3330;position:absolute;top:9633;width:2" coordorigin="3330,9633" coordsize="2,360">
              <v:shape id="_x0000_s2960" style="height:360;left:3330;position:absolute;top:9633;width:2" coordorigin="3330,9633" coordsize="21600,360" path="m3330,9633l3330,9993e" filled="f" stroked="t" strokecolor="black" strokeweight="0.58pt">
                <v:path arrowok="t"/>
              </v:shape>
            </v:group>
            <v:group id="_x0000_s2961" style="height:360;left:3745;position:absolute;top:9633;width:2" coordorigin="3745,9633" coordsize="2,360">
              <v:shape id="_x0000_s2962" style="height:360;left:3745;position:absolute;top:9633;width:2" coordorigin="3745,9633" coordsize="21600,360" path="m3745,9633l3745,9993e" filled="f" stroked="t" strokecolor="black" strokeweight="0.58pt">
                <v:path arrowok="t"/>
              </v:shape>
            </v:group>
            <v:group id="_x0000_s2963" style="height:360;left:4160;position:absolute;top:9633;width:2" coordorigin="4160,9633" coordsize="2,360">
              <v:shape id="_x0000_s2964" style="height:360;left:4160;position:absolute;top:9633;width:2" coordorigin="4160,9633" coordsize="21600,360" path="m4160,9633l4160,9993e" filled="f" stroked="t" strokecolor="black" strokeweight="0.58pt">
                <v:path arrowok="t"/>
              </v:shape>
            </v:group>
            <v:group id="_x0000_s2965" style="height:360;left:4575;position:absolute;top:9633;width:2" coordorigin="4575,9633" coordsize="2,360">
              <v:shape id="_x0000_s2966" style="height:360;left:4575;position:absolute;top:9633;width:2" coordorigin="4575,9633" coordsize="21600,360" path="m4575,9633l4575,9993e" filled="f" stroked="t" strokecolor="black" strokeweight="0.58pt">
                <v:path arrowok="t"/>
              </v:shape>
            </v:group>
            <v:group id="_x0000_s2967" style="height:360;left:4991;position:absolute;top:9633;width:2" coordorigin="4991,9633" coordsize="2,360">
              <v:shape id="_x0000_s2968" style="height:360;left:4991;position:absolute;top:9633;width:2" coordorigin="4991,9633" coordsize="21600,360" path="m4991,9633l4991,9993e" filled="f" stroked="t" strokecolor="black" strokeweight="0.58pt">
                <v:path arrowok="t"/>
              </v:shape>
            </v:group>
            <v:group id="_x0000_s2969" style="height:360;left:5406;position:absolute;top:9633;width:2" coordorigin="5406,9633" coordsize="2,360">
              <v:shape id="_x0000_s2970" style="height:360;left:5406;position:absolute;top:9633;width:2" coordorigin="5406,9633" coordsize="21600,360" path="m5406,9633l5406,9993e" filled="f" stroked="t" strokecolor="black" strokeweight="0.58pt">
                <v:path arrowok="t"/>
              </v:shape>
            </v:group>
            <v:group id="_x0000_s2971" style="height:360;left:5819;position:absolute;top:9633;width:2" coordorigin="5819,9633" coordsize="2,360">
              <v:shape id="_x0000_s2972" style="height:360;left:5819;position:absolute;top:9633;width:2" coordorigin="5819,9633" coordsize="21600,360" path="m5819,9633l5819,9993e" filled="f" stroked="t" strokecolor="black" strokeweight="0.58pt">
                <v:path arrowok="t"/>
              </v:shape>
            </v:group>
            <v:group id="_x0000_s2973" style="height:360;left:6234;position:absolute;top:9633;width:2" coordorigin="6234,9633" coordsize="2,360">
              <v:shape id="_x0000_s2974" style="height:360;left:6234;position:absolute;top:9633;width:2" coordorigin="6234,9633" coordsize="21600,360" path="m6234,9633l6234,9993e" filled="f" stroked="t" strokecolor="black" strokeweight="0.58pt">
                <v:path arrowok="t"/>
              </v:shape>
            </v:group>
            <v:group id="_x0000_s2975" style="height:360;left:6649;position:absolute;top:9633;width:2" coordorigin="6649,9633" coordsize="2,360">
              <v:shape id="_x0000_s2976" style="height:360;left:6649;position:absolute;top:9633;width:2" coordorigin="6649,9633" coordsize="21600,360" path="m6649,9633l6649,9993e" filled="f" stroked="t" strokecolor="black" strokeweight="0.58pt">
                <v:path arrowok="t"/>
              </v:shape>
            </v:group>
            <v:group id="_x0000_s2977" style="height:360;left:7065;position:absolute;top:9633;width:2" coordorigin="7065,9633" coordsize="2,360">
              <v:shape id="_x0000_s2978" style="height:360;left:7065;position:absolute;top:9633;width:2" coordorigin="7065,9633" coordsize="21600,360" path="m7065,9633l7065,9993e" filled="f" stroked="t" strokecolor="black" strokeweight="0.58pt">
                <v:path arrowok="t"/>
              </v:shape>
            </v:group>
            <v:group id="_x0000_s2979" style="height:360;left:7480;position:absolute;top:9633;width:2" coordorigin="7480,9633" coordsize="2,360">
              <v:shape id="_x0000_s2980" style="height:360;left:7480;position:absolute;top:9633;width:2" coordorigin="7480,9633" coordsize="21600,360" path="m7480,9633l7480,9993e" filled="f" stroked="t" strokecolor="black" strokeweight="0.58pt">
                <v:path arrowok="t"/>
              </v:shape>
            </v:group>
            <v:group id="_x0000_s2981" style="height:360;left:7896;position:absolute;top:9633;width:2" coordorigin="7896,9633" coordsize="2,360">
              <v:shape id="_x0000_s2982" style="height:360;left:7896;position:absolute;top:9633;width:2" coordorigin="7896,9633" coordsize="21600,360" path="m7896,9633l7896,9993e" filled="f" stroked="t" strokecolor="black" strokeweight="0.58pt">
                <v:path arrowok="t"/>
              </v:shape>
            </v:group>
            <v:group id="_x0000_s2983" style="height:360;left:8311;position:absolute;top:9633;width:2" coordorigin="8311,9633" coordsize="2,360">
              <v:shape id="_x0000_s2984" style="height:360;left:8311;position:absolute;top:9633;width:2" coordorigin="8311,9633" coordsize="21600,360" path="m8311,9633l8311,9993e" filled="f" stroked="t" strokecolor="black" strokeweight="0.58pt">
                <v:path arrowok="t"/>
              </v:shape>
            </v:group>
            <v:group id="_x0000_s2985" style="height:360;left:8726;position:absolute;top:9633;width:2" coordorigin="8726,9633" coordsize="2,360">
              <v:shape id="_x0000_s2986" style="height:360;left:8726;position:absolute;top:9633;width:2" coordorigin="8726,9633" coordsize="21600,360" path="m8726,9633l8726,9993e" filled="f" stroked="t" strokecolor="black" strokeweight="0.58pt">
                <v:path arrowok="t"/>
              </v:shape>
            </v:group>
            <v:group id="_x0000_s2987" style="height:360;left:9141;position:absolute;top:9633;width:2" coordorigin="9141,9633" coordsize="2,360">
              <v:shape id="_x0000_s2988" style="height:360;left:9141;position:absolute;top:9633;width:2" coordorigin="9141,9633" coordsize="21600,360" path="m9141,9633l9141,9993e" filled="f" stroked="t" strokecolor="black" strokeweight="0.58pt">
                <v:path arrowok="t"/>
              </v:shape>
            </v:group>
            <v:group id="_x0000_s2989" style="height:360;left:9556;position:absolute;top:9633;width:2" coordorigin="9556,9633" coordsize="2,360">
              <v:shape id="_x0000_s2990" style="height:360;left:9556;position:absolute;top:9633;width:2" coordorigin="9556,9633" coordsize="21600,360" path="m9556,9633l9556,9993e" filled="f" stroked="t" strokecolor="black" strokeweight="0.58pt">
                <v:path arrowok="t"/>
              </v:shape>
            </v:group>
          </v:group>
        </w:pict>
      </w:r>
      <w:r>
        <w:pict>
          <v:group id="_x0000_s2991" style="height:19.06pt;margin-left:62.25pt;margin-top:505.1pt;mso-position-horizontal-relative:page;mso-position-vertical-relative:page;position:absolute;width:416.1pt;z-index:-251588608" coordorigin="1245,10102" coordsize="8322,381">
            <v:group id="_x0000_s2992" style="height:2;left:1251;position:absolute;top:10108;width:8310" coordorigin="1251,10108" coordsize="8310,2">
              <v:shape id="_x0000_s2993" style="height:2;left:1251;position:absolute;top:10108;width:8310" coordorigin="1251,10108" coordsize="8310,21600" path="m1251,10108l9561,10108e" filled="f" stroked="t" strokecolor="black" strokeweight="0.58pt">
                <v:path arrowok="t"/>
              </v:shape>
            </v:group>
            <v:group id="_x0000_s2994" style="height:360;left:1256;position:absolute;top:10113;width:2" coordorigin="1256,10113" coordsize="2,360">
              <v:shape id="_x0000_s2995" style="height:360;left:1256;position:absolute;top:10113;width:2" coordorigin="1256,10113" coordsize="21600,360" path="m1256,10113l1256,10473e" filled="f" stroked="t" strokecolor="black" strokeweight="0.58pt">
                <v:path arrowok="t"/>
              </v:shape>
            </v:group>
            <v:group id="_x0000_s2996" style="height:2;left:1251;position:absolute;top:10477;width:8310" coordorigin="1251,10477" coordsize="8310,2">
              <v:shape id="_x0000_s2997" style="height:2;left:1251;position:absolute;top:10477;width:8310" coordorigin="1251,10477" coordsize="8310,21600" path="m1251,10477l9561,10477e" filled="f" stroked="t" strokecolor="black" strokeweight="0.58pt">
                <v:path arrowok="t"/>
              </v:shape>
            </v:group>
            <v:group id="_x0000_s2998" style="height:360;left:1671;position:absolute;top:10113;width:2" coordorigin="1671,10113" coordsize="2,360">
              <v:shape id="_x0000_s2999" style="height:360;left:1671;position:absolute;top:10113;width:2" coordorigin="1671,10113" coordsize="21600,360" path="m1671,10113l1671,10473e" filled="f" stroked="t" strokecolor="black" strokeweight="0.58pt">
                <v:path arrowok="t"/>
              </v:shape>
            </v:group>
            <v:group id="_x0000_s3000" style="height:360;left:2084;position:absolute;top:10113;width:2" coordorigin="2084,10113" coordsize="2,360">
              <v:shape id="_x0000_s3001" style="height:360;left:2084;position:absolute;top:10113;width:2" coordorigin="2084,10113" coordsize="21600,360" path="m2084,10113l2084,10473e" filled="f" stroked="t" strokecolor="black" strokeweight="0.58pt">
                <v:path arrowok="t"/>
              </v:shape>
            </v:group>
            <v:group id="_x0000_s3002" style="height:360;left:2499;position:absolute;top:10113;width:2" coordorigin="2499,10113" coordsize="2,360">
              <v:shape id="_x0000_s3003" style="height:360;left:2499;position:absolute;top:10113;width:2" coordorigin="2499,10113" coordsize="21600,360" path="m2499,10113l2499,10473e" filled="f" stroked="t" strokecolor="black" strokeweight="0.58pt">
                <v:path arrowok="t"/>
              </v:shape>
            </v:group>
            <v:group id="_x0000_s3004" style="height:360;left:2914;position:absolute;top:10113;width:2" coordorigin="2914,10113" coordsize="2,360">
              <v:shape id="_x0000_s3005" style="height:360;left:2914;position:absolute;top:10113;width:2" coordorigin="2914,10113" coordsize="21600,360" path="m2914,10113l2914,10473e" filled="f" stroked="t" strokecolor="black" strokeweight="0.58pt">
                <v:path arrowok="t"/>
              </v:shape>
            </v:group>
            <v:group id="_x0000_s3006" style="height:360;left:3330;position:absolute;top:10113;width:2" coordorigin="3330,10113" coordsize="2,360">
              <v:shape id="_x0000_s3007" style="height:360;left:3330;position:absolute;top:10113;width:2" coordorigin="3330,10113" coordsize="21600,360" path="m3330,10113l3330,10473e" filled="f" stroked="t" strokecolor="black" strokeweight="0.58pt">
                <v:path arrowok="t"/>
              </v:shape>
            </v:group>
            <v:group id="_x0000_s3008" style="height:360;left:3745;position:absolute;top:10113;width:2" coordorigin="3745,10113" coordsize="2,360">
              <v:shape id="_x0000_s3009" style="height:360;left:3745;position:absolute;top:10113;width:2" coordorigin="3745,10113" coordsize="21600,360" path="m3745,10113l3745,10473e" filled="f" stroked="t" strokecolor="black" strokeweight="0.58pt">
                <v:path arrowok="t"/>
              </v:shape>
            </v:group>
            <v:group id="_x0000_s3010" style="height:360;left:4160;position:absolute;top:10113;width:2" coordorigin="4160,10113" coordsize="2,360">
              <v:shape id="_x0000_s3011" style="height:360;left:4160;position:absolute;top:10113;width:2" coordorigin="4160,10113" coordsize="21600,360" path="m4160,10113l4160,10473e" filled="f" stroked="t" strokecolor="black" strokeweight="0.58pt">
                <v:path arrowok="t"/>
              </v:shape>
            </v:group>
            <v:group id="_x0000_s3012" style="height:360;left:4575;position:absolute;top:10113;width:2" coordorigin="4575,10113" coordsize="2,360">
              <v:shape id="_x0000_s3013" style="height:360;left:4575;position:absolute;top:10113;width:2" coordorigin="4575,10113" coordsize="21600,360" path="m4575,10113l4575,10473e" filled="f" stroked="t" strokecolor="black" strokeweight="0.58pt">
                <v:path arrowok="t"/>
              </v:shape>
            </v:group>
            <v:group id="_x0000_s3014" style="height:360;left:4991;position:absolute;top:10113;width:2" coordorigin="4991,10113" coordsize="2,360">
              <v:shape id="_x0000_s3015" style="height:360;left:4991;position:absolute;top:10113;width:2" coordorigin="4991,10113" coordsize="21600,360" path="m4991,10113l4991,10473e" filled="f" stroked="t" strokecolor="black" strokeweight="0.58pt">
                <v:path arrowok="t"/>
              </v:shape>
            </v:group>
            <v:group id="_x0000_s3016" style="height:360;left:5406;position:absolute;top:10113;width:2" coordorigin="5406,10113" coordsize="2,360">
              <v:shape id="_x0000_s3017" style="height:360;left:5406;position:absolute;top:10113;width:2" coordorigin="5406,10113" coordsize="21600,360" path="m5406,10113l5406,10473e" filled="f" stroked="t" strokecolor="black" strokeweight="0.58pt">
                <v:path arrowok="t"/>
              </v:shape>
            </v:group>
            <v:group id="_x0000_s3018" style="height:360;left:5819;position:absolute;top:10113;width:2" coordorigin="5819,10113" coordsize="2,360">
              <v:shape id="_x0000_s3019" style="height:360;left:5819;position:absolute;top:10113;width:2" coordorigin="5819,10113" coordsize="21600,360" path="m5819,10113l5819,10473e" filled="f" stroked="t" strokecolor="black" strokeweight="0.58pt">
                <v:path arrowok="t"/>
              </v:shape>
            </v:group>
            <v:group id="_x0000_s3020" style="height:360;left:6234;position:absolute;top:10113;width:2" coordorigin="6234,10113" coordsize="2,360">
              <v:shape id="_x0000_s3021" style="height:360;left:6234;position:absolute;top:10113;width:2" coordorigin="6234,10113" coordsize="21600,360" path="m6234,10113l6234,10473e" filled="f" stroked="t" strokecolor="black" strokeweight="0.58pt">
                <v:path arrowok="t"/>
              </v:shape>
            </v:group>
            <v:group id="_x0000_s3022" style="height:360;left:6649;position:absolute;top:10113;width:2" coordorigin="6649,10113" coordsize="2,360">
              <v:shape id="_x0000_s3023" style="height:360;left:6649;position:absolute;top:10113;width:2" coordorigin="6649,10113" coordsize="21600,360" path="m6649,10113l6649,10473e" filled="f" stroked="t" strokecolor="black" strokeweight="0.58pt">
                <v:path arrowok="t"/>
              </v:shape>
            </v:group>
            <v:group id="_x0000_s3024" style="height:360;left:7065;position:absolute;top:10113;width:2" coordorigin="7065,10113" coordsize="2,360">
              <v:shape id="_x0000_s3025" style="height:360;left:7065;position:absolute;top:10113;width:2" coordorigin="7065,10113" coordsize="21600,360" path="m7065,10113l7065,10473e" filled="f" stroked="t" strokecolor="black" strokeweight="0.58pt">
                <v:path arrowok="t"/>
              </v:shape>
            </v:group>
            <v:group id="_x0000_s3026" style="height:360;left:7480;position:absolute;top:10113;width:2" coordorigin="7480,10113" coordsize="2,360">
              <v:shape id="_x0000_s3027" style="height:360;left:7480;position:absolute;top:10113;width:2" coordorigin="7480,10113" coordsize="21600,360" path="m7480,10113l7480,10473e" filled="f" stroked="t" strokecolor="black" strokeweight="0.58pt">
                <v:path arrowok="t"/>
              </v:shape>
            </v:group>
            <v:group id="_x0000_s3028" style="height:360;left:7896;position:absolute;top:10113;width:2" coordorigin="7896,10113" coordsize="2,360">
              <v:shape id="_x0000_s3029" style="height:360;left:7896;position:absolute;top:10113;width:2" coordorigin="7896,10113" coordsize="21600,360" path="m7896,10113l7896,10473e" filled="f" stroked="t" strokecolor="black" strokeweight="0.58pt">
                <v:path arrowok="t"/>
              </v:shape>
            </v:group>
            <v:group id="_x0000_s3030" style="height:360;left:8311;position:absolute;top:10113;width:2" coordorigin="8311,10113" coordsize="2,360">
              <v:shape id="_x0000_s3031" style="height:360;left:8311;position:absolute;top:10113;width:2" coordorigin="8311,10113" coordsize="21600,360" path="m8311,10113l8311,10473e" filled="f" stroked="t" strokecolor="black" strokeweight="0.58pt">
                <v:path arrowok="t"/>
              </v:shape>
            </v:group>
            <v:group id="_x0000_s3032" style="height:360;left:8726;position:absolute;top:10113;width:2" coordorigin="8726,10113" coordsize="2,360">
              <v:shape id="_x0000_s3033" style="height:360;left:8726;position:absolute;top:10113;width:2" coordorigin="8726,10113" coordsize="21600,360" path="m8726,10113l8726,10473e" filled="f" stroked="t" strokecolor="black" strokeweight="0.58pt">
                <v:path arrowok="t"/>
              </v:shape>
            </v:group>
            <v:group id="_x0000_s3034" style="height:360;left:9141;position:absolute;top:10113;width:2" coordorigin="9141,10113" coordsize="2,360">
              <v:shape id="_x0000_s3035" style="height:360;left:9141;position:absolute;top:10113;width:2" coordorigin="9141,10113" coordsize="21600,360" path="m9141,10113l9141,10473e" filled="f" stroked="t" strokecolor="black" strokeweight="0.58pt">
                <v:path arrowok="t"/>
              </v:shape>
            </v:group>
            <v:group id="_x0000_s3036" style="height:360;left:9556;position:absolute;top:10113;width:2" coordorigin="9556,10113" coordsize="2,360">
              <v:shape id="_x0000_s3037" style="height:360;left:9556;position:absolute;top:10113;width:2" coordorigin="9556,10113" coordsize="21600,360" path="m9556,10113l9556,10473e" filled="f" stroked="t" strokecolor="black" strokeweight="0.58pt">
                <v:path arrowok="t"/>
              </v:shape>
            </v:group>
          </v:group>
        </w:pict>
      </w:r>
      <w:r>
        <w:pict>
          <v:group id="_x0000_s3038" style="height:19.09pt;margin-left:62.25pt;margin-top:529.1pt;mso-position-horizontal-relative:page;mso-position-vertical-relative:page;position:absolute;width:416.1pt;z-index:-251587584" coordorigin="1245,10582" coordsize="8322,382">
            <v:group id="_x0000_s3039" style="height:2;left:1251;position:absolute;top:10588;width:8310" coordorigin="1251,10588" coordsize="8310,2">
              <v:shape id="_x0000_s3040" style="height:2;left:1251;position:absolute;top:10588;width:8310" coordorigin="1251,10588" coordsize="8310,21600" path="m1251,10588l9561,10588e" filled="f" stroked="t" strokecolor="black" strokeweight="0.58pt">
                <v:path arrowok="t"/>
              </v:shape>
            </v:group>
            <v:group id="_x0000_s3041" style="height:360;left:1256;position:absolute;top:10593;width:2" coordorigin="1256,10593" coordsize="2,360">
              <v:shape id="_x0000_s3042" style="height:360;left:1256;position:absolute;top:10593;width:2" coordorigin="1256,10593" coordsize="21600,360" path="m1256,10593l1256,10953e" filled="f" stroked="t" strokecolor="black" strokeweight="0.58pt">
                <v:path arrowok="t"/>
              </v:shape>
            </v:group>
            <v:group id="_x0000_s3043" style="height:2;left:1251;position:absolute;top:10958;width:8310" coordorigin="1251,10958" coordsize="8310,2">
              <v:shape id="_x0000_s3044" style="height:2;left:1251;position:absolute;top:10958;width:8310" coordorigin="1251,10958" coordsize="8310,21600" path="m1251,10958l9561,10958e" filled="f" stroked="t" strokecolor="black" strokeweight="0.58pt">
                <v:path arrowok="t"/>
              </v:shape>
            </v:group>
            <v:group id="_x0000_s3045" style="height:360;left:1671;position:absolute;top:10593;width:2" coordorigin="1671,10593" coordsize="2,360">
              <v:shape id="_x0000_s3046" style="height:360;left:1671;position:absolute;top:10593;width:2" coordorigin="1671,10593" coordsize="21600,360" path="m1671,10593l1671,10953e" filled="f" stroked="t" strokecolor="black" strokeweight="0.58pt">
                <v:path arrowok="t"/>
              </v:shape>
            </v:group>
            <v:group id="_x0000_s3047" style="height:360;left:2084;position:absolute;top:10593;width:2" coordorigin="2084,10593" coordsize="2,360">
              <v:shape id="_x0000_s3048" style="height:360;left:2084;position:absolute;top:10593;width:2" coordorigin="2084,10593" coordsize="21600,360" path="m2084,10593l2084,10953e" filled="f" stroked="t" strokecolor="black" strokeweight="0.58pt">
                <v:path arrowok="t"/>
              </v:shape>
            </v:group>
            <v:group id="_x0000_s3049" style="height:360;left:2499;position:absolute;top:10593;width:2" coordorigin="2499,10593" coordsize="2,360">
              <v:shape id="_x0000_s3050" style="height:360;left:2499;position:absolute;top:10593;width:2" coordorigin="2499,10593" coordsize="21600,360" path="m2499,10593l2499,10953e" filled="f" stroked="t" strokecolor="black" strokeweight="0.58pt">
                <v:path arrowok="t"/>
              </v:shape>
            </v:group>
            <v:group id="_x0000_s3051" style="height:360;left:2914;position:absolute;top:10593;width:2" coordorigin="2914,10593" coordsize="2,360">
              <v:shape id="_x0000_s3052" style="height:360;left:2914;position:absolute;top:10593;width:2" coordorigin="2914,10593" coordsize="21600,360" path="m2914,10593l2914,10953e" filled="f" stroked="t" strokecolor="black" strokeweight="0.58pt">
                <v:path arrowok="t"/>
              </v:shape>
            </v:group>
            <v:group id="_x0000_s3053" style="height:360;left:3330;position:absolute;top:10593;width:2" coordorigin="3330,10593" coordsize="2,360">
              <v:shape id="_x0000_s3054" style="height:360;left:3330;position:absolute;top:10593;width:2" coordorigin="3330,10593" coordsize="21600,360" path="m3330,10593l3330,10953e" filled="f" stroked="t" strokecolor="black" strokeweight="0.58pt">
                <v:path arrowok="t"/>
              </v:shape>
            </v:group>
            <v:group id="_x0000_s3055" style="height:360;left:3745;position:absolute;top:10593;width:2" coordorigin="3745,10593" coordsize="2,360">
              <v:shape id="_x0000_s3056" style="height:360;left:3745;position:absolute;top:10593;width:2" coordorigin="3745,10593" coordsize="21600,360" path="m3745,10593l3745,10953e" filled="f" stroked="t" strokecolor="black" strokeweight="0.58pt">
                <v:path arrowok="t"/>
              </v:shape>
            </v:group>
            <v:group id="_x0000_s3057" style="height:360;left:4160;position:absolute;top:10593;width:2" coordorigin="4160,10593" coordsize="2,360">
              <v:shape id="_x0000_s3058" style="height:360;left:4160;position:absolute;top:10593;width:2" coordorigin="4160,10593" coordsize="21600,360" path="m4160,10593l4160,10953e" filled="f" stroked="t" strokecolor="black" strokeweight="0.58pt">
                <v:path arrowok="t"/>
              </v:shape>
            </v:group>
            <v:group id="_x0000_s3059" style="height:360;left:4575;position:absolute;top:10593;width:2" coordorigin="4575,10593" coordsize="2,360">
              <v:shape id="_x0000_s3060" style="height:360;left:4575;position:absolute;top:10593;width:2" coordorigin="4575,10593" coordsize="21600,360" path="m4575,10593l4575,10953e" filled="f" stroked="t" strokecolor="black" strokeweight="0.58pt">
                <v:path arrowok="t"/>
              </v:shape>
            </v:group>
            <v:group id="_x0000_s3061" style="height:360;left:4991;position:absolute;top:10593;width:2" coordorigin="4991,10593" coordsize="2,360">
              <v:shape id="_x0000_s3062" style="height:360;left:4991;position:absolute;top:10593;width:2" coordorigin="4991,10593" coordsize="21600,360" path="m4991,10593l4991,10953e" filled="f" stroked="t" strokecolor="black" strokeweight="0.58pt">
                <v:path arrowok="t"/>
              </v:shape>
            </v:group>
            <v:group id="_x0000_s3063" style="height:360;left:5406;position:absolute;top:10593;width:2" coordorigin="5406,10593" coordsize="2,360">
              <v:shape id="_x0000_s3064" style="height:360;left:5406;position:absolute;top:10593;width:2" coordorigin="5406,10593" coordsize="21600,360" path="m5406,10593l5406,10953e" filled="f" stroked="t" strokecolor="black" strokeweight="0.58pt">
                <v:path arrowok="t"/>
              </v:shape>
            </v:group>
            <v:group id="_x0000_s3065" style="height:360;left:5819;position:absolute;top:10593;width:2" coordorigin="5819,10593" coordsize="2,360">
              <v:shape id="_x0000_s3066" style="height:360;left:5819;position:absolute;top:10593;width:2" coordorigin="5819,10593" coordsize="21600,360" path="m5819,10593l5819,10953e" filled="f" stroked="t" strokecolor="black" strokeweight="0.58pt">
                <v:path arrowok="t"/>
              </v:shape>
            </v:group>
            <v:group id="_x0000_s3067" style="height:360;left:6234;position:absolute;top:10593;width:2" coordorigin="6234,10593" coordsize="2,360">
              <v:shape id="_x0000_s3068" style="height:360;left:6234;position:absolute;top:10593;width:2" coordorigin="6234,10593" coordsize="21600,360" path="m6234,10593l6234,10953e" filled="f" stroked="t" strokecolor="black" strokeweight="0.58pt">
                <v:path arrowok="t"/>
              </v:shape>
            </v:group>
            <v:group id="_x0000_s3069" style="height:360;left:6649;position:absolute;top:10593;width:2" coordorigin="6649,10593" coordsize="2,360">
              <v:shape id="_x0000_s3070" style="height:360;left:6649;position:absolute;top:10593;width:2" coordorigin="6649,10593" coordsize="21600,360" path="m6649,10593l6649,10953e" filled="f" stroked="t" strokecolor="black" strokeweight="0.58pt">
                <v:path arrowok="t"/>
              </v:shape>
            </v:group>
            <v:group id="_x0000_s3071" style="height:360;left:7065;position:absolute;top:10593;width:2" coordorigin="7065,10593" coordsize="2,360">
              <v:shape id="_x0000_s3072" style="height:360;left:7065;position:absolute;top:10593;width:2" coordorigin="7065,10593" coordsize="21600,360" path="m7065,10593l7065,10953e" filled="f" stroked="t" strokecolor="black" strokeweight="0.58pt">
                <v:path arrowok="t"/>
              </v:shape>
            </v:group>
            <v:group id="_x0000_s3073" style="height:360;left:7480;position:absolute;top:10593;width:2" coordorigin="7480,10593" coordsize="2,360">
              <v:shape id="_x0000_s3074" style="height:360;left:7480;position:absolute;top:10593;width:2" coordorigin="7480,10593" coordsize="21600,360" path="m7480,10593l7480,10953e" filled="f" stroked="t" strokecolor="black" strokeweight="0.58pt">
                <v:path arrowok="t"/>
              </v:shape>
            </v:group>
            <v:group id="_x0000_s3075" style="height:360;left:7896;position:absolute;top:10593;width:2" coordorigin="7896,10593" coordsize="2,360">
              <v:shape id="_x0000_s3076" style="height:360;left:7896;position:absolute;top:10593;width:2" coordorigin="7896,10593" coordsize="21600,360" path="m7896,10593l7896,10953e" filled="f" stroked="t" strokecolor="black" strokeweight="0.58pt">
                <v:path arrowok="t"/>
              </v:shape>
            </v:group>
            <v:group id="_x0000_s3077" style="height:360;left:8311;position:absolute;top:10593;width:2" coordorigin="8311,10593" coordsize="2,360">
              <v:shape id="_x0000_s3078" style="height:360;left:8311;position:absolute;top:10593;width:2" coordorigin="8311,10593" coordsize="21600,360" path="m8311,10593l8311,10953e" filled="f" stroked="t" strokecolor="black" strokeweight="0.58pt">
                <v:path arrowok="t"/>
              </v:shape>
            </v:group>
            <v:group id="_x0000_s3079" style="height:360;left:8726;position:absolute;top:10593;width:2" coordorigin="8726,10593" coordsize="2,360">
              <v:shape id="_x0000_s3080" style="height:360;left:8726;position:absolute;top:10593;width:2" coordorigin="8726,10593" coordsize="21600,360" path="m8726,10593l8726,10953e" filled="f" stroked="t" strokecolor="black" strokeweight="0.58pt">
                <v:path arrowok="t"/>
              </v:shape>
            </v:group>
            <v:group id="_x0000_s3081" style="height:360;left:9141;position:absolute;top:10593;width:2" coordorigin="9141,10593" coordsize="2,360">
              <v:shape id="_x0000_s3082" style="height:360;left:9141;position:absolute;top:10593;width:2" coordorigin="9141,10593" coordsize="21600,360" path="m9141,10593l9141,10953e" filled="f" stroked="t" strokecolor="black" strokeweight="0.58pt">
                <v:path arrowok="t"/>
              </v:shape>
            </v:group>
            <v:group id="_x0000_s3083" style="height:360;left:9556;position:absolute;top:10593;width:2" coordorigin="9556,10593" coordsize="2,360">
              <v:shape id="_x0000_s3084" style="height:360;left:9556;position:absolute;top:10593;width:2" coordorigin="9556,10593" coordsize="21600,360" path="m9556,10593l9556,10953e" filled="f" stroked="t" strokecolor="black" strokeweight="0.58pt">
                <v:path arrowok="t"/>
              </v:shape>
            </v:group>
          </v:group>
        </w:pict>
      </w:r>
      <w:r>
        <w:pict>
          <v:group id="_x0000_s3085" style="height:19.06pt;margin-left:62.25pt;margin-top:553.13pt;mso-position-horizontal-relative:page;mso-position-vertical-relative:page;position:absolute;width:416.1pt;z-index:-251586560" coordorigin="1245,11063" coordsize="8322,381">
            <v:group id="_x0000_s3086" style="height:2;left:1251;position:absolute;top:11068;width:8310" coordorigin="1251,11068" coordsize="8310,2">
              <v:shape id="_x0000_s3087" style="height:2;left:1251;position:absolute;top:11068;width:8310" coordorigin="1251,11068" coordsize="8310,21600" path="m1251,11068l9561,11068e" filled="f" stroked="t" strokecolor="black" strokeweight="0.58pt">
                <v:path arrowok="t"/>
              </v:shape>
            </v:group>
            <v:group id="_x0000_s3088" style="height:360;left:1256;position:absolute;top:11073;width:2" coordorigin="1256,11073" coordsize="2,360">
              <v:shape id="_x0000_s3089" style="height:360;left:1256;position:absolute;top:11073;width:2" coordorigin="1256,11073" coordsize="21600,360" path="m1256,11073l1256,11433e" filled="f" stroked="t" strokecolor="black" strokeweight="0.58pt">
                <v:path arrowok="t"/>
              </v:shape>
            </v:group>
            <v:group id="_x0000_s3090" style="height:2;left:1251;position:absolute;top:11438;width:8310" coordorigin="1251,11438" coordsize="8310,2">
              <v:shape id="_x0000_s3091" style="height:2;left:1251;position:absolute;top:11438;width:8310" coordorigin="1251,11438" coordsize="8310,21600" path="m1251,11438l9561,11438e" filled="f" stroked="t" strokecolor="black" strokeweight="0.58pt">
                <v:path arrowok="t"/>
              </v:shape>
            </v:group>
            <v:group id="_x0000_s3092" style="height:360;left:1671;position:absolute;top:11073;width:2" coordorigin="1671,11073" coordsize="2,360">
              <v:shape id="_x0000_s3093" style="height:360;left:1671;position:absolute;top:11073;width:2" coordorigin="1671,11073" coordsize="21600,360" path="m1671,11073l1671,11433e" filled="f" stroked="t" strokecolor="black" strokeweight="0.58pt">
                <v:path arrowok="t"/>
              </v:shape>
            </v:group>
            <v:group id="_x0000_s3094" style="height:360;left:2084;position:absolute;top:11073;width:2" coordorigin="2084,11073" coordsize="2,360">
              <v:shape id="_x0000_s3095" style="height:360;left:2084;position:absolute;top:11073;width:2" coordorigin="2084,11073" coordsize="21600,360" path="m2084,11073l2084,11433e" filled="f" stroked="t" strokecolor="black" strokeweight="0.58pt">
                <v:path arrowok="t"/>
              </v:shape>
            </v:group>
            <v:group id="_x0000_s3096" style="height:360;left:2499;position:absolute;top:11073;width:2" coordorigin="2499,11073" coordsize="2,360">
              <v:shape id="_x0000_s3097" style="height:360;left:2499;position:absolute;top:11073;width:2" coordorigin="2499,11073" coordsize="21600,360" path="m2499,11073l2499,11433e" filled="f" stroked="t" strokecolor="black" strokeweight="0.58pt">
                <v:path arrowok="t"/>
              </v:shape>
            </v:group>
            <v:group id="_x0000_s3098" style="height:360;left:2914;position:absolute;top:11073;width:2" coordorigin="2914,11073" coordsize="2,360">
              <v:shape id="_x0000_s3099" style="height:360;left:2914;position:absolute;top:11073;width:2" coordorigin="2914,11073" coordsize="21600,360" path="m2914,11073l2914,11433e" filled="f" stroked="t" strokecolor="black" strokeweight="0.58pt">
                <v:path arrowok="t"/>
              </v:shape>
            </v:group>
            <v:group id="_x0000_s3100" style="height:360;left:3330;position:absolute;top:11073;width:2" coordorigin="3330,11073" coordsize="2,360">
              <v:shape id="_x0000_s3101" style="height:360;left:3330;position:absolute;top:11073;width:2" coordorigin="3330,11073" coordsize="21600,360" path="m3330,11073l3330,11433e" filled="f" stroked="t" strokecolor="black" strokeweight="0.58pt">
                <v:path arrowok="t"/>
              </v:shape>
            </v:group>
            <v:group id="_x0000_s3102" style="height:360;left:3745;position:absolute;top:11073;width:2" coordorigin="3745,11073" coordsize="2,360">
              <v:shape id="_x0000_s3103" style="height:360;left:3745;position:absolute;top:11073;width:2" coordorigin="3745,11073" coordsize="21600,360" path="m3745,11073l3745,11433e" filled="f" stroked="t" strokecolor="black" strokeweight="0.58pt">
                <v:path arrowok="t"/>
              </v:shape>
            </v:group>
            <v:group id="_x0000_s3104" style="height:360;left:4160;position:absolute;top:11073;width:2" coordorigin="4160,11073" coordsize="2,360">
              <v:shape id="_x0000_s3105" style="height:360;left:4160;position:absolute;top:11073;width:2" coordorigin="4160,11073" coordsize="21600,360" path="m4160,11073l4160,11433e" filled="f" stroked="t" strokecolor="black" strokeweight="0.58pt">
                <v:path arrowok="t"/>
              </v:shape>
            </v:group>
            <v:group id="_x0000_s3106" style="height:360;left:4575;position:absolute;top:11073;width:2" coordorigin="4575,11073" coordsize="2,360">
              <v:shape id="_x0000_s3107" style="height:360;left:4575;position:absolute;top:11073;width:2" coordorigin="4575,11073" coordsize="21600,360" path="m4575,11073l4575,11433e" filled="f" stroked="t" strokecolor="black" strokeweight="0.58pt">
                <v:path arrowok="t"/>
              </v:shape>
            </v:group>
            <v:group id="_x0000_s3108" style="height:360;left:4991;position:absolute;top:11073;width:2" coordorigin="4991,11073" coordsize="2,360">
              <v:shape id="_x0000_s3109" style="height:360;left:4991;position:absolute;top:11073;width:2" coordorigin="4991,11073" coordsize="21600,360" path="m4991,11073l4991,11433e" filled="f" stroked="t" strokecolor="black" strokeweight="0.58pt">
                <v:path arrowok="t"/>
              </v:shape>
            </v:group>
            <v:group id="_x0000_s3110" style="height:360;left:5406;position:absolute;top:11073;width:2" coordorigin="5406,11073" coordsize="2,360">
              <v:shape id="_x0000_s3111" style="height:360;left:5406;position:absolute;top:11073;width:2" coordorigin="5406,11073" coordsize="21600,360" path="m5406,11073l5406,11433e" filled="f" stroked="t" strokecolor="black" strokeweight="0.58pt">
                <v:path arrowok="t"/>
              </v:shape>
            </v:group>
            <v:group id="_x0000_s3112" style="height:360;left:5819;position:absolute;top:11073;width:2" coordorigin="5819,11073" coordsize="2,360">
              <v:shape id="_x0000_s3113" style="height:360;left:5819;position:absolute;top:11073;width:2" coordorigin="5819,11073" coordsize="21600,360" path="m5819,11073l5819,11433e" filled="f" stroked="t" strokecolor="black" strokeweight="0.58pt">
                <v:path arrowok="t"/>
              </v:shape>
            </v:group>
            <v:group id="_x0000_s3114" style="height:360;left:6234;position:absolute;top:11073;width:2" coordorigin="6234,11073" coordsize="2,360">
              <v:shape id="_x0000_s3115" style="height:360;left:6234;position:absolute;top:11073;width:2" coordorigin="6234,11073" coordsize="21600,360" path="m6234,11073l6234,11433e" filled="f" stroked="t" strokecolor="black" strokeweight="0.58pt">
                <v:path arrowok="t"/>
              </v:shape>
            </v:group>
            <v:group id="_x0000_s3116" style="height:360;left:6649;position:absolute;top:11073;width:2" coordorigin="6649,11073" coordsize="2,360">
              <v:shape id="_x0000_s3117" style="height:360;left:6649;position:absolute;top:11073;width:2" coordorigin="6649,11073" coordsize="21600,360" path="m6649,11073l6649,11433e" filled="f" stroked="t" strokecolor="black" strokeweight="0.58pt">
                <v:path arrowok="t"/>
              </v:shape>
            </v:group>
            <v:group id="_x0000_s3118" style="height:360;left:7065;position:absolute;top:11073;width:2" coordorigin="7065,11073" coordsize="2,360">
              <v:shape id="_x0000_s3119" style="height:360;left:7065;position:absolute;top:11073;width:2" coordorigin="7065,11073" coordsize="21600,360" path="m7065,11073l7065,11433e" filled="f" stroked="t" strokecolor="black" strokeweight="0.58pt">
                <v:path arrowok="t"/>
              </v:shape>
            </v:group>
            <v:group id="_x0000_s3120" style="height:360;left:7480;position:absolute;top:11073;width:2" coordorigin="7480,11073" coordsize="2,360">
              <v:shape id="_x0000_s3121" style="height:360;left:7480;position:absolute;top:11073;width:2" coordorigin="7480,11073" coordsize="21600,360" path="m7480,11073l7480,11433e" filled="f" stroked="t" strokecolor="black" strokeweight="0.58pt">
                <v:path arrowok="t"/>
              </v:shape>
            </v:group>
            <v:group id="_x0000_s3122" style="height:360;left:7896;position:absolute;top:11073;width:2" coordorigin="7896,11073" coordsize="2,360">
              <v:shape id="_x0000_s3123" style="height:360;left:7896;position:absolute;top:11073;width:2" coordorigin="7896,11073" coordsize="21600,360" path="m7896,11073l7896,11433e" filled="f" stroked="t" strokecolor="black" strokeweight="0.58pt">
                <v:path arrowok="t"/>
              </v:shape>
            </v:group>
            <v:group id="_x0000_s3124" style="height:360;left:8311;position:absolute;top:11073;width:2" coordorigin="8311,11073" coordsize="2,360">
              <v:shape id="_x0000_s3125" style="height:360;left:8311;position:absolute;top:11073;width:2" coordorigin="8311,11073" coordsize="21600,360" path="m8311,11073l8311,11433e" filled="f" stroked="t" strokecolor="black" strokeweight="0.58pt">
                <v:path arrowok="t"/>
              </v:shape>
            </v:group>
            <v:group id="_x0000_s3126" style="height:360;left:8726;position:absolute;top:11073;width:2" coordorigin="8726,11073" coordsize="2,360">
              <v:shape id="_x0000_s3127" style="height:360;left:8726;position:absolute;top:11073;width:2" coordorigin="8726,11073" coordsize="21600,360" path="m8726,11073l8726,11433e" filled="f" stroked="t" strokecolor="black" strokeweight="0.58pt">
                <v:path arrowok="t"/>
              </v:shape>
            </v:group>
            <v:group id="_x0000_s3128" style="height:360;left:9141;position:absolute;top:11073;width:2" coordorigin="9141,11073" coordsize="2,360">
              <v:shape id="_x0000_s3129" style="height:360;left:9141;position:absolute;top:11073;width:2" coordorigin="9141,11073" coordsize="21600,360" path="m9141,11073l9141,11433e" filled="f" stroked="t" strokecolor="black" strokeweight="0.58pt">
                <v:path arrowok="t"/>
              </v:shape>
            </v:group>
            <v:group id="_x0000_s3130" style="height:360;left:9556;position:absolute;top:11073;width:2" coordorigin="9556,11073" coordsize="2,360">
              <v:shape id="_x0000_s3131" style="height:360;left:9556;position:absolute;top:11073;width:2" coordorigin="9556,11073" coordsize="21600,360" path="m9556,11073l9556,11433e" filled="f" stroked="t" strokecolor="black" strokeweight="0.58pt">
                <v:path arrowok="t"/>
              </v:shape>
            </v:group>
          </v:group>
        </w:pict>
      </w:r>
      <w:r>
        <w:pict>
          <v:group id="_x0000_s3132" style="height:19.06pt;margin-left:62.25pt;margin-top:577.13pt;mso-position-horizontal-relative:page;mso-position-vertical-relative:page;position:absolute;width:416.1pt;z-index:-251585536" coordorigin="1245,11543" coordsize="8322,381">
            <v:group id="_x0000_s3133" style="height:2;left:1251;position:absolute;top:11548;width:8310" coordorigin="1251,11548" coordsize="8310,2">
              <v:shape id="_x0000_s3134" style="height:2;left:1251;position:absolute;top:11548;width:8310" coordorigin="1251,11548" coordsize="8310,21600" path="m1251,11548l9561,11548e" filled="f" stroked="t" strokecolor="black" strokeweight="0.58pt">
                <v:path arrowok="t"/>
              </v:shape>
            </v:group>
            <v:group id="_x0000_s3135" style="height:360;left:1256;position:absolute;top:11553;width:2" coordorigin="1256,11553" coordsize="2,360">
              <v:shape id="_x0000_s3136" style="height:360;left:1256;position:absolute;top:11553;width:2" coordorigin="1256,11553" coordsize="21600,360" path="m1256,11553l1256,11913e" filled="f" stroked="t" strokecolor="black" strokeweight="0.58pt">
                <v:path arrowok="t"/>
              </v:shape>
            </v:group>
            <v:group id="_x0000_s3137" style="height:2;left:1251;position:absolute;top:11918;width:8310" coordorigin="1251,11918" coordsize="8310,2">
              <v:shape id="_x0000_s3138" style="height:2;left:1251;position:absolute;top:11918;width:8310" coordorigin="1251,11918" coordsize="8310,21600" path="m1251,11918l9561,11918e" filled="f" stroked="t" strokecolor="black" strokeweight="0.58pt">
                <v:path arrowok="t"/>
              </v:shape>
            </v:group>
            <v:group id="_x0000_s3139" style="height:360;left:1671;position:absolute;top:11553;width:2" coordorigin="1671,11553" coordsize="2,360">
              <v:shape id="_x0000_s3140" style="height:360;left:1671;position:absolute;top:11553;width:2" coordorigin="1671,11553" coordsize="21600,360" path="m1671,11553l1671,11913e" filled="f" stroked="t" strokecolor="black" strokeweight="0.58pt">
                <v:path arrowok="t"/>
              </v:shape>
            </v:group>
            <v:group id="_x0000_s3141" style="height:360;left:2084;position:absolute;top:11553;width:2" coordorigin="2084,11553" coordsize="2,360">
              <v:shape id="_x0000_s3142" style="height:360;left:2084;position:absolute;top:11553;width:2" coordorigin="2084,11553" coordsize="21600,360" path="m2084,11553l2084,11913e" filled="f" stroked="t" strokecolor="black" strokeweight="0.58pt">
                <v:path arrowok="t"/>
              </v:shape>
            </v:group>
            <v:group id="_x0000_s3143" style="height:360;left:2499;position:absolute;top:11553;width:2" coordorigin="2499,11553" coordsize="2,360">
              <v:shape id="_x0000_s3144" style="height:360;left:2499;position:absolute;top:11553;width:2" coordorigin="2499,11553" coordsize="21600,360" path="m2499,11553l2499,11913e" filled="f" stroked="t" strokecolor="black" strokeweight="0.58pt">
                <v:path arrowok="t"/>
              </v:shape>
            </v:group>
            <v:group id="_x0000_s3145" style="height:360;left:2914;position:absolute;top:11553;width:2" coordorigin="2914,11553" coordsize="2,360">
              <v:shape id="_x0000_s3146" style="height:360;left:2914;position:absolute;top:11553;width:2" coordorigin="2914,11553" coordsize="21600,360" path="m2914,11553l2914,11913e" filled="f" stroked="t" strokecolor="black" strokeweight="0.58pt">
                <v:path arrowok="t"/>
              </v:shape>
            </v:group>
            <v:group id="_x0000_s3147" style="height:360;left:3330;position:absolute;top:11553;width:2" coordorigin="3330,11553" coordsize="2,360">
              <v:shape id="_x0000_s3148" style="height:360;left:3330;position:absolute;top:11553;width:2" coordorigin="3330,11553" coordsize="21600,360" path="m3330,11553l3330,11913e" filled="f" stroked="t" strokecolor="black" strokeweight="0.58pt">
                <v:path arrowok="t"/>
              </v:shape>
            </v:group>
            <v:group id="_x0000_s3149" style="height:360;left:3745;position:absolute;top:11553;width:2" coordorigin="3745,11553" coordsize="2,360">
              <v:shape id="_x0000_s3150" style="height:360;left:3745;position:absolute;top:11553;width:2" coordorigin="3745,11553" coordsize="21600,360" path="m3745,11553l3745,11913e" filled="f" stroked="t" strokecolor="black" strokeweight="0.58pt">
                <v:path arrowok="t"/>
              </v:shape>
            </v:group>
            <v:group id="_x0000_s3151" style="height:360;left:4160;position:absolute;top:11553;width:2" coordorigin="4160,11553" coordsize="2,360">
              <v:shape id="_x0000_s3152" style="height:360;left:4160;position:absolute;top:11553;width:2" coordorigin="4160,11553" coordsize="21600,360" path="m4160,11553l4160,11913e" filled="f" stroked="t" strokecolor="black" strokeweight="0.58pt">
                <v:path arrowok="t"/>
              </v:shape>
            </v:group>
            <v:group id="_x0000_s3153" style="height:360;left:4575;position:absolute;top:11553;width:2" coordorigin="4575,11553" coordsize="2,360">
              <v:shape id="_x0000_s3154" style="height:360;left:4575;position:absolute;top:11553;width:2" coordorigin="4575,11553" coordsize="21600,360" path="m4575,11553l4575,11913e" filled="f" stroked="t" strokecolor="black" strokeweight="0.58pt">
                <v:path arrowok="t"/>
              </v:shape>
            </v:group>
            <v:group id="_x0000_s3155" style="height:360;left:4991;position:absolute;top:11553;width:2" coordorigin="4991,11553" coordsize="2,360">
              <v:shape id="_x0000_s3156" style="height:360;left:4991;position:absolute;top:11553;width:2" coordorigin="4991,11553" coordsize="21600,360" path="m4991,11553l4991,11913e" filled="f" stroked="t" strokecolor="black" strokeweight="0.58pt">
                <v:path arrowok="t"/>
              </v:shape>
            </v:group>
            <v:group id="_x0000_s3157" style="height:360;left:5406;position:absolute;top:11553;width:2" coordorigin="5406,11553" coordsize="2,360">
              <v:shape id="_x0000_s3158" style="height:360;left:5406;position:absolute;top:11553;width:2" coordorigin="5406,11553" coordsize="21600,360" path="m5406,11553l5406,11913e" filled="f" stroked="t" strokecolor="black" strokeweight="0.58pt">
                <v:path arrowok="t"/>
              </v:shape>
            </v:group>
            <v:group id="_x0000_s3159" style="height:360;left:5819;position:absolute;top:11553;width:2" coordorigin="5819,11553" coordsize="2,360">
              <v:shape id="_x0000_s3160" style="height:360;left:5819;position:absolute;top:11553;width:2" coordorigin="5819,11553" coordsize="21600,360" path="m5819,11553l5819,11913e" filled="f" stroked="t" strokecolor="black" strokeweight="0.58pt">
                <v:path arrowok="t"/>
              </v:shape>
            </v:group>
            <v:group id="_x0000_s3161" style="height:360;left:6234;position:absolute;top:11553;width:2" coordorigin="6234,11553" coordsize="2,360">
              <v:shape id="_x0000_s3162" style="height:360;left:6234;position:absolute;top:11553;width:2" coordorigin="6234,11553" coordsize="21600,360" path="m6234,11553l6234,11913e" filled="f" stroked="t" strokecolor="black" strokeweight="0.58pt">
                <v:path arrowok="t"/>
              </v:shape>
            </v:group>
            <v:group id="_x0000_s3163" style="height:360;left:6649;position:absolute;top:11553;width:2" coordorigin="6649,11553" coordsize="2,360">
              <v:shape id="_x0000_s3164" style="height:360;left:6649;position:absolute;top:11553;width:2" coordorigin="6649,11553" coordsize="21600,360" path="m6649,11553l6649,11913e" filled="f" stroked="t" strokecolor="black" strokeweight="0.58pt">
                <v:path arrowok="t"/>
              </v:shape>
            </v:group>
            <v:group id="_x0000_s3165" style="height:360;left:7065;position:absolute;top:11553;width:2" coordorigin="7065,11553" coordsize="2,360">
              <v:shape id="_x0000_s3166" style="height:360;left:7065;position:absolute;top:11553;width:2" coordorigin="7065,11553" coordsize="21600,360" path="m7065,11553l7065,11913e" filled="f" stroked="t" strokecolor="black" strokeweight="0.58pt">
                <v:path arrowok="t"/>
              </v:shape>
            </v:group>
            <v:group id="_x0000_s3167" style="height:360;left:7480;position:absolute;top:11553;width:2" coordorigin="7480,11553" coordsize="2,360">
              <v:shape id="_x0000_s3168" style="height:360;left:7480;position:absolute;top:11553;width:2" coordorigin="7480,11553" coordsize="21600,360" path="m7480,11553l7480,11913e" filled="f" stroked="t" strokecolor="black" strokeweight="0.58pt">
                <v:path arrowok="t"/>
              </v:shape>
            </v:group>
            <v:group id="_x0000_s3169" style="height:360;left:7896;position:absolute;top:11553;width:2" coordorigin="7896,11553" coordsize="2,360">
              <v:shape id="_x0000_s3170" style="height:360;left:7896;position:absolute;top:11553;width:2" coordorigin="7896,11553" coordsize="21600,360" path="m7896,11553l7896,11913e" filled="f" stroked="t" strokecolor="black" strokeweight="0.58pt">
                <v:path arrowok="t"/>
              </v:shape>
            </v:group>
            <v:group id="_x0000_s3171" style="height:360;left:8311;position:absolute;top:11553;width:2" coordorigin="8311,11553" coordsize="2,360">
              <v:shape id="_x0000_s3172" style="height:360;left:8311;position:absolute;top:11553;width:2" coordorigin="8311,11553" coordsize="21600,360" path="m8311,11553l8311,11913e" filled="f" stroked="t" strokecolor="black" strokeweight="0.58pt">
                <v:path arrowok="t"/>
              </v:shape>
            </v:group>
            <v:group id="_x0000_s3173" style="height:360;left:8726;position:absolute;top:11553;width:2" coordorigin="8726,11553" coordsize="2,360">
              <v:shape id="_x0000_s3174" style="height:360;left:8726;position:absolute;top:11553;width:2" coordorigin="8726,11553" coordsize="21600,360" path="m8726,11553l8726,11913e" filled="f" stroked="t" strokecolor="black" strokeweight="0.58pt">
                <v:path arrowok="t"/>
              </v:shape>
            </v:group>
            <v:group id="_x0000_s3175" style="height:360;left:9141;position:absolute;top:11553;width:2" coordorigin="9141,11553" coordsize="2,360">
              <v:shape id="_x0000_s3176" style="height:360;left:9141;position:absolute;top:11553;width:2" coordorigin="9141,11553" coordsize="21600,360" path="m9141,11553l9141,11913e" filled="f" stroked="t" strokecolor="black" strokeweight="0.58pt">
                <v:path arrowok="t"/>
              </v:shape>
            </v:group>
            <v:group id="_x0000_s3177" style="height:360;left:9556;position:absolute;top:11553;width:2" coordorigin="9556,11553" coordsize="2,360">
              <v:shape id="_x0000_s3178" style="height:360;left:9556;position:absolute;top:11553;width:2" coordorigin="9556,11553" coordsize="21600,360" path="m9556,11553l9556,11913e" filled="f" stroked="t" strokecolor="black" strokeweight="0.58pt">
                <v:path arrowok="t"/>
              </v:shape>
            </v:group>
          </v:group>
        </w:pict>
      </w:r>
      <w:r>
        <w:pict>
          <v:group id="_x0000_s3179" style="height:19.06pt;margin-left:62.25pt;margin-top:601.13pt;mso-position-horizontal-relative:page;mso-position-vertical-relative:page;position:absolute;width:416.1pt;z-index:-251584512" coordorigin="1245,12023" coordsize="8322,381">
            <v:group id="_x0000_s3180" style="height:2;left:1251;position:absolute;top:12028;width:8310" coordorigin="1251,12028" coordsize="8310,2">
              <v:shape id="_x0000_s3181" style="height:2;left:1251;position:absolute;top:12028;width:8310" coordorigin="1251,12028" coordsize="8310,21600" path="m1251,12028l9561,12028e" filled="f" stroked="t" strokecolor="black" strokeweight="0.58pt">
                <v:path arrowok="t"/>
              </v:shape>
            </v:group>
            <v:group id="_x0000_s3182" style="height:360;left:1256;position:absolute;top:12033;width:2" coordorigin="1256,12033" coordsize="2,360">
              <v:shape id="_x0000_s3183" style="height:360;left:1256;position:absolute;top:12033;width:2" coordorigin="1256,12033" coordsize="21600,360" path="m1256,12033l1256,12393e" filled="f" stroked="t" strokecolor="black" strokeweight="0.58pt">
                <v:path arrowok="t"/>
              </v:shape>
            </v:group>
            <v:group id="_x0000_s3184" style="height:2;left:1251;position:absolute;top:12398;width:8310" coordorigin="1251,12398" coordsize="8310,2">
              <v:shape id="_x0000_s3185" style="height:2;left:1251;position:absolute;top:12398;width:8310" coordorigin="1251,12398" coordsize="8310,21600" path="m1251,12398l9561,12398e" filled="f" stroked="t" strokecolor="black" strokeweight="0.58pt">
                <v:path arrowok="t"/>
              </v:shape>
            </v:group>
            <v:group id="_x0000_s3186" style="height:360;left:1671;position:absolute;top:12033;width:2" coordorigin="1671,12033" coordsize="2,360">
              <v:shape id="_x0000_s3187" style="height:360;left:1671;position:absolute;top:12033;width:2" coordorigin="1671,12033" coordsize="21600,360" path="m1671,12033l1671,12393e" filled="f" stroked="t" strokecolor="black" strokeweight="0.58pt">
                <v:path arrowok="t"/>
              </v:shape>
            </v:group>
            <v:group id="_x0000_s3188" style="height:360;left:2084;position:absolute;top:12033;width:2" coordorigin="2084,12033" coordsize="2,360">
              <v:shape id="_x0000_s3189" style="height:360;left:2084;position:absolute;top:12033;width:2" coordorigin="2084,12033" coordsize="21600,360" path="m2084,12033l2084,12393e" filled="f" stroked="t" strokecolor="black" strokeweight="0.58pt">
                <v:path arrowok="t"/>
              </v:shape>
            </v:group>
            <v:group id="_x0000_s3190" style="height:360;left:2499;position:absolute;top:12033;width:2" coordorigin="2499,12033" coordsize="2,360">
              <v:shape id="_x0000_s3191" style="height:360;left:2499;position:absolute;top:12033;width:2" coordorigin="2499,12033" coordsize="21600,360" path="m2499,12033l2499,12393e" filled="f" stroked="t" strokecolor="black" strokeweight="0.58pt">
                <v:path arrowok="t"/>
              </v:shape>
            </v:group>
            <v:group id="_x0000_s3192" style="height:360;left:2914;position:absolute;top:12033;width:2" coordorigin="2914,12033" coordsize="2,360">
              <v:shape id="_x0000_s3193" style="height:360;left:2914;position:absolute;top:12033;width:2" coordorigin="2914,12033" coordsize="21600,360" path="m2914,12033l2914,12393e" filled="f" stroked="t" strokecolor="black" strokeweight="0.58pt">
                <v:path arrowok="t"/>
              </v:shape>
            </v:group>
            <v:group id="_x0000_s3194" style="height:360;left:3330;position:absolute;top:12033;width:2" coordorigin="3330,12033" coordsize="2,360">
              <v:shape id="_x0000_s3195" style="height:360;left:3330;position:absolute;top:12033;width:2" coordorigin="3330,12033" coordsize="21600,360" path="m3330,12033l3330,12393e" filled="f" stroked="t" strokecolor="black" strokeweight="0.58pt">
                <v:path arrowok="t"/>
              </v:shape>
            </v:group>
            <v:group id="_x0000_s3196" style="height:360;left:3745;position:absolute;top:12033;width:2" coordorigin="3745,12033" coordsize="2,360">
              <v:shape id="_x0000_s3197" style="height:360;left:3745;position:absolute;top:12033;width:2" coordorigin="3745,12033" coordsize="21600,360" path="m3745,12033l3745,12393e" filled="f" stroked="t" strokecolor="black" strokeweight="0.58pt">
                <v:path arrowok="t"/>
              </v:shape>
            </v:group>
            <v:group id="_x0000_s3198" style="height:360;left:4160;position:absolute;top:12033;width:2" coordorigin="4160,12033" coordsize="2,360">
              <v:shape id="_x0000_s3199" style="height:360;left:4160;position:absolute;top:12033;width:2" coordorigin="4160,12033" coordsize="21600,360" path="m4160,12033l4160,12393e" filled="f" stroked="t" strokecolor="black" strokeweight="0.58pt">
                <v:path arrowok="t"/>
              </v:shape>
            </v:group>
            <v:group id="_x0000_s3200" style="height:360;left:4575;position:absolute;top:12033;width:2" coordorigin="4575,12033" coordsize="2,360">
              <v:shape id="_x0000_s3201" style="height:360;left:4575;position:absolute;top:12033;width:2" coordorigin="4575,12033" coordsize="21600,360" path="m4575,12033l4575,12393e" filled="f" stroked="t" strokecolor="black" strokeweight="0.58pt">
                <v:path arrowok="t"/>
              </v:shape>
            </v:group>
            <v:group id="_x0000_s3202" style="height:360;left:4991;position:absolute;top:12033;width:2" coordorigin="4991,12033" coordsize="2,360">
              <v:shape id="_x0000_s3203" style="height:360;left:4991;position:absolute;top:12033;width:2" coordorigin="4991,12033" coordsize="21600,360" path="m4991,12033l4991,12393e" filled="f" stroked="t" strokecolor="black" strokeweight="0.58pt">
                <v:path arrowok="t"/>
              </v:shape>
            </v:group>
            <v:group id="_x0000_s3204" style="height:360;left:5406;position:absolute;top:12033;width:2" coordorigin="5406,12033" coordsize="2,360">
              <v:shape id="_x0000_s3205" style="height:360;left:5406;position:absolute;top:12033;width:2" coordorigin="5406,12033" coordsize="21600,360" path="m5406,12033l5406,12393e" filled="f" stroked="t" strokecolor="black" strokeweight="0.58pt">
                <v:path arrowok="t"/>
              </v:shape>
            </v:group>
            <v:group id="_x0000_s3206" style="height:360;left:5819;position:absolute;top:12033;width:2" coordorigin="5819,12033" coordsize="2,360">
              <v:shape id="_x0000_s3207" style="height:360;left:5819;position:absolute;top:12033;width:2" coordorigin="5819,12033" coordsize="21600,360" path="m5819,12033l5819,12393e" filled="f" stroked="t" strokecolor="black" strokeweight="0.58pt">
                <v:path arrowok="t"/>
              </v:shape>
            </v:group>
            <v:group id="_x0000_s3208" style="height:360;left:6234;position:absolute;top:12033;width:2" coordorigin="6234,12033" coordsize="2,360">
              <v:shape id="_x0000_s3209" style="height:360;left:6234;position:absolute;top:12033;width:2" coordorigin="6234,12033" coordsize="21600,360" path="m6234,12033l6234,12393e" filled="f" stroked="t" strokecolor="black" strokeweight="0.58pt">
                <v:path arrowok="t"/>
              </v:shape>
            </v:group>
            <v:group id="_x0000_s3210" style="height:360;left:6649;position:absolute;top:12033;width:2" coordorigin="6649,12033" coordsize="2,360">
              <v:shape id="_x0000_s3211" style="height:360;left:6649;position:absolute;top:12033;width:2" coordorigin="6649,12033" coordsize="21600,360" path="m6649,12033l6649,12393e" filled="f" stroked="t" strokecolor="black" strokeweight="0.58pt">
                <v:path arrowok="t"/>
              </v:shape>
            </v:group>
            <v:group id="_x0000_s3212" style="height:360;left:7065;position:absolute;top:12033;width:2" coordorigin="7065,12033" coordsize="2,360">
              <v:shape id="_x0000_s3213" style="height:360;left:7065;position:absolute;top:12033;width:2" coordorigin="7065,12033" coordsize="21600,360" path="m7065,12033l7065,12393e" filled="f" stroked="t" strokecolor="black" strokeweight="0.58pt">
                <v:path arrowok="t"/>
              </v:shape>
            </v:group>
            <v:group id="_x0000_s3214" style="height:360;left:7480;position:absolute;top:12033;width:2" coordorigin="7480,12033" coordsize="2,360">
              <v:shape id="_x0000_s3215" style="height:360;left:7480;position:absolute;top:12033;width:2" coordorigin="7480,12033" coordsize="21600,360" path="m7480,12033l7480,12393e" filled="f" stroked="t" strokecolor="black" strokeweight="0.58pt">
                <v:path arrowok="t"/>
              </v:shape>
            </v:group>
            <v:group id="_x0000_s3216" style="height:360;left:7896;position:absolute;top:12033;width:2" coordorigin="7896,12033" coordsize="2,360">
              <v:shape id="_x0000_s3217" style="height:360;left:7896;position:absolute;top:12033;width:2" coordorigin="7896,12033" coordsize="21600,360" path="m7896,12033l7896,12393e" filled="f" stroked="t" strokecolor="black" strokeweight="0.58pt">
                <v:path arrowok="t"/>
              </v:shape>
            </v:group>
            <v:group id="_x0000_s3218" style="height:360;left:8311;position:absolute;top:12033;width:2" coordorigin="8311,12033" coordsize="2,360">
              <v:shape id="_x0000_s3219" style="height:360;left:8311;position:absolute;top:12033;width:2" coordorigin="8311,12033" coordsize="21600,360" path="m8311,12033l8311,12393e" filled="f" stroked="t" strokecolor="black" strokeweight="0.58pt">
                <v:path arrowok="t"/>
              </v:shape>
            </v:group>
            <v:group id="_x0000_s3220" style="height:360;left:8726;position:absolute;top:12033;width:2" coordorigin="8726,12033" coordsize="2,360">
              <v:shape id="_x0000_s3221" style="height:360;left:8726;position:absolute;top:12033;width:2" coordorigin="8726,12033" coordsize="21600,360" path="m8726,12033l8726,12393e" filled="f" stroked="t" strokecolor="black" strokeweight="0.58pt">
                <v:path arrowok="t"/>
              </v:shape>
            </v:group>
            <v:group id="_x0000_s3222" style="height:360;left:9141;position:absolute;top:12033;width:2" coordorigin="9141,12033" coordsize="2,360">
              <v:shape id="_x0000_s3223" style="height:360;left:9141;position:absolute;top:12033;width:2" coordorigin="9141,12033" coordsize="21600,360" path="m9141,12033l9141,12393e" filled="f" stroked="t" strokecolor="black" strokeweight="0.58pt">
                <v:path arrowok="t"/>
              </v:shape>
            </v:group>
            <v:group id="_x0000_s3224" style="height:360;left:9556;position:absolute;top:12033;width:2" coordorigin="9556,12033" coordsize="2,360">
              <v:shape id="_x0000_s3225" style="height:360;left:9556;position:absolute;top:12033;width:2" coordorigin="9556,12033" coordsize="21600,360" path="m9556,12033l9556,12393e" filled="f" stroked="t" strokecolor="black" strokeweight="0.58pt">
                <v:path arrowok="t"/>
              </v:shape>
            </v:group>
          </v:group>
        </w:pict>
      </w:r>
      <w:r>
        <w:pict>
          <v:group id="_x0000_s3226" style="height:19.06pt;margin-left:62.25pt;margin-top:630.17pt;mso-position-horizontal-relative:page;mso-position-vertical-relative:page;position:absolute;width:416.1pt;z-index:-251583488" coordorigin="1245,12603" coordsize="8322,381">
            <v:group id="_x0000_s3227" style="height:2;left:1251;position:absolute;top:12609;width:8310" coordorigin="1251,12609" coordsize="8310,2">
              <v:shape id="_x0000_s3228" style="height:2;left:1251;position:absolute;top:12609;width:8310" coordorigin="1251,12609" coordsize="8310,21600" path="m1251,12609l9561,12609e" filled="f" stroked="t" strokecolor="black" strokeweight="0.58pt">
                <v:path arrowok="t"/>
              </v:shape>
            </v:group>
            <v:group id="_x0000_s3229" style="height:360;left:1256;position:absolute;top:12614;width:2" coordorigin="1256,12614" coordsize="2,360">
              <v:shape id="_x0000_s3230" style="height:360;left:1256;position:absolute;top:12614;width:2" coordorigin="1256,12614" coordsize="21600,360" path="m1256,12614l1256,12974e" filled="f" stroked="t" strokecolor="black" strokeweight="0.58pt">
                <v:path arrowok="t"/>
              </v:shape>
            </v:group>
            <v:group id="_x0000_s3231" style="height:2;left:1251;position:absolute;top:12979;width:8310" coordorigin="1251,12979" coordsize="8310,2">
              <v:shape id="_x0000_s3232" style="height:2;left:1251;position:absolute;top:12979;width:8310" coordorigin="1251,12979" coordsize="8310,21600" path="m1251,12979l9561,12979e" filled="f" stroked="t" strokecolor="black" strokeweight="0.58pt">
                <v:path arrowok="t"/>
              </v:shape>
            </v:group>
            <v:group id="_x0000_s3233" style="height:360;left:1671;position:absolute;top:12614;width:2" coordorigin="1671,12614" coordsize="2,360">
              <v:shape id="_x0000_s3234" style="height:360;left:1671;position:absolute;top:12614;width:2" coordorigin="1671,12614" coordsize="21600,360" path="m1671,12614l1671,12974e" filled="f" stroked="t" strokecolor="black" strokeweight="0.58pt">
                <v:path arrowok="t"/>
              </v:shape>
            </v:group>
            <v:group id="_x0000_s3235" style="height:360;left:2084;position:absolute;top:12614;width:2" coordorigin="2084,12614" coordsize="2,360">
              <v:shape id="_x0000_s3236" style="height:360;left:2084;position:absolute;top:12614;width:2" coordorigin="2084,12614" coordsize="21600,360" path="m2084,12614l2084,12974e" filled="f" stroked="t" strokecolor="black" strokeweight="0.58pt">
                <v:path arrowok="t"/>
              </v:shape>
            </v:group>
            <v:group id="_x0000_s3237" style="height:360;left:2499;position:absolute;top:12614;width:2" coordorigin="2499,12614" coordsize="2,360">
              <v:shape id="_x0000_s3238" style="height:360;left:2499;position:absolute;top:12614;width:2" coordorigin="2499,12614" coordsize="21600,360" path="m2499,12614l2499,12974e" filled="f" stroked="t" strokecolor="black" strokeweight="0.58pt">
                <v:path arrowok="t"/>
              </v:shape>
            </v:group>
            <v:group id="_x0000_s3239" style="height:360;left:2914;position:absolute;top:12614;width:2" coordorigin="2914,12614" coordsize="2,360">
              <v:shape id="_x0000_s3240" style="height:360;left:2914;position:absolute;top:12614;width:2" coordorigin="2914,12614" coordsize="21600,360" path="m2914,12614l2914,12974e" filled="f" stroked="t" strokecolor="black" strokeweight="0.58pt">
                <v:path arrowok="t"/>
              </v:shape>
            </v:group>
            <v:group id="_x0000_s3241" style="height:360;left:3330;position:absolute;top:12614;width:2" coordorigin="3330,12614" coordsize="2,360">
              <v:shape id="_x0000_s3242" style="height:360;left:3330;position:absolute;top:12614;width:2" coordorigin="3330,12614" coordsize="21600,360" path="m3330,12614l3330,12974e" filled="f" stroked="t" strokecolor="black" strokeweight="0.58pt">
                <v:path arrowok="t"/>
              </v:shape>
            </v:group>
            <v:group id="_x0000_s3243" style="height:360;left:3745;position:absolute;top:12614;width:2" coordorigin="3745,12614" coordsize="2,360">
              <v:shape id="_x0000_s3244" style="height:360;left:3745;position:absolute;top:12614;width:2" coordorigin="3745,12614" coordsize="21600,360" path="m3745,12614l3745,12974e" filled="f" stroked="t" strokecolor="black" strokeweight="0.58pt">
                <v:path arrowok="t"/>
              </v:shape>
            </v:group>
            <v:group id="_x0000_s3245" style="height:360;left:4160;position:absolute;top:12614;width:2" coordorigin="4160,12614" coordsize="2,360">
              <v:shape id="_x0000_s3246" style="height:360;left:4160;position:absolute;top:12614;width:2" coordorigin="4160,12614" coordsize="21600,360" path="m4160,12614l4160,12974e" filled="f" stroked="t" strokecolor="black" strokeweight="0.58pt">
                <v:path arrowok="t"/>
              </v:shape>
            </v:group>
            <v:group id="_x0000_s3247" style="height:360;left:4575;position:absolute;top:12614;width:2" coordorigin="4575,12614" coordsize="2,360">
              <v:shape id="_x0000_s3248" style="height:360;left:4575;position:absolute;top:12614;width:2" coordorigin="4575,12614" coordsize="21600,360" path="m4575,12614l4575,12974e" filled="f" stroked="t" strokecolor="black" strokeweight="0.58pt">
                <v:path arrowok="t"/>
              </v:shape>
            </v:group>
            <v:group id="_x0000_s3249" style="height:360;left:4991;position:absolute;top:12614;width:2" coordorigin="4991,12614" coordsize="2,360">
              <v:shape id="_x0000_s3250" style="height:360;left:4991;position:absolute;top:12614;width:2" coordorigin="4991,12614" coordsize="21600,360" path="m4991,12614l4991,12974e" filled="f" stroked="t" strokecolor="black" strokeweight="0.58pt">
                <v:path arrowok="t"/>
              </v:shape>
            </v:group>
            <v:group id="_x0000_s3251" style="height:360;left:5406;position:absolute;top:12614;width:2" coordorigin="5406,12614" coordsize="2,360">
              <v:shape id="_x0000_s3252" style="height:360;left:5406;position:absolute;top:12614;width:2" coordorigin="5406,12614" coordsize="21600,360" path="m5406,12614l5406,12974e" filled="f" stroked="t" strokecolor="black" strokeweight="0.58pt">
                <v:path arrowok="t"/>
              </v:shape>
            </v:group>
            <v:group id="_x0000_s3253" style="height:360;left:5819;position:absolute;top:12614;width:2" coordorigin="5819,12614" coordsize="2,360">
              <v:shape id="_x0000_s3254" style="height:360;left:5819;position:absolute;top:12614;width:2" coordorigin="5819,12614" coordsize="21600,360" path="m5819,12614l5819,12974e" filled="f" stroked="t" strokecolor="black" strokeweight="0.58pt">
                <v:path arrowok="t"/>
              </v:shape>
            </v:group>
            <v:group id="_x0000_s3255" style="height:360;left:6234;position:absolute;top:12614;width:2" coordorigin="6234,12614" coordsize="2,360">
              <v:shape id="_x0000_s3256" style="height:360;left:6234;position:absolute;top:12614;width:2" coordorigin="6234,12614" coordsize="21600,360" path="m6234,12614l6234,12974e" filled="f" stroked="t" strokecolor="black" strokeweight="0.58pt">
                <v:path arrowok="t"/>
              </v:shape>
            </v:group>
            <v:group id="_x0000_s3257" style="height:360;left:6649;position:absolute;top:12614;width:2" coordorigin="6649,12614" coordsize="2,360">
              <v:shape id="_x0000_s3258" style="height:360;left:6649;position:absolute;top:12614;width:2" coordorigin="6649,12614" coordsize="21600,360" path="m6649,12614l6649,12974e" filled="f" stroked="t" strokecolor="black" strokeweight="0.58pt">
                <v:path arrowok="t"/>
              </v:shape>
            </v:group>
            <v:group id="_x0000_s3259" style="height:360;left:7065;position:absolute;top:12614;width:2" coordorigin="7065,12614" coordsize="2,360">
              <v:shape id="_x0000_s3260" style="height:360;left:7065;position:absolute;top:12614;width:2" coordorigin="7065,12614" coordsize="21600,360" path="m7065,12614l7065,12974e" filled="f" stroked="t" strokecolor="black" strokeweight="0.58pt">
                <v:path arrowok="t"/>
              </v:shape>
            </v:group>
            <v:group id="_x0000_s3261" style="height:360;left:7480;position:absolute;top:12614;width:2" coordorigin="7480,12614" coordsize="2,360">
              <v:shape id="_x0000_s3262" style="height:360;left:7480;position:absolute;top:12614;width:2" coordorigin="7480,12614" coordsize="21600,360" path="m7480,12614l7480,12974e" filled="f" stroked="t" strokecolor="black" strokeweight="0.58pt">
                <v:path arrowok="t"/>
              </v:shape>
            </v:group>
            <v:group id="_x0000_s3263" style="height:360;left:7896;position:absolute;top:12614;width:2" coordorigin="7896,12614" coordsize="2,360">
              <v:shape id="_x0000_s3264" style="height:360;left:7896;position:absolute;top:12614;width:2" coordorigin="7896,12614" coordsize="21600,360" path="m7896,12614l7896,12974e" filled="f" stroked="t" strokecolor="black" strokeweight="0.58pt">
                <v:path arrowok="t"/>
              </v:shape>
            </v:group>
            <v:group id="_x0000_s3265" style="height:360;left:8311;position:absolute;top:12614;width:2" coordorigin="8311,12614" coordsize="2,360">
              <v:shape id="_x0000_s3266" style="height:360;left:8311;position:absolute;top:12614;width:2" coordorigin="8311,12614" coordsize="21600,360" path="m8311,12614l8311,12974e" filled="f" stroked="t" strokecolor="black" strokeweight="0.58pt">
                <v:path arrowok="t"/>
              </v:shape>
            </v:group>
            <v:group id="_x0000_s3267" style="height:360;left:8726;position:absolute;top:12614;width:2" coordorigin="8726,12614" coordsize="2,360">
              <v:shape id="_x0000_s3268" style="height:360;left:8726;position:absolute;top:12614;width:2" coordorigin="8726,12614" coordsize="21600,360" path="m8726,12614l8726,12974e" filled="f" stroked="t" strokecolor="black" strokeweight="0.58pt">
                <v:path arrowok="t"/>
              </v:shape>
            </v:group>
            <v:group id="_x0000_s3269" style="height:360;left:9141;position:absolute;top:12614;width:2" coordorigin="9141,12614" coordsize="2,360">
              <v:shape id="_x0000_s3270" style="height:360;left:9141;position:absolute;top:12614;width:2" coordorigin="9141,12614" coordsize="21600,360" path="m9141,12614l9141,12974e" filled="f" stroked="t" strokecolor="black" strokeweight="0.58pt">
                <v:path arrowok="t"/>
              </v:shape>
            </v:group>
            <v:group id="_x0000_s3271" style="height:360;left:9556;position:absolute;top:12614;width:2" coordorigin="9556,12614" coordsize="2,360">
              <v:shape id="_x0000_s3272" style="height:360;left:9556;position:absolute;top:12614;width:2" coordorigin="9556,12614" coordsize="21600,360" path="m9556,12614l9556,12974e" filled="f" stroked="t" strokecolor="black" strokeweight="0.58pt">
                <v:path arrowok="t"/>
              </v:shape>
            </v:group>
          </v:group>
        </w:pict>
      </w:r>
      <w:r>
        <w:pict>
          <v:group id="_x0000_s3273" style="height:19.06pt;margin-left:62.25pt;margin-top:654.17pt;mso-position-horizontal-relative:page;mso-position-vertical-relative:page;position:absolute;width:416.1pt;z-index:-251582464" coordorigin="1245,13083" coordsize="8322,381">
            <v:group id="_x0000_s3274" style="height:2;left:1251;position:absolute;top:13089;width:8310" coordorigin="1251,13089" coordsize="8310,2">
              <v:shape id="_x0000_s3275" style="height:2;left:1251;position:absolute;top:13089;width:8310" coordorigin="1251,13089" coordsize="8310,21600" path="m1251,13089l9561,13089e" filled="f" stroked="t" strokecolor="black" strokeweight="0.58pt">
                <v:path arrowok="t"/>
              </v:shape>
            </v:group>
            <v:group id="_x0000_s3276" style="height:360;left:1256;position:absolute;top:13094;width:2" coordorigin="1256,13094" coordsize="2,360">
              <v:shape id="_x0000_s3277" style="height:360;left:1256;position:absolute;top:13094;width:2" coordorigin="1256,13094" coordsize="21600,360" path="m1256,13094l1256,13454e" filled="f" stroked="t" strokecolor="black" strokeweight="0.58pt">
                <v:path arrowok="t"/>
              </v:shape>
            </v:group>
            <v:group id="_x0000_s3278" style="height:2;left:1251;position:absolute;top:13459;width:8310" coordorigin="1251,13459" coordsize="8310,2">
              <v:shape id="_x0000_s3279" style="height:2;left:1251;position:absolute;top:13459;width:8310" coordorigin="1251,13459" coordsize="8310,21600" path="m1251,13459l9561,13459e" filled="f" stroked="t" strokecolor="black" strokeweight="0.58pt">
                <v:path arrowok="t"/>
              </v:shape>
            </v:group>
            <v:group id="_x0000_s3280" style="height:360;left:1671;position:absolute;top:13094;width:2" coordorigin="1671,13094" coordsize="2,360">
              <v:shape id="_x0000_s3281" style="height:360;left:1671;position:absolute;top:13094;width:2" coordorigin="1671,13094" coordsize="21600,360" path="m1671,13094l1671,13454e" filled="f" stroked="t" strokecolor="black" strokeweight="0.58pt">
                <v:path arrowok="t"/>
              </v:shape>
            </v:group>
            <v:group id="_x0000_s3282" style="height:360;left:2084;position:absolute;top:13094;width:2" coordorigin="2084,13094" coordsize="2,360">
              <v:shape id="_x0000_s3283" style="height:360;left:2084;position:absolute;top:13094;width:2" coordorigin="2084,13094" coordsize="21600,360" path="m2084,13094l2084,13454e" filled="f" stroked="t" strokecolor="black" strokeweight="0.58pt">
                <v:path arrowok="t"/>
              </v:shape>
            </v:group>
            <v:group id="_x0000_s3284" style="height:360;left:2499;position:absolute;top:13094;width:2" coordorigin="2499,13094" coordsize="2,360">
              <v:shape id="_x0000_s3285" style="height:360;left:2499;position:absolute;top:13094;width:2" coordorigin="2499,13094" coordsize="21600,360" path="m2499,13094l2499,13454e" filled="f" stroked="t" strokecolor="black" strokeweight="0.58pt">
                <v:path arrowok="t"/>
              </v:shape>
            </v:group>
            <v:group id="_x0000_s3286" style="height:360;left:2914;position:absolute;top:13094;width:2" coordorigin="2914,13094" coordsize="2,360">
              <v:shape id="_x0000_s3287" style="height:360;left:2914;position:absolute;top:13094;width:2" coordorigin="2914,13094" coordsize="21600,360" path="m2914,13094l2914,13454e" filled="f" stroked="t" strokecolor="black" strokeweight="0.58pt">
                <v:path arrowok="t"/>
              </v:shape>
            </v:group>
            <v:group id="_x0000_s3288" style="height:360;left:3330;position:absolute;top:13094;width:2" coordorigin="3330,13094" coordsize="2,360">
              <v:shape id="_x0000_s3289" style="height:360;left:3330;position:absolute;top:13094;width:2" coordorigin="3330,13094" coordsize="21600,360" path="m3330,13094l3330,13454e" filled="f" stroked="t" strokecolor="black" strokeweight="0.58pt">
                <v:path arrowok="t"/>
              </v:shape>
            </v:group>
            <v:group id="_x0000_s3290" style="height:360;left:3745;position:absolute;top:13094;width:2" coordorigin="3745,13094" coordsize="2,360">
              <v:shape id="_x0000_s3291" style="height:360;left:3745;position:absolute;top:13094;width:2" coordorigin="3745,13094" coordsize="21600,360" path="m3745,13094l3745,13454e" filled="f" stroked="t" strokecolor="black" strokeweight="0.58pt">
                <v:path arrowok="t"/>
              </v:shape>
            </v:group>
            <v:group id="_x0000_s3292" style="height:360;left:4160;position:absolute;top:13094;width:2" coordorigin="4160,13094" coordsize="2,360">
              <v:shape id="_x0000_s3293" style="height:360;left:4160;position:absolute;top:13094;width:2" coordorigin="4160,13094" coordsize="21600,360" path="m4160,13094l4160,13454e" filled="f" stroked="t" strokecolor="black" strokeweight="0.58pt">
                <v:path arrowok="t"/>
              </v:shape>
            </v:group>
            <v:group id="_x0000_s3294" style="height:360;left:4575;position:absolute;top:13094;width:2" coordorigin="4575,13094" coordsize="2,360">
              <v:shape id="_x0000_s3295" style="height:360;left:4575;position:absolute;top:13094;width:2" coordorigin="4575,13094" coordsize="21600,360" path="m4575,13094l4575,13454e" filled="f" stroked="t" strokecolor="black" strokeweight="0.58pt">
                <v:path arrowok="t"/>
              </v:shape>
            </v:group>
            <v:group id="_x0000_s3296" style="height:360;left:4991;position:absolute;top:13094;width:2" coordorigin="4991,13094" coordsize="2,360">
              <v:shape id="_x0000_s3297" style="height:360;left:4991;position:absolute;top:13094;width:2" coordorigin="4991,13094" coordsize="21600,360" path="m4991,13094l4991,13454e" filled="f" stroked="t" strokecolor="black" strokeweight="0.58pt">
                <v:path arrowok="t"/>
              </v:shape>
            </v:group>
            <v:group id="_x0000_s3298" style="height:360;left:5406;position:absolute;top:13094;width:2" coordorigin="5406,13094" coordsize="2,360">
              <v:shape id="_x0000_s3299" style="height:360;left:5406;position:absolute;top:13094;width:2" coordorigin="5406,13094" coordsize="21600,360" path="m5406,13094l5406,13454e" filled="f" stroked="t" strokecolor="black" strokeweight="0.58pt">
                <v:path arrowok="t"/>
              </v:shape>
            </v:group>
            <v:group id="_x0000_s3300" style="height:360;left:5819;position:absolute;top:13094;width:2" coordorigin="5819,13094" coordsize="2,360">
              <v:shape id="_x0000_s3301" style="height:360;left:5819;position:absolute;top:13094;width:2" coordorigin="5819,13094" coordsize="21600,360" path="m5819,13094l5819,13454e" filled="f" stroked="t" strokecolor="black" strokeweight="0.58pt">
                <v:path arrowok="t"/>
              </v:shape>
            </v:group>
            <v:group id="_x0000_s3302" style="height:360;left:6234;position:absolute;top:13094;width:2" coordorigin="6234,13094" coordsize="2,360">
              <v:shape id="_x0000_s3303" style="height:360;left:6234;position:absolute;top:13094;width:2" coordorigin="6234,13094" coordsize="21600,360" path="m6234,13094l6234,13454e" filled="f" stroked="t" strokecolor="black" strokeweight="0.58pt">
                <v:path arrowok="t"/>
              </v:shape>
            </v:group>
            <v:group id="_x0000_s3304" style="height:360;left:6649;position:absolute;top:13094;width:2" coordorigin="6649,13094" coordsize="2,360">
              <v:shape id="_x0000_s3305" style="height:360;left:6649;position:absolute;top:13094;width:2" coordorigin="6649,13094" coordsize="21600,360" path="m6649,13094l6649,13454e" filled="f" stroked="t" strokecolor="black" strokeweight="0.58pt">
                <v:path arrowok="t"/>
              </v:shape>
            </v:group>
            <v:group id="_x0000_s3306" style="height:360;left:7065;position:absolute;top:13094;width:2" coordorigin="7065,13094" coordsize="2,360">
              <v:shape id="_x0000_s3307" style="height:360;left:7065;position:absolute;top:13094;width:2" coordorigin="7065,13094" coordsize="21600,360" path="m7065,13094l7065,13454e" filled="f" stroked="t" strokecolor="black" strokeweight="0.58pt">
                <v:path arrowok="t"/>
              </v:shape>
            </v:group>
            <v:group id="_x0000_s3308" style="height:360;left:7480;position:absolute;top:13094;width:2" coordorigin="7480,13094" coordsize="2,360">
              <v:shape id="_x0000_s3309" style="height:360;left:7480;position:absolute;top:13094;width:2" coordorigin="7480,13094" coordsize="21600,360" path="m7480,13094l7480,13454e" filled="f" stroked="t" strokecolor="black" strokeweight="0.58pt">
                <v:path arrowok="t"/>
              </v:shape>
            </v:group>
            <v:group id="_x0000_s3310" style="height:360;left:7896;position:absolute;top:13094;width:2" coordorigin="7896,13094" coordsize="2,360">
              <v:shape id="_x0000_s3311" style="height:360;left:7896;position:absolute;top:13094;width:2" coordorigin="7896,13094" coordsize="21600,360" path="m7896,13094l7896,13454e" filled="f" stroked="t" strokecolor="black" strokeweight="0.58pt">
                <v:path arrowok="t"/>
              </v:shape>
            </v:group>
            <v:group id="_x0000_s3312" style="height:360;left:8311;position:absolute;top:13094;width:2" coordorigin="8311,13094" coordsize="2,360">
              <v:shape id="_x0000_s3313" style="height:360;left:8311;position:absolute;top:13094;width:2" coordorigin="8311,13094" coordsize="21600,360" path="m8311,13094l8311,13454e" filled="f" stroked="t" strokecolor="black" strokeweight="0.58pt">
                <v:path arrowok="t"/>
              </v:shape>
            </v:group>
            <v:group id="_x0000_s3314" style="height:360;left:8726;position:absolute;top:13094;width:2" coordorigin="8726,13094" coordsize="2,360">
              <v:shape id="_x0000_s3315" style="height:360;left:8726;position:absolute;top:13094;width:2" coordorigin="8726,13094" coordsize="21600,360" path="m8726,13094l8726,13454e" filled="f" stroked="t" strokecolor="black" strokeweight="0.58pt">
                <v:path arrowok="t"/>
              </v:shape>
            </v:group>
            <v:group id="_x0000_s3316" style="height:360;left:9141;position:absolute;top:13094;width:2" coordorigin="9141,13094" coordsize="2,360">
              <v:shape id="_x0000_s3317" style="height:360;left:9141;position:absolute;top:13094;width:2" coordorigin="9141,13094" coordsize="21600,360" path="m9141,13094l9141,13454e" filled="f" stroked="t" strokecolor="black" strokeweight="0.58pt">
                <v:path arrowok="t"/>
              </v:shape>
            </v:group>
            <v:group id="_x0000_s3318" style="height:360;left:9556;position:absolute;top:13094;width:2" coordorigin="9556,13094" coordsize="2,360">
              <v:shape id="_x0000_s3319" style="height:360;left:9556;position:absolute;top:13094;width:2" coordorigin="9556,13094" coordsize="21600,360" path="m9556,13094l9556,13454e" filled="f" stroked="t" strokecolor="black" strokeweight="0.58pt">
                <v:path arrowok="t"/>
              </v:shape>
            </v:group>
          </v:group>
        </w:pict>
      </w:r>
      <w:r>
        <w:pict>
          <v:group id="_x0000_s3320" style="height:19.08pt;margin-left:62.25pt;margin-top:678.17pt;mso-position-horizontal-relative:page;mso-position-vertical-relative:page;position:absolute;width:416.1pt;z-index:-251581440" coordorigin="1245,13563" coordsize="8322,382">
            <v:group id="_x0000_s3321" style="height:2;left:1251;position:absolute;top:13569;width:8310" coordorigin="1251,13569" coordsize="8310,2">
              <v:shape id="_x0000_s3322" style="height:2;left:1251;position:absolute;top:13569;width:8310" coordorigin="1251,13569" coordsize="8310,21600" path="m1251,13569l9561,13569e" filled="f" stroked="t" strokecolor="black" strokeweight="0.58pt">
                <v:path arrowok="t"/>
              </v:shape>
            </v:group>
            <v:group id="_x0000_s3323" style="height:360;left:1256;position:absolute;top:13574;width:2" coordorigin="1256,13574" coordsize="2,360">
              <v:shape id="_x0000_s3324" style="height:360;left:1256;position:absolute;top:13574;width:2" coordorigin="1256,13574" coordsize="21600,360" path="m1256,13574l1256,13934e" filled="f" stroked="t" strokecolor="black" strokeweight="0.58pt">
                <v:path arrowok="t"/>
              </v:shape>
            </v:group>
            <v:group id="_x0000_s3325" style="height:2;left:1251;position:absolute;top:13939;width:8310" coordorigin="1251,13939" coordsize="8310,2">
              <v:shape id="_x0000_s3326" style="height:2;left:1251;position:absolute;top:13939;width:8310" coordorigin="1251,13939" coordsize="8310,21600" path="m1251,13939l9561,13939e" filled="f" stroked="t" strokecolor="black" strokeweight="0.58pt">
                <v:path arrowok="t"/>
              </v:shape>
            </v:group>
            <v:group id="_x0000_s3327" style="height:360;left:1671;position:absolute;top:13574;width:2" coordorigin="1671,13574" coordsize="2,360">
              <v:shape id="_x0000_s3328" style="height:360;left:1671;position:absolute;top:13574;width:2" coordorigin="1671,13574" coordsize="21600,360" path="m1671,13574l1671,13934e" filled="f" stroked="t" strokecolor="black" strokeweight="0.58pt">
                <v:path arrowok="t"/>
              </v:shape>
            </v:group>
            <v:group id="_x0000_s3329" style="height:360;left:2084;position:absolute;top:13574;width:2" coordorigin="2084,13574" coordsize="2,360">
              <v:shape id="_x0000_s3330" style="height:360;left:2084;position:absolute;top:13574;width:2" coordorigin="2084,13574" coordsize="21600,360" path="m2084,13574l2084,13934e" filled="f" stroked="t" strokecolor="black" strokeweight="0.58pt">
                <v:path arrowok="t"/>
              </v:shape>
            </v:group>
            <v:group id="_x0000_s3331" style="height:360;left:2499;position:absolute;top:13574;width:2" coordorigin="2499,13574" coordsize="2,360">
              <v:shape id="_x0000_s3332" style="height:360;left:2499;position:absolute;top:13574;width:2" coordorigin="2499,13574" coordsize="21600,360" path="m2499,13574l2499,13934e" filled="f" stroked="t" strokecolor="black" strokeweight="0.58pt">
                <v:path arrowok="t"/>
              </v:shape>
            </v:group>
            <v:group id="_x0000_s3333" style="height:360;left:2914;position:absolute;top:13574;width:2" coordorigin="2914,13574" coordsize="2,360">
              <v:shape id="_x0000_s3334" style="height:360;left:2914;position:absolute;top:13574;width:2" coordorigin="2914,13574" coordsize="21600,360" path="m2914,13574l2914,13934e" filled="f" stroked="t" strokecolor="black" strokeweight="0.58pt">
                <v:path arrowok="t"/>
              </v:shape>
            </v:group>
            <v:group id="_x0000_s3335" style="height:360;left:3330;position:absolute;top:13574;width:2" coordorigin="3330,13574" coordsize="2,360">
              <v:shape id="_x0000_s3336" style="height:360;left:3330;position:absolute;top:13574;width:2" coordorigin="3330,13574" coordsize="21600,360" path="m3330,13574l3330,13934e" filled="f" stroked="t" strokecolor="black" strokeweight="0.58pt">
                <v:path arrowok="t"/>
              </v:shape>
            </v:group>
            <v:group id="_x0000_s3337" style="height:360;left:3745;position:absolute;top:13574;width:2" coordorigin="3745,13574" coordsize="2,360">
              <v:shape id="_x0000_s3338" style="height:360;left:3745;position:absolute;top:13574;width:2" coordorigin="3745,13574" coordsize="21600,360" path="m3745,13574l3745,13934e" filled="f" stroked="t" strokecolor="black" strokeweight="0.58pt">
                <v:path arrowok="t"/>
              </v:shape>
            </v:group>
            <v:group id="_x0000_s3339" style="height:360;left:4160;position:absolute;top:13574;width:2" coordorigin="4160,13574" coordsize="2,360">
              <v:shape id="_x0000_s3340" style="height:360;left:4160;position:absolute;top:13574;width:2" coordorigin="4160,13574" coordsize="21600,360" path="m4160,13574l4160,13934e" filled="f" stroked="t" strokecolor="black" strokeweight="0.58pt">
                <v:path arrowok="t"/>
              </v:shape>
            </v:group>
            <v:group id="_x0000_s3341" style="height:360;left:4575;position:absolute;top:13574;width:2" coordorigin="4575,13574" coordsize="2,360">
              <v:shape id="_x0000_s3342" style="height:360;left:4575;position:absolute;top:13574;width:2" coordorigin="4575,13574" coordsize="21600,360" path="m4575,13574l4575,13934e" filled="f" stroked="t" strokecolor="black" strokeweight="0.58pt">
                <v:path arrowok="t"/>
              </v:shape>
            </v:group>
            <v:group id="_x0000_s3343" style="height:360;left:4991;position:absolute;top:13574;width:2" coordorigin="4991,13574" coordsize="2,360">
              <v:shape id="_x0000_s3344" style="height:360;left:4991;position:absolute;top:13574;width:2" coordorigin="4991,13574" coordsize="21600,360" path="m4991,13574l4991,13934e" filled="f" stroked="t" strokecolor="black" strokeweight="0.58pt">
                <v:path arrowok="t"/>
              </v:shape>
            </v:group>
            <v:group id="_x0000_s3345" style="height:360;left:5406;position:absolute;top:13574;width:2" coordorigin="5406,13574" coordsize="2,360">
              <v:shape id="_x0000_s3346" style="height:360;left:5406;position:absolute;top:13574;width:2" coordorigin="5406,13574" coordsize="21600,360" path="m5406,13574l5406,13934e" filled="f" stroked="t" strokecolor="black" strokeweight="0.58pt">
                <v:path arrowok="t"/>
              </v:shape>
            </v:group>
            <v:group id="_x0000_s3347" style="height:360;left:5819;position:absolute;top:13574;width:2" coordorigin="5819,13574" coordsize="2,360">
              <v:shape id="_x0000_s3348" style="height:360;left:5819;position:absolute;top:13574;width:2" coordorigin="5819,13574" coordsize="21600,360" path="m5819,13574l5819,13934e" filled="f" stroked="t" strokecolor="black" strokeweight="0.58pt">
                <v:path arrowok="t"/>
              </v:shape>
            </v:group>
            <v:group id="_x0000_s3349" style="height:360;left:6234;position:absolute;top:13574;width:2" coordorigin="6234,13574" coordsize="2,360">
              <v:shape id="_x0000_s3350" style="height:360;left:6234;position:absolute;top:13574;width:2" coordorigin="6234,13574" coordsize="21600,360" path="m6234,13574l6234,13934e" filled="f" stroked="t" strokecolor="black" strokeweight="0.58pt">
                <v:path arrowok="t"/>
              </v:shape>
            </v:group>
            <v:group id="_x0000_s3351" style="height:360;left:6649;position:absolute;top:13574;width:2" coordorigin="6649,13574" coordsize="2,360">
              <v:shape id="_x0000_s3352" style="height:360;left:6649;position:absolute;top:13574;width:2" coordorigin="6649,13574" coordsize="21600,360" path="m6649,13574l6649,13934e" filled="f" stroked="t" strokecolor="black" strokeweight="0.58pt">
                <v:path arrowok="t"/>
              </v:shape>
            </v:group>
            <v:group id="_x0000_s3353" style="height:360;left:7065;position:absolute;top:13574;width:2" coordorigin="7065,13574" coordsize="2,360">
              <v:shape id="_x0000_s3354" style="height:360;left:7065;position:absolute;top:13574;width:2" coordorigin="7065,13574" coordsize="21600,360" path="m7065,13574l7065,13934e" filled="f" stroked="t" strokecolor="black" strokeweight="0.58pt">
                <v:path arrowok="t"/>
              </v:shape>
            </v:group>
            <v:group id="_x0000_s3355" style="height:360;left:7480;position:absolute;top:13574;width:2" coordorigin="7480,13574" coordsize="2,360">
              <v:shape id="_x0000_s3356" style="height:360;left:7480;position:absolute;top:13574;width:2" coordorigin="7480,13574" coordsize="21600,360" path="m7480,13574l7480,13934e" filled="f" stroked="t" strokecolor="black" strokeweight="0.58pt">
                <v:path arrowok="t"/>
              </v:shape>
            </v:group>
            <v:group id="_x0000_s3357" style="height:360;left:7896;position:absolute;top:13574;width:2" coordorigin="7896,13574" coordsize="2,360">
              <v:shape id="_x0000_s3358" style="height:360;left:7896;position:absolute;top:13574;width:2" coordorigin="7896,13574" coordsize="21600,360" path="m7896,13574l7896,13934e" filled="f" stroked="t" strokecolor="black" strokeweight="0.58pt">
                <v:path arrowok="t"/>
              </v:shape>
            </v:group>
            <v:group id="_x0000_s3359" style="height:360;left:8311;position:absolute;top:13574;width:2" coordorigin="8311,13574" coordsize="2,360">
              <v:shape id="_x0000_s3360" style="height:360;left:8311;position:absolute;top:13574;width:2" coordorigin="8311,13574" coordsize="21600,360" path="m8311,13574l8311,13934e" filled="f" stroked="t" strokecolor="black" strokeweight="0.58pt">
                <v:path arrowok="t"/>
              </v:shape>
            </v:group>
            <v:group id="_x0000_s3361" style="height:360;left:8726;position:absolute;top:13574;width:2" coordorigin="8726,13574" coordsize="2,360">
              <v:shape id="_x0000_s3362" style="height:360;left:8726;position:absolute;top:13574;width:2" coordorigin="8726,13574" coordsize="21600,360" path="m8726,13574l8726,13934e" filled="f" stroked="t" strokecolor="black" strokeweight="0.58pt">
                <v:path arrowok="t"/>
              </v:shape>
            </v:group>
            <v:group id="_x0000_s3363" style="height:360;left:9141;position:absolute;top:13574;width:2" coordorigin="9141,13574" coordsize="2,360">
              <v:shape id="_x0000_s3364" style="height:360;left:9141;position:absolute;top:13574;width:2" coordorigin="9141,13574" coordsize="21600,360" path="m9141,13574l9141,13934e" filled="f" stroked="t" strokecolor="black" strokeweight="0.58pt">
                <v:path arrowok="t"/>
              </v:shape>
            </v:group>
            <v:group id="_x0000_s3365" style="height:360;left:9556;position:absolute;top:13574;width:2" coordorigin="9556,13574" coordsize="2,360">
              <v:shape id="_x0000_s3366" style="height:360;left:9556;position:absolute;top:13574;width:2" coordorigin="9556,13574" coordsize="21600,360" path="m9556,13574l9556,13934e" filled="f" stroked="t" strokecolor="black" strokeweight="0.58pt">
                <v:path arrowok="t"/>
              </v:shape>
            </v:group>
          </v:group>
        </w:pic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47" w:after="0" w:line="113" w:lineRule="exact"/>
        <w:ind w:right="187"/>
        <w:jc w:val="right"/>
        <w:rPr>
          <w:rFonts w:ascii="Times New Roman" w:eastAsia="Times New Roman" w:hAnsi="Times New Roman" w:cs="Times New Roman"/>
          <w:sz w:val="10"/>
          <w:szCs w:val="10"/>
        </w:rPr>
      </w:pPr>
      <w:r>
        <w:rPr>
          <w:rFonts w:ascii="Times New Roman" w:eastAsia="Times New Roman" w:hAnsi="Times New Roman" w:cs="Times New Roman"/>
          <w:spacing w:val="0"/>
          <w:w w:val="100"/>
          <w:sz w:val="10"/>
          <w:szCs w:val="10"/>
        </w:rPr>
        <w:t>600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6" w:after="0" w:line="240" w:lineRule="exact"/>
        <w:jc w:val="left"/>
        <w:rPr>
          <w:sz w:val="24"/>
          <w:szCs w:val="24"/>
        </w:rPr>
      </w:pPr>
    </w:p>
    <w:p>
      <w:pPr>
        <w:spacing w:before="36" w:after="0" w:line="240" w:lineRule="auto"/>
        <w:ind w:left="3899" w:right="3876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pacing w:val="1"/>
          <w:w w:val="100"/>
          <w:sz w:val="18"/>
          <w:szCs w:val="18"/>
        </w:rPr>
        <w:t>10</w:t>
      </w:r>
    </w:p>
    <w:sectPr>
      <w:footerReference w:type="default" r:id="rId9"/>
      <w:pgSz w:w="11180" w:h="15500"/>
      <w:pgMar w:top="1440" w:right="1560" w:bottom="280" w:left="1560" w:header="0" w:foo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0"/>
    <w:family w:val="roman"/>
    <w:pitch w:val="variable"/>
  </w:font>
  <w:font w:name="Arial">
    <w:altName w:val="Arial"/>
    <w:charset w:val="00"/>
    <w:family w:val="swiss"/>
    <w:pitch w:val="variable"/>
  </w:font>
  <w:font w:name="宋体">
    <w:altName w:val="宋体"/>
    <w:charset w:val="86"/>
    <w:family w:val="auto"/>
    <w:pitch w:val="variable"/>
  </w:font>
  <w:font w:name="微软雅黑">
    <w:altName w:val="微软雅黑"/>
    <w:charset w:val="86"/>
    <w:family w:val="swiss"/>
    <w:pitch w:val="variable"/>
  </w:font>
  <w:font w:name="黑体">
    <w:altName w:val="黑体"/>
    <w:charset w:val="86"/>
    <w:family w:val="modern"/>
    <w:pitch w:val="fixed"/>
  </w:font>
  <w:font w:name="Calibri">
    <w:altName w:val="Calibri"/>
    <w:charset w:val="0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spacing w:before="0" w:after="0" w:line="99" w:lineRule="exact"/>
      <w:jc w:val="left"/>
      <w:rPr>
        <w:sz w:val="10"/>
        <w:szCs w:val="1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7" type="#_x0000_t202" style="height:11pt;margin-left:274.91pt;margin-top:703.96pt;mso-position-horizontal-relative:page;mso-position-vertical-relative:page;position:absolute;width:8.5pt;z-index:-251658240" filled="f" stroked="f">
          <v:textbox inset="0,0,0,0">
            <w:txbxContent>
              <w:p>
                <w:pPr>
                  <w:spacing w:before="0" w:after="0" w:line="204" w:lineRule="exact"/>
                  <w:ind w:left="40" w:right="-20"/>
                  <w:jc w:val="left"/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  <w:spacing w:val="0"/>
                    <w:w w:val="100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spacing w:before="0" w:after="0" w:line="0" w:lineRule="exact"/>
      <w:jc w:val="left"/>
      <w:rPr>
        <w:sz w:val="4"/>
        <w:szCs w:val="4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spacing w:before="0" w:after="0" w:line="0" w:lineRule="exact"/>
      <w:jc w:val="left"/>
      <w:rPr>
        <w:sz w:val="4"/>
        <w:szCs w:val="4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spacing w:before="0" w:after="0" w:line="0" w:lineRule="exact"/>
      <w:jc w:val="left"/>
      <w:rPr>
        <w:sz w:val="4"/>
        <w:szCs w:val="4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spacing w:before="0" w:after="0" w:line="0" w:lineRule="exact"/>
      <w:jc w:val="left"/>
      <w:rPr>
        <w:sz w:val="4"/>
        <w:szCs w:val="4"/>
      </w:rPr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footer" Target="footer3.xml" /><Relationship Id="rId8" Type="http://schemas.openxmlformats.org/officeDocument/2006/relationships/footer" Target="footer4.xml" /><Relationship Id="rId9" Type="http://schemas.openxmlformats.org/officeDocument/2006/relationships/footer" Target="footer5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revision>0</cp:revision>
  <dcterms:created xsi:type="dcterms:W3CDTF">2018-05-30T14:19:50Z</dcterms:created>
  <dcterms:modified xsi:type="dcterms:W3CDTF">2018-05-30T14:19:50Z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2018-05-17T00:00:00Z</vt:filetime>
  </property>
  <property fmtid="{D5CDD505-2E9C-101B-9397-08002B2CF9AE}" pid="3" name="LastSaved">
    <vt:filetime>2018-05-30T00:00:00Z</vt:filetime>
  </property>
</Properties>
</file>