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Lines="0" w:beforeAutospacing="1" w:after="100" w:afterLines="0" w:afterAutospacing="1" w:line="240" w:lineRule="auto"/>
        <w:ind w:left="0" w:right="0" w:firstLine="0"/>
        <w:jc w:val="center"/>
        <w:textAlignment w:val="auto"/>
        <w:outlineLvl w:val="9"/>
        <w:rPr>
          <w:rFonts w:ascii="lucida Grande" w:hAnsi="lucida Grande" w:eastAsia="lucida Grande" w:cs="lucida Grande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方正大标宋简体" w:hAnsi="方正大标宋简体" w:eastAsia="方正大标宋简体" w:cs="方正大标宋简体"/>
          <w:b/>
          <w:i w:val="0"/>
          <w:caps w:val="0"/>
          <w:color w:val="000000"/>
          <w:spacing w:val="0"/>
          <w:kern w:val="0"/>
          <w:sz w:val="31"/>
          <w:szCs w:val="31"/>
          <w:shd w:val="clear" w:color="auto" w:fill="FFFFFF"/>
          <w:lang w:val="en-US" w:eastAsia="zh-CN" w:bidi="ar-S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10248900</wp:posOffset>
            </wp:positionH>
            <wp:positionV relativeFrom="topMargin">
              <wp:posOffset>11734800</wp:posOffset>
            </wp:positionV>
            <wp:extent cx="254000" cy="406400"/>
            <wp:effectExtent l="0" t="0" r="12700" b="12700"/>
            <wp:wrapNone/>
            <wp:docPr id="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406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大标宋简体" w:hAnsi="方正大标宋简体" w:eastAsia="方正大标宋简体" w:cs="方正大标宋简体"/>
          <w:b/>
          <w:i w:val="0"/>
          <w:caps w:val="0"/>
          <w:color w:val="000000"/>
          <w:spacing w:val="0"/>
          <w:kern w:val="0"/>
          <w:sz w:val="31"/>
          <w:szCs w:val="31"/>
          <w:shd w:val="clear" w:color="auto" w:fill="FFFFFF"/>
          <w:lang w:val="en-US" w:eastAsia="zh-CN" w:bidi="ar-SA"/>
        </w:rPr>
        <w:t>大冶市</w:t>
      </w:r>
      <w:r>
        <w:rPr>
          <w:rFonts w:hint="default" w:ascii="方正大标宋简体" w:hAnsi="方正大标宋简体" w:eastAsia="方正大标宋简体" w:cs="方正大标宋简体"/>
          <w:b/>
          <w:i w:val="0"/>
          <w:caps w:val="0"/>
          <w:color w:val="000000"/>
          <w:spacing w:val="0"/>
          <w:kern w:val="0"/>
          <w:sz w:val="31"/>
          <w:szCs w:val="31"/>
          <w:shd w:val="clear" w:color="auto" w:fill="FFFFFF"/>
          <w:lang w:val="en-US" w:eastAsia="zh-CN" w:bidi="ar-SA"/>
        </w:rPr>
        <w:t>实验中学2018年中考模拟试卷语文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Lines="0" w:beforeAutospacing="1" w:after="100" w:afterLines="0" w:afterAutospacing="1" w:line="240" w:lineRule="auto"/>
        <w:ind w:left="0" w:right="0" w:firstLine="0"/>
        <w:jc w:val="left"/>
        <w:textAlignment w:val="auto"/>
        <w:outlineLvl w:val="9"/>
        <w:rPr>
          <w:rFonts w:hint="default" w:ascii="lucida Grande" w:hAnsi="lucida Grande" w:eastAsia="lucida Grande" w:cs="lucida Grande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一、积累与运用（27分）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Lines="0" w:beforeAutospacing="1" w:after="100" w:afterLines="0" w:afterAutospacing="1" w:line="240" w:lineRule="auto"/>
        <w:ind w:left="0" w:right="0" w:firstLine="0"/>
        <w:jc w:val="left"/>
        <w:textAlignment w:val="auto"/>
        <w:outlineLvl w:val="9"/>
        <w:rPr>
          <w:rFonts w:hint="default" w:ascii="lucida Grande" w:hAnsi="lucida Grande" w:eastAsia="lucida Grande" w:cs="lucida Grande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default" w:ascii="Times New Roman" w:hAnsi="Times New Roman" w:eastAsia="lucida Grande" w:cs="Times New Roman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1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、下列加点字的读音全部正确的一项是(     )(2分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)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Lines="0" w:beforeAutospacing="1" w:after="100" w:afterLines="0" w:afterAutospacing="1" w:line="240" w:lineRule="auto"/>
        <w:ind w:left="0" w:right="0" w:firstLine="315"/>
        <w:jc w:val="left"/>
        <w:textAlignment w:val="auto"/>
        <w:outlineLvl w:val="9"/>
        <w:rPr>
          <w:rFonts w:hint="default" w:ascii="lucida Grande" w:hAnsi="lucida Grande" w:eastAsia="lucida Grande" w:cs="lucida Grande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default" w:ascii="Times New Roman" w:hAnsi="Times New Roman" w:eastAsia="lucida Grande" w:cs="Times New Roman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A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、</w:t>
      </w:r>
      <w:r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硌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牙(gē) </w:t>
      </w:r>
      <w:r>
        <w:rPr>
          <w:rFonts w:hint="default" w:ascii="Times New Roman" w:hAnsi="Times New Roman" w:eastAsia="lucida Grande" w:cs="Times New Roman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 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   家</w:t>
      </w:r>
      <w:r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醅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(pēi)   </w:t>
      </w:r>
      <w:r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嫉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妒(jì)     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13"/>
          <w:szCs w:val="13"/>
          <w:shd w:val="clear" w:color="auto" w:fill="FFFFFF"/>
          <w:lang w:val="en-US" w:eastAsia="zh-CN" w:bidi="ar-SA"/>
        </w:rPr>
        <w:t> 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  </w:t>
      </w:r>
      <w:r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恪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尽职守(kè)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Lines="0" w:beforeAutospacing="1" w:after="100" w:afterLines="0" w:afterAutospacing="1" w:line="240" w:lineRule="auto"/>
        <w:ind w:left="0" w:right="0" w:firstLine="315"/>
        <w:jc w:val="left"/>
        <w:textAlignment w:val="auto"/>
        <w:outlineLvl w:val="9"/>
        <w:rPr>
          <w:rFonts w:hint="default" w:ascii="lucida Grande" w:hAnsi="lucida Grande" w:eastAsia="lucida Grande" w:cs="lucida Grande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default" w:ascii="Times New Roman" w:hAnsi="Times New Roman" w:eastAsia="lucida Grande" w:cs="Times New Roman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B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、</w:t>
      </w:r>
      <w:r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憎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恨(zèng)   </w:t>
      </w:r>
      <w:r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癖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好(pì)    </w:t>
      </w:r>
      <w:r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稽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首(qǐ)       即物起</w:t>
      </w:r>
      <w:r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兴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(xìng)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Lines="0" w:beforeAutospacing="1" w:after="100" w:afterLines="0" w:afterAutospacing="1" w:line="240" w:lineRule="auto"/>
        <w:ind w:left="0" w:right="0" w:firstLine="315"/>
        <w:jc w:val="left"/>
        <w:textAlignment w:val="auto"/>
        <w:outlineLvl w:val="9"/>
        <w:rPr>
          <w:rFonts w:hint="default" w:ascii="lucida Grande" w:hAnsi="lucida Grande" w:eastAsia="lucida Grande" w:cs="lucida Grande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default" w:ascii="Times New Roman" w:hAnsi="Times New Roman" w:eastAsia="lucida Grande" w:cs="Times New Roman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C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、</w:t>
      </w:r>
      <w:r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朴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刀(pō)     </w:t>
      </w:r>
      <w:r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亘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古(gèn)   拮</w:t>
      </w:r>
      <w:r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据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(jū)       上</w:t>
      </w:r>
      <w:r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蹿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下跳(cuàn)</w:t>
      </w:r>
      <w:r>
        <w:rPr>
          <w:rFonts w:hint="default" w:ascii="Times New Roman" w:hAnsi="Times New Roman" w:eastAsia="lucida Grande" w:cs="Times New Roman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 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Lines="0" w:beforeAutospacing="1" w:after="100" w:afterLines="0" w:afterAutospacing="1" w:line="240" w:lineRule="auto"/>
        <w:ind w:left="0" w:right="0" w:firstLine="315"/>
        <w:jc w:val="left"/>
        <w:textAlignment w:val="auto"/>
        <w:outlineLvl w:val="9"/>
        <w:rPr>
          <w:rFonts w:hint="default" w:ascii="lucida Grande" w:hAnsi="lucida Grande" w:eastAsia="lucida Grande" w:cs="lucida Grande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default" w:ascii="Times New Roman" w:hAnsi="Times New Roman" w:eastAsia="lucida Grande" w:cs="Times New Roman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D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、归</w:t>
      </w:r>
      <w:r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咎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(jiù)     </w:t>
      </w:r>
      <w:r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媲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美(pì)    </w:t>
      </w:r>
      <w:r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棱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角(léng)     五</w:t>
      </w:r>
      <w:r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行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缺土(xíng)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Lines="0" w:beforeAutospacing="1" w:after="100" w:afterLines="0" w:afterAutospacing="1" w:line="240" w:lineRule="auto"/>
        <w:ind w:left="0" w:right="0" w:firstLine="0"/>
        <w:jc w:val="left"/>
        <w:textAlignment w:val="auto"/>
        <w:outlineLvl w:val="9"/>
        <w:rPr>
          <w:rFonts w:hint="default" w:ascii="lucida Grande" w:hAnsi="lucida Grande" w:eastAsia="lucida Grande" w:cs="lucida Grande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default" w:ascii="Times New Roman" w:hAnsi="Times New Roman" w:eastAsia="lucida Grande" w:cs="Times New Roman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2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、下列词语中书写</w:t>
      </w:r>
      <w:r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全部正确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的一项是(     )(2分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)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Lines="0" w:beforeAutospacing="1" w:after="100" w:afterLines="0" w:afterAutospacing="1" w:line="240" w:lineRule="auto"/>
        <w:ind w:left="0" w:right="0" w:firstLine="315"/>
        <w:jc w:val="left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</w:pPr>
      <w:r>
        <w:rPr>
          <w:rFonts w:hint="default" w:ascii="Times New Roman" w:hAnsi="Times New Roman" w:eastAsia="lucida Grande" w:cs="Times New Roman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A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、桑椹  趱行  一抔黄土  兀兀穷年    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Lines="0" w:beforeAutospacing="1" w:after="100" w:afterLines="0" w:afterAutospacing="1" w:line="240" w:lineRule="auto"/>
        <w:ind w:left="0" w:right="0" w:firstLine="315"/>
        <w:jc w:val="left"/>
        <w:textAlignment w:val="auto"/>
        <w:outlineLvl w:val="9"/>
        <w:rPr>
          <w:rFonts w:hint="default" w:ascii="lucida Grande" w:hAnsi="lucida Grande" w:eastAsia="lucida Grande" w:cs="lucida Grande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default" w:ascii="Times New Roman" w:hAnsi="Times New Roman" w:eastAsia="lucida Grande" w:cs="Times New Roman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B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、蜷曲  筹划  躹躬尽瘁  毋庸质疑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Lines="0" w:beforeAutospacing="1" w:after="100" w:afterLines="0" w:afterAutospacing="1" w:line="240" w:lineRule="auto"/>
        <w:ind w:left="0" w:right="0" w:firstLine="315"/>
        <w:jc w:val="left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</w:pPr>
      <w:r>
        <w:rPr>
          <w:rFonts w:hint="default" w:ascii="Times New Roman" w:hAnsi="Times New Roman" w:eastAsia="lucida Grande" w:cs="Times New Roman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C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、褶皱  沉湎  物竟天择  险像迭生    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Lines="0" w:beforeAutospacing="1" w:after="100" w:afterLines="0" w:afterAutospacing="1" w:line="240" w:lineRule="auto"/>
        <w:ind w:left="0" w:right="0" w:firstLine="315"/>
        <w:jc w:val="left"/>
        <w:textAlignment w:val="auto"/>
        <w:outlineLvl w:val="9"/>
        <w:rPr>
          <w:rFonts w:hint="default" w:ascii="lucida Grande" w:hAnsi="lucida Grande" w:eastAsia="lucida Grande" w:cs="lucida Grande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default" w:ascii="Times New Roman" w:hAnsi="Times New Roman" w:eastAsia="lucida Grande" w:cs="Times New Roman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D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、胚胎</w:t>
      </w:r>
      <w:r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  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藉贯  廓然无累  强聒不舍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Lines="0" w:beforeAutospacing="1" w:after="100" w:afterLines="0" w:afterAutospacing="1" w:line="240" w:lineRule="auto"/>
        <w:ind w:left="0" w:right="0" w:firstLine="0"/>
        <w:jc w:val="left"/>
        <w:textAlignment w:val="auto"/>
        <w:outlineLvl w:val="9"/>
        <w:rPr>
          <w:rFonts w:hint="default" w:ascii="lucida Grande" w:hAnsi="lucida Grande" w:eastAsia="lucida Grande" w:cs="lucida Grande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default" w:ascii="Times New Roman" w:hAnsi="Times New Roman" w:eastAsia="lucida Grande" w:cs="Times New Roman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3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、下列各句中加点的</w:t>
      </w:r>
      <w:r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成语使用正确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的一项是(     )(2分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)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Lines="0" w:beforeAutospacing="1" w:after="100" w:afterLines="0" w:afterAutospacing="1" w:line="240" w:lineRule="auto"/>
        <w:ind w:left="0" w:right="0" w:firstLine="315"/>
        <w:jc w:val="left"/>
        <w:textAlignment w:val="auto"/>
        <w:outlineLvl w:val="9"/>
        <w:rPr>
          <w:rFonts w:hint="default" w:ascii="lucida Grande" w:hAnsi="lucida Grande" w:eastAsia="lucida Grande" w:cs="lucida Grande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default" w:ascii="Times New Roman" w:hAnsi="Times New Roman" w:eastAsia="lucida Grande" w:cs="Times New Roman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A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、2010年世界博览会在中国上海市举行，届时，世界各地将有不少人</w:t>
      </w:r>
      <w:r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趋之若鹜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Lines="0" w:beforeAutospacing="1" w:after="100" w:afterLines="0" w:afterAutospacing="1" w:line="240" w:lineRule="auto"/>
        <w:ind w:left="0" w:right="0" w:firstLine="315"/>
        <w:jc w:val="left"/>
        <w:textAlignment w:val="auto"/>
        <w:outlineLvl w:val="9"/>
        <w:rPr>
          <w:rFonts w:hint="default" w:ascii="lucida Grande" w:hAnsi="lucida Grande" w:eastAsia="lucida Grande" w:cs="lucida Grande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default" w:ascii="Times New Roman" w:hAnsi="Times New Roman" w:eastAsia="lucida Grande" w:cs="Times New Roman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B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、这些海归们毕竟文化程度高，修养好，他们组成的团队成员之间，</w:t>
      </w:r>
      <w:r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相敬如宾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Lines="0" w:beforeAutospacing="1" w:after="100" w:afterLines="0" w:afterAutospacing="1" w:line="240" w:lineRule="auto"/>
        <w:ind w:left="0" w:right="0" w:firstLine="315"/>
        <w:jc w:val="left"/>
        <w:textAlignment w:val="auto"/>
        <w:outlineLvl w:val="9"/>
        <w:rPr>
          <w:rFonts w:hint="default" w:ascii="lucida Grande" w:hAnsi="lucida Grande" w:eastAsia="lucida Grande" w:cs="lucida Grande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default" w:ascii="Times New Roman" w:hAnsi="Times New Roman" w:eastAsia="lucida Grande" w:cs="Times New Roman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C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、这些精彩的电视剧播出时，几乎</w:t>
      </w:r>
      <w:r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万人空巷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，人们在家里守着荧屏，街上显得静悄悄的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Lines="0" w:beforeAutospacing="1" w:after="100" w:afterLines="0" w:afterAutospacing="1" w:line="240" w:lineRule="auto"/>
        <w:ind w:left="0" w:right="0" w:firstLine="315"/>
        <w:jc w:val="left"/>
        <w:textAlignment w:val="auto"/>
        <w:outlineLvl w:val="9"/>
        <w:rPr>
          <w:rFonts w:hint="default" w:ascii="lucida Grande" w:hAnsi="lucida Grande" w:eastAsia="lucida Grande" w:cs="lucida Grande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default" w:ascii="Times New Roman" w:hAnsi="Times New Roman" w:eastAsia="lucida Grande" w:cs="Times New Roman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D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、改建后的商业大厦</w:t>
      </w:r>
      <w:r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美轮美奂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，吸引了很多市民的目光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Lines="0" w:beforeAutospacing="1" w:after="100" w:afterLines="0" w:afterAutospacing="1" w:line="240" w:lineRule="auto"/>
        <w:ind w:left="0" w:right="0" w:firstLine="0"/>
        <w:jc w:val="left"/>
        <w:textAlignment w:val="auto"/>
        <w:outlineLvl w:val="9"/>
        <w:rPr>
          <w:rFonts w:hint="default" w:ascii="lucida Grande" w:hAnsi="lucida Grande" w:eastAsia="lucida Grande" w:cs="lucida Grande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default" w:ascii="Times New Roman" w:hAnsi="Times New Roman" w:eastAsia="lucida Grande" w:cs="Times New Roman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4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、下列句子</w:t>
      </w:r>
      <w:r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没有语病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的一项是(     )(2分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)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Lines="0" w:beforeAutospacing="1" w:after="100" w:afterLines="0" w:afterAutospacing="1" w:line="240" w:lineRule="auto"/>
        <w:ind w:left="0" w:right="0" w:firstLine="315"/>
        <w:jc w:val="left"/>
        <w:textAlignment w:val="auto"/>
        <w:outlineLvl w:val="9"/>
        <w:rPr>
          <w:rFonts w:hint="default" w:ascii="lucida Grande" w:hAnsi="lucida Grande" w:eastAsia="lucida Grande" w:cs="lucida Grande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default" w:ascii="Times New Roman" w:hAnsi="Times New Roman" w:eastAsia="lucida Grande" w:cs="Times New Roman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A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、有些家长为自己的孩子购置了多功能电话手表，是一种可以双向通话，能准确定位，并具有防水功能的电子设备。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Lines="0" w:beforeAutospacing="1" w:after="100" w:afterLines="0" w:afterAutospacing="1" w:line="240" w:lineRule="auto"/>
        <w:ind w:left="0" w:right="0" w:firstLine="315"/>
        <w:jc w:val="left"/>
        <w:textAlignment w:val="auto"/>
        <w:outlineLvl w:val="9"/>
        <w:rPr>
          <w:rFonts w:hint="default" w:ascii="lucida Grande" w:hAnsi="lucida Grande" w:eastAsia="lucida Grande" w:cs="lucida Grande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default" w:ascii="Times New Roman" w:hAnsi="Times New Roman" w:eastAsia="lucida Grande" w:cs="Times New Roman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B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、随着人们对非物质文化遗产保护意识的不断增强，使阳新特有剧种——“采茶戏”的传承与发展迎来了难得的历史机遇。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Lines="0" w:beforeAutospacing="1" w:after="100" w:afterLines="0" w:afterAutospacing="1" w:line="240" w:lineRule="auto"/>
        <w:ind w:left="0" w:right="0" w:firstLine="315"/>
        <w:jc w:val="left"/>
        <w:textAlignment w:val="auto"/>
        <w:outlineLvl w:val="9"/>
        <w:rPr>
          <w:rFonts w:hint="default" w:ascii="lucida Grande" w:hAnsi="lucida Grande" w:eastAsia="lucida Grande" w:cs="lucida Grande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default" w:ascii="Times New Roman" w:hAnsi="Times New Roman" w:eastAsia="lucida Grande" w:cs="Times New Roman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C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、最近，来自“一带一路”沿线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20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个国家的在华留学生，评选出中国“新四大发明”：高铁、网购、支付宝和共享单车。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Lines="0" w:beforeAutospacing="1" w:after="100" w:afterLines="0" w:afterAutospacing="1" w:line="240" w:lineRule="auto"/>
        <w:ind w:left="0" w:right="0" w:firstLine="315"/>
        <w:jc w:val="left"/>
        <w:textAlignment w:val="auto"/>
        <w:outlineLvl w:val="9"/>
        <w:rPr>
          <w:rFonts w:hint="default" w:ascii="lucida Grande" w:hAnsi="lucida Grande" w:eastAsia="lucida Grande" w:cs="lucida Grande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default" w:ascii="Times New Roman" w:hAnsi="Times New Roman" w:eastAsia="lucida Grande" w:cs="Times New Roman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D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、傅雷以深厚的学养，真挚的父爱，倾听着万里之外儿子的每一次心跳和儿子前进路上可能出现的困难，传送着自己的惦念。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Lines="0" w:beforeAutospacing="1" w:after="100" w:afterLines="0" w:afterAutospacing="1" w:line="240" w:lineRule="auto"/>
        <w:ind w:left="0" w:right="0" w:firstLine="0"/>
        <w:jc w:val="left"/>
        <w:textAlignment w:val="auto"/>
        <w:outlineLvl w:val="9"/>
        <w:rPr>
          <w:rFonts w:hint="default" w:ascii="lucida Grande" w:hAnsi="lucida Grande" w:eastAsia="lucida Grande" w:cs="lucida Grande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5、依次填入下面一段文字横线处的语句，前后衔接最为恰当的一组是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(   </w:t>
      </w:r>
      <w:r>
        <w:rPr>
          <w:rFonts w:hint="eastAsia" w:ascii="Times New Roman" w:hAnsi="Times New Roman" w:cs="Times New Roman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 xml:space="preserve">   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  )(2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分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)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Lines="0" w:beforeAutospacing="1" w:after="100" w:afterLines="0" w:afterAutospacing="1" w:line="240" w:lineRule="auto"/>
        <w:ind w:left="0" w:right="0" w:firstLine="0"/>
        <w:jc w:val="left"/>
        <w:textAlignment w:val="auto"/>
        <w:outlineLvl w:val="9"/>
        <w:rPr>
          <w:rFonts w:hint="default" w:ascii="lucida Grande" w:hAnsi="lucida Grande" w:eastAsia="lucida Grande" w:cs="lucida Grande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中国人民抗日战争的胜利，充分证明了中国共产党是救亡图存、实现民族复兴的核心力量。今天，我们纪念抗日战争胜利70周年，就是要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1"/>
          <w:szCs w:val="21"/>
          <w:u w:val="single"/>
          <w:shd w:val="clear" w:color="auto" w:fill="FFFFFF"/>
          <w:lang w:val="en-US" w:eastAsia="zh-CN" w:bidi="ar-SA"/>
        </w:rPr>
        <w:t>         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，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1"/>
          <w:szCs w:val="21"/>
          <w:u w:val="single"/>
          <w:shd w:val="clear" w:color="auto" w:fill="FFFFFF"/>
          <w:lang w:val="en-US" w:eastAsia="zh-CN" w:bidi="ar-SA"/>
        </w:rPr>
        <w:t>         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，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1"/>
          <w:szCs w:val="21"/>
          <w:u w:val="single"/>
          <w:shd w:val="clear" w:color="auto" w:fill="FFFFFF"/>
          <w:lang w:val="en-US" w:eastAsia="zh-CN" w:bidi="ar-SA"/>
        </w:rPr>
        <w:t>         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，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1"/>
          <w:szCs w:val="21"/>
          <w:u w:val="single"/>
          <w:shd w:val="clear" w:color="auto" w:fill="FFFFFF"/>
          <w:lang w:val="en-US" w:eastAsia="zh-CN" w:bidi="ar-SA"/>
        </w:rPr>
        <w:t>        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，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1"/>
          <w:szCs w:val="21"/>
          <w:u w:val="single"/>
          <w:shd w:val="clear" w:color="auto" w:fill="FFFFFF"/>
          <w:lang w:val="en-US" w:eastAsia="zh-CN" w:bidi="ar-SA"/>
        </w:rPr>
        <w:t>         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，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1"/>
          <w:szCs w:val="21"/>
          <w:u w:val="single"/>
          <w:shd w:val="clear" w:color="auto" w:fill="FFFFFF"/>
          <w:lang w:val="en-US" w:eastAsia="zh-CN" w:bidi="ar-SA"/>
        </w:rPr>
        <w:t>         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。铭记这段历史，是因为它惨烈悲壮与不屈抗争应当成为中华民族的集体记忆，更是希望从中汲取沉痛的历史教训，获得开创未来的精神力量。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Lines="0" w:beforeAutospacing="1" w:after="100" w:afterLines="0" w:afterAutospacing="1" w:line="240" w:lineRule="auto"/>
        <w:ind w:left="0" w:right="0" w:firstLine="315"/>
        <w:jc w:val="left"/>
        <w:textAlignment w:val="auto"/>
        <w:outlineLvl w:val="9"/>
        <w:rPr>
          <w:rFonts w:hint="default" w:ascii="lucida Grande" w:hAnsi="lucida Grande" w:eastAsia="lucida Grande" w:cs="lucida Grande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①永远铭记参加抗日战争的老战士、抗日将领、爱国人士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Lines="0" w:beforeAutospacing="1" w:after="100" w:afterLines="0" w:afterAutospacing="1" w:line="240" w:lineRule="auto"/>
        <w:ind w:left="0" w:right="0" w:firstLine="315"/>
        <w:jc w:val="left"/>
        <w:textAlignment w:val="auto"/>
        <w:outlineLvl w:val="9"/>
        <w:rPr>
          <w:rFonts w:hint="default" w:ascii="lucida Grande" w:hAnsi="lucida Grande" w:eastAsia="lucida Grande" w:cs="lucida Grande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②永远铭记支援和帮助了中国抗战的外国政府和国际友人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Lines="0" w:beforeAutospacing="1" w:after="100" w:afterLines="0" w:afterAutospacing="1" w:line="240" w:lineRule="auto"/>
        <w:ind w:left="0" w:right="0" w:firstLine="315"/>
        <w:jc w:val="left"/>
        <w:textAlignment w:val="auto"/>
        <w:outlineLvl w:val="9"/>
        <w:rPr>
          <w:rFonts w:hint="default" w:ascii="lucida Grande" w:hAnsi="lucida Grande" w:eastAsia="lucida Grande" w:cs="lucida Grande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③永远铭记惨遣日本侵略者杀戮的死难同胞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Lines="0" w:beforeAutospacing="1" w:after="100" w:afterLines="0" w:afterAutospacing="1" w:line="240" w:lineRule="auto"/>
        <w:ind w:left="0" w:right="0" w:firstLine="315"/>
        <w:jc w:val="left"/>
        <w:textAlignment w:val="auto"/>
        <w:outlineLvl w:val="9"/>
        <w:rPr>
          <w:rFonts w:hint="default" w:ascii="lucida Grande" w:hAnsi="lucida Grande" w:eastAsia="lucida Grande" w:cs="lucida Grande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④永远铭记为抗战胜利建立了功勋的海内外中华儿女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Lines="0" w:beforeAutospacing="1" w:after="100" w:afterLines="0" w:afterAutospacing="1" w:line="240" w:lineRule="auto"/>
        <w:ind w:left="0" w:right="0" w:firstLine="315"/>
        <w:jc w:val="left"/>
        <w:textAlignment w:val="auto"/>
        <w:outlineLvl w:val="9"/>
        <w:rPr>
          <w:rFonts w:hint="default" w:ascii="lucida Grande" w:hAnsi="lucida Grande" w:eastAsia="lucida Grande" w:cs="lucida Grande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⑤永远铭记在抗日战争中英勇战斗、为国捐躯的烈士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Lines="0" w:beforeAutospacing="1" w:after="100" w:afterLines="0" w:afterAutospacing="1" w:line="240" w:lineRule="auto"/>
        <w:ind w:left="0" w:right="0" w:firstLine="315"/>
        <w:jc w:val="left"/>
        <w:textAlignment w:val="auto"/>
        <w:outlineLvl w:val="9"/>
        <w:rPr>
          <w:rFonts w:hint="default" w:ascii="lucida Grande" w:hAnsi="lucida Grande" w:eastAsia="lucida Grande" w:cs="lucida Grande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default" w:ascii="Times New Roman" w:hAnsi="Times New Roman" w:eastAsia="lucida Grande" w:cs="Times New Roman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A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、⑤④③②①      </w:t>
      </w:r>
      <w:r>
        <w:rPr>
          <w:rFonts w:hint="default" w:ascii="Times New Roman" w:hAnsi="Times New Roman" w:eastAsia="lucida Grande" w:cs="Times New Roman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B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、①②④③⑤     </w:t>
      </w:r>
      <w:r>
        <w:rPr>
          <w:rFonts w:hint="default" w:ascii="Times New Roman" w:hAnsi="Times New Roman" w:eastAsia="lucida Grande" w:cs="Times New Roman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C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、③⑤①④②     </w:t>
      </w:r>
      <w:r>
        <w:rPr>
          <w:rFonts w:hint="default" w:ascii="Times New Roman" w:hAnsi="Times New Roman" w:eastAsia="lucida Grande" w:cs="Times New Roman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D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、③④②①⑤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Lines="0" w:beforeAutospacing="1" w:after="100" w:afterLines="0" w:afterAutospacing="1" w:line="240" w:lineRule="auto"/>
        <w:ind w:left="0" w:right="0" w:firstLine="0"/>
        <w:jc w:val="left"/>
        <w:textAlignment w:val="auto"/>
        <w:outlineLvl w:val="9"/>
        <w:rPr>
          <w:rFonts w:hint="default" w:ascii="lucida Grande" w:hAnsi="lucida Grande" w:eastAsia="lucida Grande" w:cs="lucida Grande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6、名著导读（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5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分）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Lines="0" w:beforeAutospacing="1" w:after="100" w:afterLines="0" w:afterAutospacing="1" w:line="240" w:lineRule="auto"/>
        <w:ind w:left="0" w:right="0" w:firstLine="0"/>
        <w:jc w:val="left"/>
        <w:textAlignment w:val="auto"/>
        <w:outlineLvl w:val="9"/>
        <w:rPr>
          <w:rFonts w:hint="default" w:ascii="lucida Grande" w:hAnsi="lucida Grande" w:eastAsia="lucida Grande" w:cs="lucida Grande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阅读名著《三国演义》片断，回答后的问题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Lines="0" w:beforeAutospacing="1" w:after="100" w:afterLines="0" w:afterAutospacing="1" w:line="240" w:lineRule="auto"/>
        <w:ind w:left="0" w:right="0" w:firstLine="0"/>
        <w:jc w:val="left"/>
        <w:textAlignment w:val="auto"/>
        <w:outlineLvl w:val="9"/>
        <w:rPr>
          <w:rFonts w:hint="default" w:ascii="lucida Grande" w:hAnsi="lucida Grande" w:eastAsia="lucida Grande" w:cs="lucida Grande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赤面秉赤心、骑赤兔追内，驰驱时无忘赤帝；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Lines="0" w:beforeAutospacing="1" w:after="100" w:afterLines="0" w:afterAutospacing="1" w:line="240" w:lineRule="auto"/>
        <w:ind w:left="0" w:right="0" w:firstLine="0"/>
        <w:jc w:val="left"/>
        <w:textAlignment w:val="auto"/>
        <w:outlineLvl w:val="9"/>
        <w:rPr>
          <w:rFonts w:hint="default" w:ascii="lucida Grande" w:hAnsi="lucida Grande" w:eastAsia="lucida Grande" w:cs="lucida Grande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青灯观青史、仗青龙偃月，隐微处不愧青天。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Lines="0" w:beforeAutospacing="1" w:after="100" w:afterLines="0" w:afterAutospacing="1" w:line="240" w:lineRule="auto"/>
        <w:ind w:left="0" w:right="0" w:firstLine="0"/>
        <w:jc w:val="left"/>
        <w:textAlignment w:val="auto"/>
        <w:outlineLvl w:val="9"/>
        <w:rPr>
          <w:rFonts w:hint="default" w:ascii="lucida Grande" w:hAnsi="lucida Grande" w:eastAsia="lucida Grande" w:cs="lucida Grande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⑴此联所赞颂的人物是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1"/>
          <w:szCs w:val="21"/>
          <w:u w:val="single"/>
          <w:shd w:val="clear" w:color="auto" w:fill="FFFFFF"/>
          <w:lang w:val="en-US" w:eastAsia="zh-CN" w:bidi="ar-SA"/>
        </w:rPr>
        <w:t>          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。列举与该人物有关的两个故事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1"/>
          <w:szCs w:val="21"/>
          <w:u w:val="single"/>
          <w:shd w:val="clear" w:color="auto" w:fill="FFFFFF"/>
          <w:lang w:val="en-US" w:eastAsia="zh-CN" w:bidi="ar-SA"/>
        </w:rPr>
        <w:t>         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  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1"/>
          <w:szCs w:val="21"/>
          <w:u w:val="single"/>
          <w:shd w:val="clear" w:color="auto" w:fill="FFFFFF"/>
          <w:lang w:val="en-US" w:eastAsia="zh-CN" w:bidi="ar-SA"/>
        </w:rPr>
        <w:t>       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。(每空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1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分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)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Lines="0" w:beforeAutospacing="1" w:after="100" w:afterLines="0" w:afterAutospacing="1" w:line="240" w:lineRule="auto"/>
        <w:ind w:left="0" w:right="0" w:firstLine="0"/>
        <w:jc w:val="left"/>
        <w:textAlignment w:val="auto"/>
        <w:outlineLvl w:val="9"/>
        <w:rPr>
          <w:rFonts w:hint="default" w:ascii="lucida Grande" w:hAnsi="lucida Grande" w:eastAsia="lucida Grande" w:cs="lucida Grande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⑵在小说《红楼梦》中营建大观园的动机是(     )(2分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)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Lines="0" w:beforeAutospacing="1" w:after="100" w:afterLines="0" w:afterAutospacing="1" w:line="240" w:lineRule="auto"/>
        <w:ind w:left="0" w:right="0" w:firstLine="315"/>
        <w:jc w:val="left"/>
        <w:textAlignment w:val="auto"/>
        <w:outlineLvl w:val="9"/>
        <w:rPr>
          <w:rFonts w:hint="default" w:ascii="lucida Grande" w:hAnsi="lucida Grande" w:eastAsia="lucida Grande" w:cs="lucida Grande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A、荣府为贾母祝八十大寿     B、贾府为贾母祝 八十大寿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Lines="0" w:beforeAutospacing="1" w:after="100" w:afterLines="0" w:afterAutospacing="1" w:line="240" w:lineRule="auto"/>
        <w:ind w:left="0" w:right="0" w:firstLine="315"/>
        <w:jc w:val="left"/>
        <w:textAlignment w:val="auto"/>
        <w:outlineLvl w:val="9"/>
        <w:rPr>
          <w:rFonts w:hint="default" w:ascii="lucida Grande" w:hAnsi="lucida Grande" w:eastAsia="lucida Grande" w:cs="lucida Grande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C、贾府为迎接元妃省亲       D、荣府为祝贾政升迁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Lines="0" w:beforeAutospacing="1" w:after="100" w:afterLines="0" w:afterAutospacing="1" w:line="240" w:lineRule="auto"/>
        <w:ind w:left="0" w:right="0" w:firstLine="0"/>
        <w:jc w:val="left"/>
        <w:textAlignment w:val="auto"/>
        <w:outlineLvl w:val="9"/>
        <w:rPr>
          <w:rFonts w:hint="default" w:ascii="lucida Grande" w:hAnsi="lucida Grande" w:eastAsia="lucida Grande" w:cs="lucida Grande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7、综合性学习（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4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分）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Lines="0" w:beforeAutospacing="1" w:after="100" w:afterLines="0" w:afterAutospacing="1" w:line="240" w:lineRule="auto"/>
        <w:ind w:left="0" w:right="0" w:firstLine="315"/>
        <w:jc w:val="left"/>
        <w:textAlignment w:val="auto"/>
        <w:outlineLvl w:val="9"/>
        <w:rPr>
          <w:rFonts w:hint="default" w:ascii="lucida Grande" w:hAnsi="lucida Grande" w:eastAsia="lucida Grande" w:cs="lucida Grande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班级举办了“走进传统节日，走近民俗文化”为主题的对联学习活动，请你参与从下面的句子中选出四句组成两副节日对联，并写出相关的传统节日。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Lines="0" w:beforeAutospacing="1" w:after="100" w:afterLines="0" w:afterAutospacing="1" w:line="240" w:lineRule="auto"/>
        <w:ind w:left="0" w:right="0" w:firstLine="0"/>
        <w:jc w:val="left"/>
        <w:textAlignment w:val="auto"/>
        <w:outlineLvl w:val="9"/>
        <w:rPr>
          <w:rFonts w:hint="default" w:ascii="lucida Grande" w:hAnsi="lucida Grande" w:eastAsia="lucida Grande" w:cs="lucida Grande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元夕玉烛千门乐，话旧他乡曾做客，击鼓催舟吊屈子。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Lines="0" w:beforeAutospacing="1" w:after="100" w:afterLines="0" w:afterAutospacing="1" w:line="240" w:lineRule="auto"/>
        <w:ind w:left="0" w:right="0" w:firstLine="0"/>
        <w:jc w:val="left"/>
        <w:textAlignment w:val="auto"/>
        <w:outlineLvl w:val="9"/>
        <w:rPr>
          <w:rFonts w:hint="default" w:ascii="lucida Grande" w:hAnsi="lucida Grande" w:eastAsia="lucida Grande" w:cs="lucida Grande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登高佳节倍思亲，临江抛粽慰前贤，怀旧垂泪烧纸钱。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Lines="0" w:beforeAutospacing="1" w:after="100" w:afterLines="0" w:afterAutospacing="1" w:line="240" w:lineRule="auto"/>
        <w:ind w:left="0" w:right="0" w:firstLine="315"/>
        <w:jc w:val="left"/>
        <w:textAlignment w:val="auto"/>
        <w:outlineLvl w:val="9"/>
        <w:rPr>
          <w:rFonts w:hint="default" w:ascii="lucida Grande" w:hAnsi="lucida Grande" w:eastAsia="lucida Grande" w:cs="lucida Grande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第一副：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1"/>
          <w:szCs w:val="21"/>
          <w:u w:val="single"/>
          <w:shd w:val="clear" w:color="auto" w:fill="FFFFFF"/>
          <w:lang w:val="en-US" w:eastAsia="zh-CN" w:bidi="ar-SA"/>
        </w:rPr>
        <w:t>                        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  传统节日 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1"/>
          <w:szCs w:val="21"/>
          <w:u w:val="single"/>
          <w:shd w:val="clear" w:color="auto" w:fill="FFFFFF"/>
          <w:lang w:val="en-US" w:eastAsia="zh-CN" w:bidi="ar-SA"/>
        </w:rPr>
        <w:t>                          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 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Lines="0" w:beforeAutospacing="1" w:after="100" w:afterLines="0" w:afterAutospacing="1" w:line="240" w:lineRule="auto"/>
        <w:ind w:left="0" w:right="0" w:firstLine="315"/>
        <w:jc w:val="left"/>
        <w:textAlignment w:val="auto"/>
        <w:outlineLvl w:val="9"/>
        <w:rPr>
          <w:rFonts w:hint="default" w:ascii="lucida Grande" w:hAnsi="lucida Grande" w:eastAsia="lucida Grande" w:cs="lucida Grande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第二副：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1"/>
          <w:szCs w:val="21"/>
          <w:u w:val="single"/>
          <w:shd w:val="clear" w:color="auto" w:fill="FFFFFF"/>
          <w:lang w:val="en-US" w:eastAsia="zh-CN" w:bidi="ar-SA"/>
        </w:rPr>
        <w:t>                        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  传统节日 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1"/>
          <w:szCs w:val="21"/>
          <w:u w:val="single"/>
          <w:shd w:val="clear" w:color="auto" w:fill="FFFFFF"/>
          <w:lang w:val="en-US" w:eastAsia="zh-CN" w:bidi="ar-SA"/>
        </w:rPr>
        <w:t>                         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Lines="0" w:beforeAutospacing="1" w:after="100" w:afterLines="0" w:afterAutospacing="1" w:line="240" w:lineRule="auto"/>
        <w:ind w:left="0" w:right="0" w:firstLine="0"/>
        <w:jc w:val="left"/>
        <w:textAlignment w:val="auto"/>
        <w:outlineLvl w:val="9"/>
        <w:rPr>
          <w:rFonts w:hint="default" w:ascii="lucida Grande" w:hAnsi="lucida Grande" w:eastAsia="lucida Grande" w:cs="lucida Grande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8、默写填写（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8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分）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Lines="0" w:beforeAutospacing="1" w:after="100" w:afterLines="0" w:afterAutospacing="1" w:line="240" w:lineRule="auto"/>
        <w:ind w:left="0" w:right="0" w:firstLine="315"/>
        <w:jc w:val="left"/>
        <w:textAlignment w:val="auto"/>
        <w:outlineLvl w:val="9"/>
        <w:rPr>
          <w:rFonts w:hint="default" w:ascii="lucida Grande" w:hAnsi="lucida Grande" w:eastAsia="lucida Grande" w:cs="lucida Grande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读书，妙不可言。同为一个“愁”字，读李白，读到的是潇洒与不羁，“抽刀断水水更流，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1"/>
          <w:szCs w:val="21"/>
          <w:u w:val="single"/>
          <w:shd w:val="clear" w:color="auto" w:fill="FFFFFF"/>
          <w:lang w:val="en-US" w:eastAsia="zh-CN" w:bidi="ar-SA"/>
        </w:rPr>
        <w:t>         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”；读李清照，读到的是凄婉与哀伤，“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1"/>
          <w:szCs w:val="21"/>
          <w:u w:val="single"/>
          <w:shd w:val="clear" w:color="auto" w:fill="FFFFFF"/>
          <w:lang w:val="en-US" w:eastAsia="zh-CN" w:bidi="ar-SA"/>
        </w:rPr>
        <w:t>         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，载不动许多愁”。读书有境界，读书到一定的程度，就会高屋建瓴，心胸宽阔，“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1"/>
          <w:szCs w:val="21"/>
          <w:u w:val="single"/>
          <w:shd w:val="clear" w:color="auto" w:fill="FFFFFF"/>
          <w:lang w:val="en-US" w:eastAsia="zh-CN" w:bidi="ar-SA"/>
        </w:rPr>
        <w:t>          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，一览众山小”。读书讲方法，既要重视学习，也要注重思考，正如《论语》中所阐述的是“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1"/>
          <w:szCs w:val="21"/>
          <w:u w:val="single"/>
          <w:shd w:val="clear" w:color="auto" w:fill="FFFFFF"/>
          <w:lang w:val="en-US" w:eastAsia="zh-CN" w:bidi="ar-SA"/>
        </w:rPr>
        <w:t>             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，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1"/>
          <w:szCs w:val="21"/>
          <w:u w:val="single"/>
          <w:shd w:val="clear" w:color="auto" w:fill="FFFFFF"/>
          <w:lang w:val="en-US" w:eastAsia="zh-CN" w:bidi="ar-SA"/>
        </w:rPr>
        <w:t>            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”。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Lines="0" w:beforeAutospacing="1" w:after="100" w:afterLines="0" w:afterAutospacing="1" w:line="240" w:lineRule="auto"/>
        <w:ind w:left="0" w:right="0" w:firstLine="315"/>
        <w:jc w:val="left"/>
        <w:textAlignment w:val="auto"/>
        <w:outlineLvl w:val="9"/>
        <w:rPr>
          <w:rFonts w:hint="default" w:ascii="lucida Grande" w:hAnsi="lucida Grande" w:eastAsia="lucida Grande" w:cs="lucida Grande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古人善借动景写景抒情，王安石借“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1"/>
          <w:szCs w:val="21"/>
          <w:u w:val="single"/>
          <w:shd w:val="clear" w:color="auto" w:fill="FFFFFF"/>
          <w:lang w:val="en-US" w:eastAsia="zh-CN" w:bidi="ar-SA"/>
        </w:rPr>
        <w:t>          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”突出了飞来峰的高耸，吴均在《与朱元思书》中“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1"/>
          <w:szCs w:val="21"/>
          <w:u w:val="single"/>
          <w:shd w:val="clear" w:color="auto" w:fill="FFFFFF"/>
          <w:lang w:val="en-US" w:eastAsia="zh-CN" w:bidi="ar-SA"/>
        </w:rPr>
        <w:t>               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，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1"/>
          <w:szCs w:val="21"/>
          <w:u w:val="single"/>
          <w:shd w:val="clear" w:color="auto" w:fill="FFFFFF"/>
          <w:lang w:val="en-US" w:eastAsia="zh-CN" w:bidi="ar-SA"/>
        </w:rPr>
        <w:t>                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”的两句，同样善借动物创造了奇特而优美的境界。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Lines="0" w:beforeAutospacing="1" w:after="100" w:afterLines="0" w:afterAutospacing="1" w:line="240" w:lineRule="auto"/>
        <w:ind w:left="0" w:right="0" w:firstLine="0"/>
        <w:jc w:val="left"/>
        <w:textAlignment w:val="auto"/>
        <w:outlineLvl w:val="9"/>
        <w:rPr>
          <w:rFonts w:hint="default" w:ascii="lucida Grande" w:hAnsi="lucida Grande" w:eastAsia="lucida Grande" w:cs="lucida Grande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default" w:ascii="Times New Roman" w:hAnsi="Times New Roman" w:eastAsia="lucida Grande" w:cs="Times New Roman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 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Lines="0" w:beforeAutospacing="1" w:after="100" w:afterLines="0" w:afterAutospacing="1" w:line="240" w:lineRule="auto"/>
        <w:ind w:left="0" w:right="0" w:firstLine="0"/>
        <w:jc w:val="left"/>
        <w:textAlignment w:val="auto"/>
        <w:outlineLvl w:val="9"/>
        <w:rPr>
          <w:rFonts w:hint="default" w:ascii="lucida Grande" w:hAnsi="lucida Grande" w:eastAsia="lucida Grande" w:cs="lucida Grande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二、古诗文阅读（17分）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Lines="0" w:beforeAutospacing="1" w:after="100" w:afterLines="0" w:afterAutospacing="1" w:line="240" w:lineRule="auto"/>
        <w:ind w:left="0" w:right="0" w:firstLine="0"/>
        <w:jc w:val="left"/>
        <w:textAlignment w:val="auto"/>
        <w:outlineLvl w:val="9"/>
        <w:rPr>
          <w:rFonts w:hint="default" w:ascii="lucida Grande" w:hAnsi="lucida Grande" w:eastAsia="lucida Grande" w:cs="lucida Grande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㈠阅读下面的文言文，完成9—12题（13分）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Lines="0" w:beforeAutospacing="1" w:after="100" w:afterLines="0" w:afterAutospacing="1" w:line="240" w:lineRule="auto"/>
        <w:ind w:left="0" w:right="0" w:firstLine="0"/>
        <w:jc w:val="center"/>
        <w:textAlignment w:val="auto"/>
        <w:outlineLvl w:val="9"/>
        <w:rPr>
          <w:rFonts w:hint="default" w:ascii="lucida Grande" w:hAnsi="lucida Grande" w:eastAsia="lucida Grande" w:cs="lucida Grande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陈禾</w:t>
      </w:r>
    </w:p>
    <w:p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ind w:left="0" w:right="0" w:firstLine="420"/>
        <w:textAlignment w:val="auto"/>
        <w:outlineLvl w:val="9"/>
        <w:rPr>
          <w:rFonts w:hint="default" w:ascii="lucida Grande" w:hAnsi="lucida Grande" w:eastAsia="lucida Grande" w:cs="lucida Grande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陈禾，字秀实，明州鄞县人。举元符三年进士。（时）天下久平，武备宽弛，东南尤甚。禾请增戍</w:t>
      </w:r>
      <w:r>
        <w:rPr>
          <w:rFonts w:hint="default" w:ascii="lucida Grande" w:hAnsi="lucida Grande" w:eastAsia="lucida Grande" w:cs="lucida Grande"/>
          <w:b w:val="0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①、缮城壁，以戒不虞。或指为生事，格②不下。其后盗起，人服其先见。</w:t>
      </w:r>
    </w:p>
    <w:p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ind w:left="0" w:right="0" w:firstLine="420"/>
        <w:textAlignment w:val="auto"/>
        <w:outlineLvl w:val="9"/>
        <w:rPr>
          <w:rFonts w:hint="default" w:ascii="lucida Grande" w:hAnsi="lucida Grande" w:eastAsia="lucida Grande" w:cs="lucida Grande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时童贯权益张，与黄经臣等表里为奸</w:t>
      </w:r>
      <w:r>
        <w:rPr>
          <w:rFonts w:hint="default" w:ascii="lucida Grande" w:hAnsi="lucida Grande" w:eastAsia="lucida Grande" w:cs="lucida Grande"/>
          <w:b w:val="0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③，搢绅④侧目。禾日：“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此国家安危之本也。吾位言责，此而不言，一迁给舍</w:t>
      </w:r>
      <w:r>
        <w:rPr>
          <w:rFonts w:hint="default" w:ascii="lucida Grande" w:hAnsi="lucida Grande" w:eastAsia="lucida Grande" w:cs="lucida Grande"/>
          <w:b w:val="0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⑤，则非其职矣。”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首抗疏</w:t>
      </w:r>
      <w:r>
        <w:rPr>
          <w:rFonts w:hint="default" w:ascii="lucida Grande" w:hAnsi="lucida Grande" w:eastAsia="lucida Grande" w:cs="lucida Grande"/>
          <w:b w:val="0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⑥劾贯。复劾经臣：“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怙宠弄权，夸炫朝列。每云诏令皆出其手，言上将用某人，举某事，已而诏下，悉如其言。夫发号施令，国之重事，黜幽陟明，天子大权，奈何使宦寺</w:t>
      </w:r>
      <w:r>
        <w:rPr>
          <w:rFonts w:hint="default" w:ascii="lucida Grande" w:hAnsi="lucida Grande" w:eastAsia="lucida Grande" w:cs="lucida Grande"/>
          <w:b w:val="0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⑦得与”</w:t>
      </w:r>
    </w:p>
    <w:p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ind w:left="0" w:right="0" w:firstLine="420"/>
        <w:textAlignment w:val="auto"/>
        <w:outlineLvl w:val="9"/>
        <w:rPr>
          <w:rFonts w:hint="default" w:ascii="lucida Grande" w:hAnsi="lucida Grande" w:eastAsia="lucida Grande" w:cs="lucida Grande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论奏未终，上拂衣起。禾引上衣，请毕其说。衣裾落，上曰：</w:t>
      </w:r>
      <w:r>
        <w:rPr>
          <w:rFonts w:hint="default" w:ascii="lucida Grande" w:hAnsi="lucida Grande" w:eastAsia="lucida Grande" w:cs="lucida Grande"/>
          <w:b w:val="0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“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碎朕衣矣。</w:t>
      </w:r>
      <w:r>
        <w:rPr>
          <w:rFonts w:hint="default" w:ascii="lucida Grande" w:hAnsi="lucida Grande" w:eastAsia="lucida Grande" w:cs="lucida Grande"/>
          <w:b w:val="0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”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禾言：</w:t>
      </w:r>
      <w:r>
        <w:rPr>
          <w:rFonts w:hint="default" w:ascii="lucida Grande" w:hAnsi="lucida Grande" w:eastAsia="lucida Grande" w:cs="lucida Grande"/>
          <w:b w:val="0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“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陛下不惜碎衣，臣岂惜碎首以报陛下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color="auto" w:fill="FFFFFF"/>
        </w:rPr>
        <w:t>？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此曹</w:t>
      </w:r>
      <w:r>
        <w:rPr>
          <w:rFonts w:hint="default" w:ascii="lucida Grande" w:hAnsi="lucida Grande" w:eastAsia="lucida Grande" w:cs="lucida Grande"/>
          <w:b w:val="0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⑧今日受富贵之利，陛下他日受危亡之祸。”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言愈切，上变色日：</w:t>
      </w:r>
      <w:r>
        <w:rPr>
          <w:rFonts w:hint="default" w:ascii="lucida Grande" w:hAnsi="lucida Grande" w:eastAsia="lucida Grande" w:cs="lucida Grande"/>
          <w:b w:val="0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“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卿能如此，朕复何忧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color="auto" w:fill="FFFFFF"/>
        </w:rPr>
        <w:t>？</w:t>
      </w:r>
      <w:r>
        <w:rPr>
          <w:rFonts w:hint="default" w:ascii="lucida Grande" w:hAnsi="lucida Grande" w:eastAsia="lucida Grande" w:cs="lucida Grande"/>
          <w:b w:val="0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”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内侍请上易衣，上却之曰：</w:t>
      </w:r>
      <w:r>
        <w:rPr>
          <w:rFonts w:hint="default" w:ascii="lucida Grande" w:hAnsi="lucida Grande" w:eastAsia="lucida Grande" w:cs="lucida Grande"/>
          <w:b w:val="0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“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留以旌直臣。</w:t>
      </w:r>
      <w:r>
        <w:rPr>
          <w:rFonts w:hint="default" w:ascii="lucida Grande" w:hAnsi="lucida Grande" w:eastAsia="lucida Grande" w:cs="lucida Grande"/>
          <w:b w:val="0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”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（节选自《宋史》，有删改）</w:t>
      </w:r>
    </w:p>
    <w:p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ind w:left="0" w:right="0" w:firstLine="0"/>
        <w:textAlignment w:val="auto"/>
        <w:outlineLvl w:val="9"/>
        <w:rPr>
          <w:rFonts w:hint="default" w:ascii="lucida Grande" w:hAnsi="lucida Grande" w:eastAsia="lucida Grande" w:cs="lucida Grande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【注释】</w:t>
      </w:r>
      <w:r>
        <w:rPr>
          <w:rFonts w:hint="default" w:ascii="lucida Grande" w:hAnsi="lucida Grande" w:eastAsia="lucida Grande" w:cs="lucida Grande"/>
          <w:b w:val="0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①增戍：增加防守兵力。②格：搁置。③表里为奸：内外呼应做坏事。④搢绅：同“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缙绅</w:t>
      </w:r>
      <w:r>
        <w:rPr>
          <w:rFonts w:hint="default" w:ascii="lucida Grande" w:hAnsi="lucida Grande" w:eastAsia="lucida Grande" w:cs="lucida Grande"/>
          <w:b w:val="0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”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，士大夫的代称。</w:t>
      </w:r>
      <w:r>
        <w:rPr>
          <w:rFonts w:hint="default" w:ascii="lucida Grande" w:hAnsi="lucida Grande" w:eastAsia="lucida Grande" w:cs="lucida Grande"/>
          <w:b w:val="0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⑤迁给舍：指陈禾将改任给事中的职位。⑥抗疏：上书直言。⑦宦寺：宦官。⑧曹：辈，等。</w:t>
      </w:r>
    </w:p>
    <w:p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ind w:left="0" w:right="0" w:firstLine="0"/>
        <w:textAlignment w:val="auto"/>
        <w:outlineLvl w:val="9"/>
        <w:rPr>
          <w:rFonts w:hint="default" w:ascii="lucida Grande" w:hAnsi="lucida Grande" w:eastAsia="lucida Grande" w:cs="lucida Grande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9、下列各组句子中，加点词语意义相同的一项是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color="auto" w:fill="FFFFFF"/>
        </w:rPr>
        <w:t>(     )(2分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000000"/>
          <w:spacing w:val="0"/>
          <w:sz w:val="24"/>
          <w:szCs w:val="24"/>
          <w:shd w:val="clear" w:color="auto" w:fill="FFFFFF"/>
        </w:rPr>
        <w:t>)</w:t>
      </w:r>
    </w:p>
    <w:p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ind w:left="0" w:right="0" w:firstLine="315"/>
        <w:textAlignment w:val="auto"/>
        <w:outlineLvl w:val="9"/>
        <w:rPr>
          <w:rFonts w:hint="default" w:ascii="lucida Grande" w:hAnsi="lucida Grande" w:eastAsia="lucida Grande" w:cs="lucida Grande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default" w:ascii="lucida Grande" w:hAnsi="lucida Grande" w:eastAsia="lucida Grande" w:cs="lucida Grande"/>
          <w:b w:val="0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A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．武备宽</w:t>
      </w:r>
      <w:r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弛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，东南尤甚</w:t>
      </w:r>
      <w:r>
        <w:rPr>
          <w:rFonts w:hint="default" w:ascii="lucida Grande" w:hAnsi="lucida Grande" w:eastAsia="lucida Grande" w:cs="lucida Grande"/>
          <w:b w:val="0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/</w:t>
      </w:r>
      <w:r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弛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担持刀（《狼》）</w:t>
      </w:r>
    </w:p>
    <w:p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ind w:left="0" w:right="0" w:firstLine="315"/>
        <w:textAlignment w:val="auto"/>
        <w:outlineLvl w:val="9"/>
        <w:rPr>
          <w:rFonts w:hint="default" w:ascii="lucida Grande" w:hAnsi="lucida Grande" w:eastAsia="lucida Grande" w:cs="lucida Grande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default" w:ascii="lucida Grande" w:hAnsi="lucida Grande" w:eastAsia="lucida Grande" w:cs="lucida Grande"/>
          <w:b w:val="0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B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．</w:t>
      </w:r>
      <w:r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或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指为生事</w:t>
      </w:r>
      <w:r>
        <w:rPr>
          <w:rFonts w:hint="default" w:ascii="lucida Grande" w:hAnsi="lucida Grande" w:eastAsia="lucida Grande" w:cs="lucida Grande"/>
          <w:b w:val="0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/</w:t>
      </w:r>
      <w:r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或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以为死，或以为亡（《陈涉世家》）</w:t>
      </w:r>
    </w:p>
    <w:p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ind w:left="0" w:right="0" w:firstLine="315"/>
        <w:textAlignment w:val="auto"/>
        <w:outlineLvl w:val="9"/>
        <w:rPr>
          <w:rFonts w:hint="default" w:ascii="lucida Grande" w:hAnsi="lucida Grande" w:eastAsia="lucida Grande" w:cs="lucida Grande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default" w:ascii="lucida Grande" w:hAnsi="lucida Grande" w:eastAsia="lucida Grande" w:cs="lucida Grande"/>
          <w:b w:val="0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C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．人</w:t>
      </w:r>
      <w:r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服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其先见</w:t>
      </w:r>
      <w:r>
        <w:rPr>
          <w:rFonts w:hint="default" w:ascii="lucida Grande" w:hAnsi="lucida Grande" w:eastAsia="lucida Grande" w:cs="lucida Grande"/>
          <w:b w:val="0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/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朝</w:t>
      </w:r>
      <w:r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服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衣冠（《邹忌讽齐王纳谏》）</w:t>
      </w:r>
    </w:p>
    <w:p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ind w:left="0" w:right="0" w:firstLine="315"/>
        <w:textAlignment w:val="auto"/>
        <w:outlineLvl w:val="9"/>
        <w:rPr>
          <w:rFonts w:hint="default" w:ascii="lucida Grande" w:hAnsi="lucida Grande" w:eastAsia="lucida Grande" w:cs="lucida Grande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default" w:ascii="lucida Grande" w:hAnsi="lucida Grande" w:eastAsia="lucida Grande" w:cs="lucida Grande"/>
          <w:b w:val="0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D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．此国家安危之</w:t>
      </w:r>
      <w:r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本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也</w:t>
      </w:r>
      <w:r>
        <w:rPr>
          <w:rFonts w:hint="default" w:ascii="lucida Grande" w:hAnsi="lucida Grande" w:eastAsia="lucida Grande" w:cs="lucida Grande"/>
          <w:b w:val="0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/</w:t>
      </w:r>
      <w:r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本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在冀州之南，河阳之北（《愚公移山》）</w:t>
      </w:r>
    </w:p>
    <w:p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ind w:left="0" w:right="0" w:firstLine="0"/>
        <w:textAlignment w:val="auto"/>
        <w:outlineLvl w:val="9"/>
        <w:rPr>
          <w:rFonts w:hint="default" w:ascii="lucida Grande" w:hAnsi="lucida Grande" w:eastAsia="lucida Grande" w:cs="lucida Grande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default" w:ascii="lucida Grande" w:hAnsi="lucida Grande" w:eastAsia="lucida Grande" w:cs="lucida Grande"/>
          <w:b w:val="0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1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0、下列选项中加点文言虚词的含义和用法与例句相同的一项是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color="auto" w:fill="FFFFFF"/>
        </w:rPr>
        <w:t>(     )(2分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000000"/>
          <w:spacing w:val="0"/>
          <w:sz w:val="24"/>
          <w:szCs w:val="24"/>
          <w:shd w:val="clear" w:color="auto" w:fill="FFFFFF"/>
        </w:rPr>
        <w:t>)</w:t>
      </w:r>
    </w:p>
    <w:p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ind w:left="0" w:right="0" w:firstLine="315"/>
        <w:textAlignment w:val="auto"/>
        <w:outlineLvl w:val="9"/>
        <w:rPr>
          <w:rFonts w:hint="default" w:ascii="lucida Grande" w:hAnsi="lucida Grande" w:eastAsia="lucida Grande" w:cs="lucida Grande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例句：此曹今日受富贵</w:t>
      </w:r>
      <w:r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之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利</w:t>
      </w:r>
    </w:p>
    <w:p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ind w:left="0" w:right="0" w:firstLine="315"/>
        <w:textAlignment w:val="auto"/>
        <w:outlineLvl w:val="9"/>
        <w:rPr>
          <w:rFonts w:hint="default" w:ascii="lucida Grande" w:hAnsi="lucida Grande" w:eastAsia="lucida Grande" w:cs="lucida Grande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default" w:ascii="lucida Grande" w:hAnsi="lucida Grande" w:eastAsia="lucida Grande" w:cs="lucida Grande"/>
          <w:b w:val="0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A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．渔人甚异</w:t>
      </w:r>
      <w:r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之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（《桃花源记》）</w:t>
      </w:r>
      <w:r>
        <w:rPr>
          <w:rFonts w:hint="default" w:ascii="lucida Grande" w:hAnsi="lucida Grande" w:eastAsia="lucida Grande" w:cs="lucida Grande"/>
          <w:b w:val="0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B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．此则岳阳楼</w:t>
      </w:r>
      <w:r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之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大观也（《岳阳楼记》）</w:t>
      </w:r>
    </w:p>
    <w:p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ind w:left="0" w:right="0" w:firstLine="315"/>
        <w:textAlignment w:val="auto"/>
        <w:outlineLvl w:val="9"/>
        <w:rPr>
          <w:rFonts w:hint="default" w:ascii="lucida Grande" w:hAnsi="lucida Grande" w:eastAsia="lucida Grande" w:cs="lucida Grande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default" w:ascii="lucida Grande" w:hAnsi="lucida Grande" w:eastAsia="lucida Grande" w:cs="lucida Grande"/>
          <w:b w:val="0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C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．宋何罪</w:t>
      </w:r>
      <w:r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之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有（《公输》）</w:t>
      </w:r>
      <w:r>
        <w:rPr>
          <w:rFonts w:hint="default" w:ascii="lucida Grande" w:hAnsi="lucida Grande" w:eastAsia="lucida Grande" w:cs="lucida Grande"/>
          <w:b w:val="0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D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．公将鼓</w:t>
      </w:r>
      <w:r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之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（《曹刿论战》）</w:t>
      </w:r>
    </w:p>
    <w:p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ind w:left="0" w:right="0" w:firstLine="0"/>
        <w:textAlignment w:val="auto"/>
        <w:outlineLvl w:val="9"/>
        <w:rPr>
          <w:rFonts w:hint="default" w:ascii="lucida Grande" w:hAnsi="lucida Grande" w:eastAsia="lucida Grande" w:cs="lucida Grande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default" w:ascii="lucida Grande" w:hAnsi="lucida Grande" w:eastAsia="lucida Grande" w:cs="lucida Grande"/>
          <w:b w:val="0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1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1、用现代汉语翻译文中画横线的句子。（</w:t>
      </w:r>
      <w:r>
        <w:rPr>
          <w:rFonts w:hint="default" w:ascii="lucida Grande" w:hAnsi="lucida Grande" w:eastAsia="lucida Grande" w:cs="lucida Grande"/>
          <w:b w:val="0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6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分，每小题</w:t>
      </w:r>
      <w:r>
        <w:rPr>
          <w:rFonts w:hint="default" w:ascii="lucida Grande" w:hAnsi="lucida Grande" w:eastAsia="lucida Grande" w:cs="lucida Grande"/>
          <w:b w:val="0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3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分）</w:t>
      </w:r>
    </w:p>
    <w:p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ind w:left="0" w:right="0" w:firstLine="105"/>
        <w:textAlignment w:val="auto"/>
        <w:outlineLvl w:val="9"/>
        <w:rPr>
          <w:rFonts w:hint="default" w:ascii="lucida Grande" w:hAnsi="lucida Grande" w:eastAsia="lucida Grande" w:cs="lucida Grande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（</w:t>
      </w:r>
      <w:r>
        <w:rPr>
          <w:rFonts w:hint="default" w:ascii="lucida Grande" w:hAnsi="lucida Grande" w:eastAsia="lucida Grande" w:cs="lucida Grande"/>
          <w:b w:val="0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1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）禾引上衣，请毕其说</w:t>
      </w:r>
    </w:p>
    <w:p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ind w:left="0" w:right="0" w:firstLine="0"/>
        <w:textAlignment w:val="auto"/>
        <w:outlineLvl w:val="9"/>
        <w:rPr>
          <w:rFonts w:hint="default" w:ascii="lucida Grande" w:hAnsi="lucida Grande" w:eastAsia="lucida Grande" w:cs="lucida Grande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default" w:ascii="lucida Grande" w:hAnsi="lucida Grande" w:eastAsia="lucida Grande" w:cs="lucida Grande"/>
          <w:b w:val="0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 </w:t>
      </w:r>
    </w:p>
    <w:p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ind w:left="0" w:right="0" w:firstLine="105"/>
        <w:textAlignment w:val="auto"/>
        <w:outlineLvl w:val="9"/>
        <w:rPr>
          <w:rFonts w:hint="default" w:ascii="lucida Grande" w:hAnsi="lucida Grande" w:eastAsia="lucida Grande" w:cs="lucida Grande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（</w:t>
      </w:r>
      <w:r>
        <w:rPr>
          <w:rFonts w:hint="default" w:ascii="lucida Grande" w:hAnsi="lucida Grande" w:eastAsia="lucida Grande" w:cs="lucida Grande"/>
          <w:b w:val="0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2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）陛下不惜碎衣，臣岂惜碎首以报陛下？</w:t>
      </w:r>
    </w:p>
    <w:p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ind w:left="0" w:right="0" w:firstLine="0"/>
        <w:textAlignment w:val="auto"/>
        <w:outlineLvl w:val="9"/>
        <w:rPr>
          <w:rFonts w:hint="default" w:ascii="lucida Grande" w:hAnsi="lucida Grande" w:eastAsia="lucida Grande" w:cs="lucida Grande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default" w:ascii="lucida Grande" w:hAnsi="lucida Grande" w:eastAsia="lucida Grande" w:cs="lucida Grande"/>
          <w:b w:val="0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 </w:t>
      </w:r>
    </w:p>
    <w:p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ind w:left="0" w:right="0" w:firstLine="0"/>
        <w:textAlignment w:val="auto"/>
        <w:outlineLvl w:val="9"/>
        <w:rPr>
          <w:rFonts w:hint="default" w:ascii="lucida Grande" w:hAnsi="lucida Grande" w:eastAsia="lucida Grande" w:cs="lucida Grande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default" w:ascii="lucida Grande" w:hAnsi="lucida Grande" w:eastAsia="lucida Grande" w:cs="lucida Grande"/>
          <w:b w:val="0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1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2、本文中陈禾有哪些品质值得我们学习？（3分，答对三点得满分）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Lines="0" w:beforeAutospacing="1" w:after="100" w:afterLines="0" w:afterAutospacing="1" w:line="240" w:lineRule="auto"/>
        <w:ind w:left="0" w:right="0" w:firstLine="0"/>
        <w:jc w:val="left"/>
        <w:textAlignment w:val="auto"/>
        <w:outlineLvl w:val="9"/>
        <w:rPr>
          <w:rFonts w:hint="default" w:ascii="lucida Grande" w:hAnsi="lucida Grande" w:eastAsia="lucida Grande" w:cs="lucida Grande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default" w:ascii="Times New Roman" w:hAnsi="Times New Roman" w:eastAsia="lucida Grande" w:cs="Times New Roman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 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Lines="0" w:beforeAutospacing="1" w:after="100" w:afterLines="0" w:afterAutospacing="1" w:line="240" w:lineRule="auto"/>
        <w:ind w:left="0" w:right="0" w:firstLine="0"/>
        <w:jc w:val="left"/>
        <w:textAlignment w:val="auto"/>
        <w:outlineLvl w:val="9"/>
        <w:rPr>
          <w:rFonts w:hint="default" w:ascii="lucida Grande" w:hAnsi="lucida Grande" w:eastAsia="lucida Grande" w:cs="lucida Grande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default" w:ascii="Times New Roman" w:hAnsi="Times New Roman" w:eastAsia="lucida Grande" w:cs="Times New Roman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 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Lines="0" w:beforeAutospacing="1" w:after="100" w:afterLines="0" w:afterAutospacing="1" w:line="240" w:lineRule="auto"/>
        <w:ind w:left="0" w:right="0" w:firstLine="0"/>
        <w:jc w:val="left"/>
        <w:textAlignment w:val="auto"/>
        <w:outlineLvl w:val="9"/>
        <w:rPr>
          <w:rFonts w:hint="default" w:ascii="lucida Grande" w:hAnsi="lucida Grande" w:eastAsia="lucida Grande" w:cs="lucida Grande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㈡阅读下面这首诗，完成（13—14）题 （4分）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Lines="0" w:beforeAutospacing="1" w:after="100" w:afterLines="0" w:afterAutospacing="1" w:line="240" w:lineRule="auto"/>
        <w:ind w:left="0" w:right="0" w:firstLine="0"/>
        <w:jc w:val="center"/>
        <w:textAlignment w:val="auto"/>
        <w:outlineLvl w:val="9"/>
        <w:rPr>
          <w:rFonts w:hint="default" w:ascii="lucida Grande" w:hAnsi="lucida Grande" w:eastAsia="lucida Grande" w:cs="lucida Grande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发临洮将赴北庭留别①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Lines="0" w:beforeAutospacing="1" w:after="100" w:afterLines="0" w:afterAutospacing="1" w:line="240" w:lineRule="auto"/>
        <w:ind w:left="0" w:right="0" w:firstLine="0"/>
        <w:jc w:val="center"/>
        <w:textAlignment w:val="auto"/>
        <w:outlineLvl w:val="9"/>
        <w:rPr>
          <w:rFonts w:hint="default" w:ascii="lucida Grande" w:hAnsi="lucida Grande" w:eastAsia="lucida Grande" w:cs="lucida Grande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岑参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Lines="0" w:beforeAutospacing="1" w:after="100" w:afterLines="0" w:afterAutospacing="1" w:line="240" w:lineRule="auto"/>
        <w:ind w:left="0" w:right="0" w:firstLine="0"/>
        <w:jc w:val="center"/>
        <w:textAlignment w:val="auto"/>
        <w:outlineLvl w:val="9"/>
        <w:rPr>
          <w:rFonts w:hint="default" w:ascii="lucida Grande" w:hAnsi="lucida Grande" w:eastAsia="lucida Grande" w:cs="lucida Grande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闻说轮台路②，连年见雪飞。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Lines="0" w:beforeAutospacing="1" w:after="100" w:afterLines="0" w:afterAutospacing="1" w:line="240" w:lineRule="auto"/>
        <w:ind w:left="0" w:right="0" w:firstLine="0"/>
        <w:jc w:val="center"/>
        <w:textAlignment w:val="auto"/>
        <w:outlineLvl w:val="9"/>
        <w:rPr>
          <w:rFonts w:hint="default" w:ascii="lucida Grande" w:hAnsi="lucida Grande" w:eastAsia="lucida Grande" w:cs="lucida Grande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春风不曾到，汉使亦应稀。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Lines="0" w:beforeAutospacing="1" w:after="100" w:afterLines="0" w:afterAutospacing="1" w:line="240" w:lineRule="auto"/>
        <w:ind w:left="0" w:right="0" w:firstLine="0"/>
        <w:jc w:val="center"/>
        <w:textAlignment w:val="auto"/>
        <w:outlineLvl w:val="9"/>
        <w:rPr>
          <w:rFonts w:hint="default" w:ascii="lucida Grande" w:hAnsi="lucida Grande" w:eastAsia="lucida Grande" w:cs="lucida Grande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白草通疏勒③，青山过武威④。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Lines="0" w:beforeAutospacing="1" w:after="100" w:afterLines="0" w:afterAutospacing="1" w:line="240" w:lineRule="auto"/>
        <w:ind w:left="0" w:right="0" w:firstLine="0"/>
        <w:jc w:val="center"/>
        <w:textAlignment w:val="auto"/>
        <w:outlineLvl w:val="9"/>
        <w:rPr>
          <w:rFonts w:hint="default" w:ascii="lucida Grande" w:hAnsi="lucida Grande" w:eastAsia="lucida Grande" w:cs="lucida Grande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勤王⑤敢道迟，私向梦中归。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Lines="0" w:beforeAutospacing="1" w:after="100" w:afterLines="0" w:afterAutospacing="1" w:line="240" w:lineRule="auto"/>
        <w:ind w:left="0" w:right="0" w:firstLine="0"/>
        <w:jc w:val="left"/>
        <w:textAlignment w:val="auto"/>
        <w:outlineLvl w:val="9"/>
        <w:rPr>
          <w:rFonts w:hint="default" w:ascii="lucida Grande" w:hAnsi="lucida Grande" w:eastAsia="lucida Grande" w:cs="lucida Grande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ascii="微软雅黑" w:hAnsi="微软雅黑" w:eastAsia="微软雅黑" w:cs="微软雅黑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[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注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]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①临洮：在今甘肃临潭西。北庭：唐六都护府之一，治所为庭州（今新疆吉木萨尔北。②轮台：庭州厲县．在今新鲁木齐。③疏勒：在今天的新疆喀什。④武威：唐朝时河西四郡之一，位于甘肃省中部。⑤勤王：尽力于王事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Lines="0" w:beforeAutospacing="1" w:after="100" w:afterLines="0" w:afterAutospacing="1" w:line="240" w:lineRule="auto"/>
        <w:ind w:left="0" w:right="0" w:firstLine="0"/>
        <w:jc w:val="left"/>
        <w:textAlignment w:val="auto"/>
        <w:outlineLvl w:val="9"/>
        <w:rPr>
          <w:rFonts w:hint="default" w:ascii="lucida Grande" w:hAnsi="lucida Grande" w:eastAsia="lucida Grande" w:cs="lucida Grande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13、与《白雪歌送武判官归京》相比，本诗描写塞外景物的角度不一样，本诗是从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1"/>
          <w:szCs w:val="21"/>
          <w:u w:val="single"/>
          <w:shd w:val="clear" w:color="auto" w:fill="FFFFFF"/>
          <w:lang w:val="en-US" w:eastAsia="zh-CN" w:bidi="ar-SA"/>
        </w:rPr>
        <w:t>            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的角度来写的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(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2分）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Lines="0" w:beforeAutospacing="1" w:after="100" w:afterLines="0" w:afterAutospacing="1" w:line="240" w:lineRule="auto"/>
        <w:ind w:left="0" w:right="0" w:firstLine="0"/>
        <w:jc w:val="left"/>
        <w:textAlignment w:val="auto"/>
        <w:outlineLvl w:val="9"/>
        <w:rPr>
          <w:rFonts w:hint="default" w:ascii="lucida Grande" w:hAnsi="lucida Grande" w:eastAsia="lucida Grande" w:cs="lucida Grande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 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Lines="0" w:beforeAutospacing="1" w:after="100" w:afterLines="0" w:afterAutospacing="1" w:line="240" w:lineRule="auto"/>
        <w:ind w:left="0" w:right="0" w:firstLine="0"/>
        <w:jc w:val="left"/>
        <w:textAlignment w:val="auto"/>
        <w:outlineLvl w:val="9"/>
        <w:rPr>
          <w:rFonts w:hint="default" w:ascii="lucida Grande" w:hAnsi="lucida Grande" w:eastAsia="lucida Grande" w:cs="lucida Grande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 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Lines="0" w:beforeAutospacing="1" w:after="100" w:afterLines="0" w:afterAutospacing="1" w:line="240" w:lineRule="auto"/>
        <w:ind w:left="0" w:right="0" w:firstLine="0"/>
        <w:jc w:val="left"/>
        <w:textAlignment w:val="auto"/>
        <w:outlineLvl w:val="9"/>
        <w:rPr>
          <w:rFonts w:hint="default" w:ascii="lucida Grande" w:hAnsi="lucida Grande" w:eastAsia="lucida Grande" w:cs="lucida Grande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14、诗的尾联表达了作者什么样的思想感情？（2分）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Lines="0" w:beforeAutospacing="1" w:after="100" w:afterLines="0" w:afterAutospacing="1" w:line="240" w:lineRule="auto"/>
        <w:ind w:left="0" w:right="0" w:firstLine="0"/>
        <w:jc w:val="left"/>
        <w:textAlignment w:val="auto"/>
        <w:outlineLvl w:val="9"/>
        <w:rPr>
          <w:rFonts w:hint="default" w:ascii="lucida Grande" w:hAnsi="lucida Grande" w:eastAsia="lucida Grande" w:cs="lucida Grande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 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Lines="0" w:beforeAutospacing="1" w:after="100" w:afterLines="0" w:afterAutospacing="1" w:line="240" w:lineRule="auto"/>
        <w:ind w:left="0" w:right="0" w:firstLine="0"/>
        <w:jc w:val="left"/>
        <w:textAlignment w:val="auto"/>
        <w:outlineLvl w:val="9"/>
        <w:rPr>
          <w:rFonts w:hint="default" w:ascii="lucida Grande" w:hAnsi="lucida Grande" w:eastAsia="lucida Grande" w:cs="lucida Grande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 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Lines="0" w:beforeAutospacing="1" w:after="100" w:afterLines="0" w:afterAutospacing="1" w:line="240" w:lineRule="auto"/>
        <w:ind w:left="0" w:right="0" w:firstLine="0"/>
        <w:jc w:val="left"/>
        <w:textAlignment w:val="auto"/>
        <w:outlineLvl w:val="9"/>
        <w:rPr>
          <w:rFonts w:hint="default" w:ascii="lucida Grande" w:hAnsi="lucida Grande" w:eastAsia="lucida Grande" w:cs="lucida Grande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 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Lines="0" w:beforeAutospacing="1" w:after="100" w:afterLines="0" w:afterAutospacing="1" w:line="240" w:lineRule="auto"/>
        <w:ind w:left="0" w:right="0" w:firstLine="0"/>
        <w:jc w:val="left"/>
        <w:textAlignment w:val="auto"/>
        <w:outlineLvl w:val="9"/>
        <w:rPr>
          <w:rFonts w:hint="default" w:ascii="lucida Grande" w:hAnsi="lucida Grande" w:eastAsia="lucida Grande" w:cs="lucida Grande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三、现代文阅读（27分）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Lines="0" w:beforeAutospacing="1" w:after="100" w:afterLines="0" w:afterAutospacing="1" w:line="240" w:lineRule="auto"/>
        <w:ind w:left="0" w:right="0" w:firstLine="0"/>
        <w:jc w:val="left"/>
        <w:textAlignment w:val="auto"/>
        <w:outlineLvl w:val="9"/>
        <w:rPr>
          <w:rFonts w:hint="default" w:ascii="lucida Grande" w:hAnsi="lucida Grande" w:eastAsia="lucida Grande" w:cs="lucida Grande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㈠阅读下列文章，完成（15—19）题 （13分）</w:t>
      </w:r>
    </w:p>
    <w:p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ind w:left="0" w:right="0" w:firstLine="0"/>
        <w:jc w:val="center"/>
        <w:textAlignment w:val="auto"/>
        <w:outlineLvl w:val="9"/>
        <w:rPr>
          <w:rFonts w:hint="default" w:ascii="lucida Grande" w:hAnsi="lucida Grande" w:eastAsia="lucida Grande" w:cs="lucida Grande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强者让不适变得舒适</w:t>
      </w:r>
    </w:p>
    <w:p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ind w:left="0" w:right="0" w:firstLine="0"/>
        <w:jc w:val="center"/>
        <w:textAlignment w:val="auto"/>
        <w:outlineLvl w:val="9"/>
        <w:rPr>
          <w:rFonts w:hint="default" w:ascii="lucida Grande" w:hAnsi="lucida Grande" w:eastAsia="lucida Grande" w:cs="lucida Grande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王石</w:t>
      </w:r>
    </w:p>
    <w:p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ind w:left="0" w:right="0" w:firstLine="420"/>
        <w:textAlignment w:val="auto"/>
        <w:outlineLvl w:val="9"/>
        <w:rPr>
          <w:rFonts w:hint="default" w:ascii="lucida Grande" w:hAnsi="lucida Grande" w:eastAsia="lucida Grande" w:cs="lucida Grande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①这个世界上有两种人，一种人是强者，一种人是弱者。强者给自己找不适，弱者给自己找舒适。有人说过，“同在一个环境中生活，强者与弱者的分界就在于谁能改变它。”想要变得更强，就必须要学会强者的必备技能，那就是让不适变得舒适。</w:t>
      </w:r>
    </w:p>
    <w:p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ind w:left="0" w:right="0" w:firstLine="420"/>
        <w:textAlignment w:val="auto"/>
        <w:outlineLvl w:val="9"/>
        <w:rPr>
          <w:rFonts w:hint="default" w:ascii="lucida Grande" w:hAnsi="lucida Grande" w:eastAsia="lucida Grande" w:cs="lucida Grande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②如果你学会了这种技能，你可以搞定很多事情，例如克服拖延，健身，学习新语言，探索未知领域等等。但是很多人都倾向于回避这种不舒适，毕竟没有一件事情是简单的，都需要付出很多努力，忍受很多痛苦，甚至是让自己遍体鳞伤。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u w:val="single"/>
          <w:shd w:val="clear" w:color="auto" w:fill="FFFFFF"/>
        </w:rPr>
        <w:t>就像狂风中展翅翱翔的雄鹰，就像沙场上驰骋奔腾的骏马，强者永远懂得接受不适，改变不适。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例如，你想要改掉拖延的毛病，你必须要在任务出现的时候给自己设定时间期限，然后立即去做，直到任务完成。但是在做的过程中会有各种各样的干扰，你必须要与之相斗争，其过程必然是痛苦的，这种不适会持续很久，直到有一天你习以为常了，那么你也就不再拖延了。这个过程，就是让不适变得舒适，变得像睡觉前刷牙一样，成为一种习惯。</w:t>
      </w:r>
    </w:p>
    <w:p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ind w:left="0" w:right="0" w:firstLine="420"/>
        <w:textAlignment w:val="auto"/>
        <w:outlineLvl w:val="9"/>
        <w:rPr>
          <w:rFonts w:hint="default" w:ascii="lucida Grande" w:hAnsi="lucida Grande" w:eastAsia="lucida Grande" w:cs="lucida Grande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③我以前一直觉得我们应该让自己舒适一些，但是后来我明白一些不适有时并不是件坏事。事实上，你可以学会享受这种不适，例如，我每天都会做一些力量训练，虽然这点不适不会严重到我讨厌的地步，但是人就是这样的，能逃避的困难，我们总能找到借口。我开始告诉自己，既然锻炼肌肉这点痛苦和不适并不影响什么，我不如坚持下去，看看结果怎么样。于是，我制定了计划表格，让这点不适参与我的生活，形成一种习惯。每当我完成15个引体向上，我会在引体向上那一栏写上15，每个月我都会换新的纸张，并总结上个月的情况。不经意间，几个月时间我已经做了1000个引体向上了。</w:t>
      </w:r>
    </w:p>
    <w:p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ind w:left="0" w:right="0" w:firstLine="420"/>
        <w:textAlignment w:val="auto"/>
        <w:outlineLvl w:val="9"/>
        <w:rPr>
          <w:rFonts w:hint="default" w:ascii="lucida Grande" w:hAnsi="lucida Grande" w:eastAsia="lucida Grande" w:cs="lucida Grande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④用同样的方法，我们可以训练自己早起的习惯，其实每天闹铃一响就起床和再睡几分钟起床效果没有什么区别，但是，前者会有点小不适，后者会更舒适一些。我给自己制定了闹铃一响就起床的计划。只要我能在闹铃响后就立刻爬起来，就在纸上写下+1，如今，我已经坚持超过200+了。</w:t>
      </w:r>
    </w:p>
    <w:p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ind w:left="0" w:right="0" w:firstLine="420"/>
        <w:textAlignment w:val="auto"/>
        <w:outlineLvl w:val="9"/>
        <w:rPr>
          <w:rFonts w:hint="default" w:ascii="lucida Grande" w:hAnsi="lucida Grande" w:eastAsia="lucida Grande" w:cs="lucida Grande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⑤后来，我发现任何只要是有一点不适的事情都是可以训练的，我们可以将一件不适的事情变成一种习惯，然后你会离不开它，觉得这点小痛苦其实是平淡无奇生活中的一种调味料。这件事由不适变得舒适，良好的习惯就是这样养成的。</w:t>
      </w:r>
    </w:p>
    <w:p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ind w:left="0" w:right="0" w:firstLine="0"/>
        <w:textAlignment w:val="auto"/>
        <w:outlineLvl w:val="9"/>
        <w:rPr>
          <w:rFonts w:hint="default" w:ascii="lucida Grande" w:hAnsi="lucida Grande" w:eastAsia="lucida Grande" w:cs="lucida Grande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15、本文的中心论点是什么？（2分）__________________________________________________</w:t>
      </w:r>
    </w:p>
    <w:p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ind w:left="0" w:right="0" w:firstLine="0"/>
        <w:textAlignment w:val="auto"/>
        <w:outlineLvl w:val="9"/>
        <w:rPr>
          <w:rFonts w:hint="default" w:ascii="lucida Grande" w:hAnsi="lucida Grande" w:eastAsia="lucida Grande" w:cs="lucida Grande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 </w:t>
      </w:r>
    </w:p>
    <w:p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ind w:left="0" w:right="0" w:firstLine="0"/>
        <w:textAlignment w:val="auto"/>
        <w:outlineLvl w:val="9"/>
        <w:rPr>
          <w:rFonts w:hint="default" w:ascii="lucida Grande" w:hAnsi="lucida Grande" w:eastAsia="lucida Grande" w:cs="lucida Grande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16、第①段的作用是什么？（2分）__________________________________________________</w:t>
      </w:r>
    </w:p>
    <w:p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ind w:left="0" w:right="0" w:firstLine="0"/>
        <w:textAlignment w:val="auto"/>
        <w:outlineLvl w:val="9"/>
        <w:rPr>
          <w:rFonts w:hint="default" w:ascii="lucida Grande" w:hAnsi="lucida Grande" w:eastAsia="lucida Grande" w:cs="lucida Grande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 </w:t>
      </w:r>
    </w:p>
    <w:p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ind w:left="0" w:right="0" w:firstLine="0"/>
        <w:textAlignment w:val="auto"/>
        <w:outlineLvl w:val="9"/>
        <w:rPr>
          <w:rFonts w:hint="default" w:ascii="lucida Grande" w:hAnsi="lucida Grande" w:eastAsia="lucida Grande" w:cs="lucida Grande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17、文中第②段划线句的论证方法是什么？这样写有什么好处。（3分）</w:t>
      </w:r>
    </w:p>
    <w:p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ind w:left="0" w:right="0" w:firstLine="0"/>
        <w:textAlignment w:val="auto"/>
        <w:outlineLvl w:val="9"/>
        <w:rPr>
          <w:rFonts w:hint="default" w:ascii="lucida Grande" w:hAnsi="lucida Grande" w:eastAsia="lucida Grande" w:cs="lucida Grande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 </w:t>
      </w:r>
    </w:p>
    <w:p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ind w:left="0" w:right="0" w:firstLine="0"/>
        <w:textAlignment w:val="auto"/>
        <w:outlineLvl w:val="9"/>
        <w:rPr>
          <w:rFonts w:hint="default" w:ascii="lucida Grande" w:hAnsi="lucida Grande" w:eastAsia="lucida Grande" w:cs="lucida Grande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u w:val="single"/>
          <w:shd w:val="clear" w:color="auto" w:fill="FFFFFF"/>
        </w:rPr>
        <w:t>                                                                              </w:t>
      </w:r>
    </w:p>
    <w:p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ind w:left="0" w:right="0" w:firstLine="0"/>
        <w:textAlignment w:val="auto"/>
        <w:outlineLvl w:val="9"/>
        <w:rPr>
          <w:rFonts w:hint="default" w:ascii="lucida Grande" w:hAnsi="lucida Grande" w:eastAsia="lucida Grande" w:cs="lucida Grande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 </w:t>
      </w:r>
    </w:p>
    <w:p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ind w:left="0" w:right="0" w:firstLine="0"/>
        <w:textAlignment w:val="auto"/>
        <w:outlineLvl w:val="9"/>
        <w:rPr>
          <w:rFonts w:hint="default" w:ascii="lucida Grande" w:hAnsi="lucida Grande" w:eastAsia="lucida Grande" w:cs="lucida Grande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18、请写出本文的论证思路。（3分）__________________________________________________</w:t>
      </w:r>
    </w:p>
    <w:p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ind w:left="0" w:right="0" w:firstLine="0"/>
        <w:textAlignment w:val="auto"/>
        <w:outlineLvl w:val="9"/>
        <w:rPr>
          <w:rFonts w:hint="default" w:ascii="lucida Grande" w:hAnsi="lucida Grande" w:eastAsia="lucida Grande" w:cs="lucida Grande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 </w:t>
      </w:r>
    </w:p>
    <w:p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ind w:left="0" w:right="0" w:firstLine="0"/>
        <w:textAlignment w:val="auto"/>
        <w:outlineLvl w:val="9"/>
        <w:rPr>
          <w:rFonts w:hint="default" w:ascii="lucida Grande" w:hAnsi="lucida Grande" w:eastAsia="lucida Grande" w:cs="lucida Grande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 </w:t>
      </w:r>
    </w:p>
    <w:p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ind w:left="0" w:right="0" w:firstLine="0"/>
        <w:textAlignment w:val="auto"/>
        <w:outlineLvl w:val="9"/>
        <w:rPr>
          <w:rFonts w:hint="default" w:ascii="lucida Grande" w:hAnsi="lucida Grande" w:eastAsia="lucida Grande" w:cs="lucida Grande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19、生活中的强者有很多，你最敬佩的强者是谁，请举例谈谈你为什么最敬佩他？（3分）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Lines="0" w:beforeAutospacing="1" w:after="100" w:afterLines="0" w:afterAutospacing="1" w:line="240" w:lineRule="auto"/>
        <w:ind w:left="0" w:right="0" w:firstLine="0"/>
        <w:jc w:val="left"/>
        <w:textAlignment w:val="auto"/>
        <w:outlineLvl w:val="9"/>
        <w:rPr>
          <w:rFonts w:hint="default" w:ascii="lucida Grande" w:hAnsi="lucida Grande" w:eastAsia="lucida Grande" w:cs="lucida Grande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 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Lines="0" w:beforeAutospacing="1" w:after="100" w:afterLines="0" w:afterAutospacing="1" w:line="240" w:lineRule="auto"/>
        <w:ind w:left="0" w:right="0" w:firstLine="0"/>
        <w:jc w:val="left"/>
        <w:textAlignment w:val="auto"/>
        <w:outlineLvl w:val="9"/>
        <w:rPr>
          <w:rFonts w:hint="default" w:ascii="lucida Grande" w:hAnsi="lucida Grande" w:eastAsia="lucida Grande" w:cs="lucida Grande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 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Lines="0" w:beforeAutospacing="1" w:after="100" w:afterLines="0" w:afterAutospacing="1" w:line="240" w:lineRule="auto"/>
        <w:ind w:left="0" w:right="0" w:firstLine="0"/>
        <w:jc w:val="left"/>
        <w:textAlignment w:val="auto"/>
        <w:outlineLvl w:val="9"/>
        <w:rPr>
          <w:rFonts w:hint="default" w:ascii="lucida Grande" w:hAnsi="lucida Grande" w:eastAsia="lucida Grande" w:cs="lucida Grande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㈡阅读下列文章，完成（20—23）题（13分）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Lines="0" w:beforeAutospacing="1" w:after="100" w:afterLines="0" w:afterAutospacing="1" w:line="240" w:lineRule="auto"/>
        <w:ind w:left="0" w:right="0" w:firstLine="0"/>
        <w:jc w:val="center"/>
        <w:textAlignment w:val="auto"/>
        <w:outlineLvl w:val="9"/>
        <w:rPr>
          <w:rFonts w:hint="default" w:ascii="lucida Grande" w:hAnsi="lucida Grande" w:eastAsia="lucida Grande" w:cs="lucida Grande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ascii="黑体" w:hAnsi="宋体" w:eastAsia="黑体" w:cs="黑体"/>
          <w:b/>
          <w:i w:val="0"/>
          <w:caps w:val="0"/>
          <w:color w:val="000000"/>
          <w:spacing w:val="0"/>
          <w:kern w:val="0"/>
          <w:sz w:val="23"/>
          <w:szCs w:val="23"/>
          <w:shd w:val="clear" w:color="auto" w:fill="FFFFFF"/>
          <w:lang w:val="en-US" w:eastAsia="zh-CN" w:bidi="ar-SA"/>
        </w:rPr>
        <w:t>母爱的另一种奇迹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Lines="0" w:beforeAutospacing="1" w:after="100" w:afterLines="0" w:afterAutospacing="1" w:line="240" w:lineRule="auto"/>
        <w:ind w:left="0" w:right="0" w:firstLine="420"/>
        <w:jc w:val="left"/>
        <w:textAlignment w:val="auto"/>
        <w:outlineLvl w:val="9"/>
        <w:rPr>
          <w:rFonts w:hint="default" w:ascii="lucida Grande" w:hAnsi="lucida Grande" w:eastAsia="lucida Grande" w:cs="lucida Grande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①小时候，他很怕母亲，因为每次说谎，母亲都能识破。起初的时候，他以为是自己的谎话说得不够好。后来发现，即使编造的谎言再完美，也会被母亲像从米里挑虫子一样挑出。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Lines="0" w:beforeAutospacing="1" w:after="100" w:afterLines="0" w:afterAutospacing="1" w:line="240" w:lineRule="auto"/>
        <w:ind w:left="0" w:right="0" w:firstLine="420"/>
        <w:jc w:val="left"/>
        <w:textAlignment w:val="auto"/>
        <w:outlineLvl w:val="9"/>
        <w:rPr>
          <w:rFonts w:hint="default" w:ascii="lucida Grande" w:hAnsi="lucida Grande" w:eastAsia="lucida Grande" w:cs="lucida Grande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②有时他会想，可能母亲去了解了情况，才会知道自己撒谎。可是有一次，母亲在家里睡觉，他在一旁看书。过了一会儿，见母亲睡得很沉，便偷偷溜到野地里玩儿，估摸着母亲快醒了，才回到家。刚捧起书没一会儿，母亲就睁开了眼睛，把他叫到跟前，问：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“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我睡觉的时候你都干什么了？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”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他极镇定地说一直在看书。母亲的脸一下子沉了下来：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“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又撒谎，说，去哪儿玩了？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”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他当时很惊恐，下意识地退后了几步，说：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“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你是妖怪！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”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Lines="0" w:beforeAutospacing="1" w:after="100" w:afterLines="0" w:afterAutospacing="1" w:line="240" w:lineRule="auto"/>
        <w:ind w:left="0" w:right="0" w:firstLine="420"/>
        <w:jc w:val="left"/>
        <w:textAlignment w:val="auto"/>
        <w:outlineLvl w:val="9"/>
        <w:rPr>
          <w:rFonts w:hint="default" w:ascii="lucida Grande" w:hAnsi="lucida Grande" w:eastAsia="lucida Grande" w:cs="lucida Grande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③母亲一愣，他说：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“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你都睡着了还知道我出去？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”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母亲笑着说：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“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你要是承认自己撒谎，我就告诉你我是怎么知道的。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”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他老老实实地承认了，然后眼巴巴地看着母亲，母亲说：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“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很简单，你每次撒谎的时候，右手的拇指就会压在食指上！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”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他仔细想了一下，似乎自己真有这个毛病，心里挺高兴，看来母亲不是妖怪。不过以后他撒谎的次数就少了，因为在母亲的突然袭击下，他根本控制不了自己右手的动作。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Lines="0" w:beforeAutospacing="1" w:after="100" w:afterLines="0" w:afterAutospacing="1" w:line="240" w:lineRule="auto"/>
        <w:ind w:left="0" w:right="0" w:firstLine="420"/>
        <w:jc w:val="left"/>
        <w:textAlignment w:val="auto"/>
        <w:outlineLvl w:val="9"/>
        <w:rPr>
          <w:rFonts w:hint="default" w:ascii="lucida Grande" w:hAnsi="lucida Grande" w:eastAsia="lucida Grande" w:cs="lucida Grande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④他长大后，在远离母亲的一个城里工作，一直想接母亲过来，可是母亲习惯了原来的生活环境，总也不肯去。他于是给母亲买了台电脑，让母亲在家里上网。有时候，晚上他会和母亲视频聊天。有一次母亲问他和女朋友处得怎么样，什么时候结婚等。他说相处得很好，还年轻，先不急着结婚。忽然他见母亲的脸上又现出当年的神情。母亲说：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“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你还敢跟我撒谎，说说吧，什么时候和女朋友分手的？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”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他忙看向视频窗口，自己只显示上半身，根本看不到手，母亲怎么又知道自己撒谎了？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Lines="0" w:beforeAutospacing="1" w:after="100" w:afterLines="0" w:afterAutospacing="1" w:line="240" w:lineRule="auto"/>
        <w:ind w:left="0" w:right="0" w:firstLine="420"/>
        <w:jc w:val="left"/>
        <w:textAlignment w:val="auto"/>
        <w:outlineLvl w:val="9"/>
        <w:rPr>
          <w:rFonts w:hint="default" w:ascii="lucida Grande" w:hAnsi="lucida Grande" w:eastAsia="lucida Grande" w:cs="lucida Grande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⑤他求母亲告诉自己破绽又出在哪里。母亲还是那句话：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“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你告诉我事情经过，我就告诉你我怎么知道的！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”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终于他得到了答案，母亲说，他一撒谎的时候，右眉总是不经意地跳动几下。他很郁闷，先是右手，后是右眉，看来自己说谎话的时候毛病真不少。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Lines="0" w:beforeAutospacing="1" w:after="100" w:afterLines="0" w:afterAutospacing="1" w:line="240" w:lineRule="auto"/>
        <w:ind w:left="0" w:right="0" w:firstLine="420"/>
        <w:jc w:val="left"/>
        <w:textAlignment w:val="auto"/>
        <w:outlineLvl w:val="9"/>
        <w:rPr>
          <w:rFonts w:hint="default" w:ascii="lucida Grande" w:hAnsi="lucida Grande" w:eastAsia="lucida Grande" w:cs="lucida Grande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⑥从那以后，他有什么事情不想让母亲知道情，就不上网和母亲视频，因为他不想让母亲担心自己。于是就改成打电话。可是，让他惊奇不已的事又发生了。有一次，电话里母亲问他工作是否顺利、是否升职，他告诉母亲升职的事要到年后才能实现，并罗列了一大堆理由。可是母亲说他撒谎，问他是不是升职的事没希望了。他极度不解，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1"/>
          <w:szCs w:val="21"/>
          <w:u w:val="single"/>
          <w:shd w:val="clear" w:color="auto" w:fill="FFFFFF"/>
          <w:lang w:val="en-US" w:eastAsia="zh-CN" w:bidi="ar-SA"/>
        </w:rPr>
        <w:t>以和以往同样的交换条件下，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他得到了答案。原来，他说谎的时候，每句话的第一个字都说得很重，而且会偶尔轻咳两声。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Lines="0" w:beforeAutospacing="1" w:after="100" w:afterLines="0" w:afterAutospacing="1" w:line="240" w:lineRule="auto"/>
        <w:ind w:left="0" w:right="0" w:firstLine="420"/>
        <w:jc w:val="left"/>
        <w:textAlignment w:val="auto"/>
        <w:outlineLvl w:val="9"/>
        <w:rPr>
          <w:rFonts w:hint="default" w:ascii="lucida Grande" w:hAnsi="lucida Grande" w:eastAsia="lucida Grande" w:cs="lucida Grande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⑦他很是惊奇，自己这么多琐碎的特点，母亲竟然能全部掌握！他并没有试着去改变自己说谎时的一些习惯，因为他知道，母亲一定还有其它的方法来鉴别。他很感动，知道只有母亲才会记得自己的所有，多少年也不会忘记。是的，如果有一天，母亲说出连你自己都不清楚的细节，不要奇怪，因为在母亲面前，在母爱面前，任何事都是奇迹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Lines="0" w:beforeAutospacing="1" w:after="100" w:afterLines="0" w:afterAutospacing="1" w:line="240" w:lineRule="auto"/>
        <w:ind w:left="0" w:right="0" w:firstLine="0"/>
        <w:jc w:val="left"/>
        <w:textAlignment w:val="auto"/>
        <w:outlineLvl w:val="9"/>
        <w:rPr>
          <w:rFonts w:hint="default" w:ascii="lucida Grande" w:hAnsi="lucida Grande" w:eastAsia="lucida Grande" w:cs="lucida Grande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20、简要概述本文主要记叙的三件事情。（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3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分）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Lines="0" w:beforeAutospacing="1" w:after="100" w:afterLines="0" w:afterAutospacing="1" w:line="240" w:lineRule="auto"/>
        <w:ind w:left="0" w:right="0" w:firstLine="0"/>
        <w:jc w:val="left"/>
        <w:textAlignment w:val="auto"/>
        <w:outlineLvl w:val="9"/>
        <w:rPr>
          <w:rFonts w:hint="default" w:ascii="lucida Grande" w:hAnsi="lucida Grande" w:eastAsia="lucida Grande" w:cs="lucida Grande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default" w:ascii="Times New Roman" w:hAnsi="Times New Roman" w:eastAsia="lucida Grande" w:cs="Times New Roman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 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Lines="0" w:beforeAutospacing="1" w:after="100" w:afterLines="0" w:afterAutospacing="1" w:line="240" w:lineRule="auto"/>
        <w:ind w:left="0" w:right="0" w:firstLine="0"/>
        <w:jc w:val="left"/>
        <w:textAlignment w:val="auto"/>
        <w:outlineLvl w:val="9"/>
        <w:rPr>
          <w:rFonts w:hint="default" w:ascii="lucida Grande" w:hAnsi="lucida Grande" w:eastAsia="lucida Grande" w:cs="lucida Grande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21、按要求回答问题。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Lines="0" w:beforeAutospacing="1" w:after="100" w:afterLines="0" w:afterAutospacing="1" w:line="240" w:lineRule="auto"/>
        <w:ind w:left="0" w:right="0" w:firstLine="0"/>
        <w:jc w:val="left"/>
        <w:textAlignment w:val="auto"/>
        <w:outlineLvl w:val="9"/>
        <w:rPr>
          <w:rFonts w:hint="default" w:ascii="lucida Grande" w:hAnsi="lucida Grande" w:eastAsia="lucida Grande" w:cs="lucida Grande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⑴本文第③段，母亲指出了他撒谎时的坏习惯，为什么他“心里挺高兴”？（2分）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Lines="0" w:beforeAutospacing="1" w:after="100" w:afterLines="0" w:afterAutospacing="1" w:line="240" w:lineRule="auto"/>
        <w:ind w:left="0" w:right="0" w:firstLine="0"/>
        <w:jc w:val="left"/>
        <w:textAlignment w:val="auto"/>
        <w:outlineLvl w:val="9"/>
        <w:rPr>
          <w:rFonts w:hint="default" w:ascii="lucida Grande" w:hAnsi="lucida Grande" w:eastAsia="lucida Grande" w:cs="lucida Grande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 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Lines="0" w:beforeAutospacing="1" w:after="100" w:afterLines="0" w:afterAutospacing="1" w:line="240" w:lineRule="auto"/>
        <w:ind w:left="0" w:right="0" w:firstLine="0"/>
        <w:jc w:val="left"/>
        <w:textAlignment w:val="auto"/>
        <w:outlineLvl w:val="9"/>
        <w:rPr>
          <w:rFonts w:hint="default" w:ascii="lucida Grande" w:hAnsi="lucida Grande" w:eastAsia="lucida Grande" w:cs="lucida Grande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 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Lines="0" w:beforeAutospacing="1" w:after="100" w:afterLines="0" w:afterAutospacing="1" w:line="240" w:lineRule="auto"/>
        <w:ind w:left="0" w:right="0" w:firstLine="0"/>
        <w:jc w:val="left"/>
        <w:textAlignment w:val="auto"/>
        <w:outlineLvl w:val="9"/>
        <w:rPr>
          <w:rFonts w:hint="default" w:ascii="lucida Grande" w:hAnsi="lucida Grande" w:eastAsia="lucida Grande" w:cs="lucida Grande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⑵结合上下文，说说第⑥段画线句子“在和以往同样的交换条件下”具体指什么内容？（2分）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Lines="0" w:beforeAutospacing="1" w:after="100" w:afterLines="0" w:afterAutospacing="1" w:line="240" w:lineRule="auto"/>
        <w:ind w:left="0" w:right="0" w:firstLine="0"/>
        <w:jc w:val="left"/>
        <w:textAlignment w:val="auto"/>
        <w:outlineLvl w:val="9"/>
        <w:rPr>
          <w:rFonts w:hint="default" w:ascii="lucida Grande" w:hAnsi="lucida Grande" w:eastAsia="lucida Grande" w:cs="lucida Grande"/>
          <w:b w:val="0"/>
          <w:i w:val="0"/>
          <w:caps w:val="0"/>
          <w:color w:val="000000"/>
          <w:spacing w:val="0"/>
          <w:sz w:val="21"/>
          <w:szCs w:val="21"/>
        </w:rPr>
      </w:pP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Lines="0" w:beforeAutospacing="1" w:after="100" w:afterLines="0" w:afterAutospacing="1" w:line="240" w:lineRule="auto"/>
        <w:ind w:left="0" w:right="0" w:firstLine="0"/>
        <w:jc w:val="left"/>
        <w:textAlignment w:val="auto"/>
        <w:outlineLvl w:val="9"/>
        <w:rPr>
          <w:rFonts w:hint="default" w:ascii="lucida Grande" w:hAnsi="lucida Grande" w:eastAsia="lucida Grande" w:cs="lucida Grande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default" w:ascii="Times New Roman" w:hAnsi="Times New Roman" w:eastAsia="lucida Grande" w:cs="Times New Roman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 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Lines="0" w:beforeAutospacing="1" w:after="100" w:afterLines="0" w:afterAutospacing="1" w:line="240" w:lineRule="auto"/>
        <w:ind w:left="0" w:right="0" w:firstLine="0"/>
        <w:jc w:val="left"/>
        <w:textAlignment w:val="auto"/>
        <w:outlineLvl w:val="9"/>
        <w:rPr>
          <w:rFonts w:hint="default" w:ascii="lucida Grande" w:hAnsi="lucida Grande" w:eastAsia="lucida Grande" w:cs="lucida Grande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22、有人认为把文章题目改为“你怎么知道我说谎”更好，你怎么看？请简述理由。（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3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分）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Lines="0" w:beforeAutospacing="1" w:after="100" w:afterLines="0" w:afterAutospacing="1" w:line="240" w:lineRule="auto"/>
        <w:ind w:left="0" w:right="0" w:firstLine="0"/>
        <w:jc w:val="left"/>
        <w:textAlignment w:val="auto"/>
        <w:outlineLvl w:val="9"/>
        <w:rPr>
          <w:rFonts w:hint="default" w:ascii="lucida Grande" w:hAnsi="lucida Grande" w:eastAsia="lucida Grande" w:cs="lucida Grande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default" w:ascii="Times New Roman" w:hAnsi="Times New Roman" w:eastAsia="lucida Grande" w:cs="Times New Roman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 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Lines="0" w:beforeAutospacing="1" w:after="100" w:afterLines="0" w:afterAutospacing="1" w:line="240" w:lineRule="auto"/>
        <w:ind w:left="0" w:right="0" w:firstLine="0"/>
        <w:jc w:val="left"/>
        <w:textAlignment w:val="auto"/>
        <w:outlineLvl w:val="9"/>
        <w:rPr>
          <w:rFonts w:hint="default" w:ascii="lucida Grande" w:hAnsi="lucida Grande" w:eastAsia="lucida Grande" w:cs="lucida Grande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default" w:ascii="Times New Roman" w:hAnsi="Times New Roman" w:eastAsia="lucida Grande" w:cs="Times New Roman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 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Lines="0" w:beforeAutospacing="1" w:after="100" w:afterLines="0" w:afterAutospacing="1" w:line="240" w:lineRule="auto"/>
        <w:ind w:left="0" w:right="0" w:firstLine="0"/>
        <w:jc w:val="left"/>
        <w:textAlignment w:val="auto"/>
        <w:outlineLvl w:val="9"/>
        <w:rPr>
          <w:rFonts w:hint="default" w:ascii="lucida Grande" w:hAnsi="lucida Grande" w:eastAsia="lucida Grande" w:cs="lucida Grande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default" w:ascii="Times New Roman" w:hAnsi="Times New Roman" w:eastAsia="lucida Grande" w:cs="Times New Roman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 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Lines="0" w:beforeAutospacing="1" w:after="100" w:afterLines="0" w:afterAutospacing="1" w:line="240" w:lineRule="auto"/>
        <w:ind w:left="0" w:right="0" w:firstLine="0"/>
        <w:jc w:val="left"/>
        <w:textAlignment w:val="auto"/>
        <w:outlineLvl w:val="9"/>
        <w:rPr>
          <w:rFonts w:hint="default" w:ascii="lucida Grande" w:hAnsi="lucida Grande" w:eastAsia="lucida Grande" w:cs="lucida Grande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23、联系生活实际，谈谈你对文字结尾“如果有一天，母亲说出连你自己都不清楚的细节，不要奇怪，因为在母亲面前，在母爱面前，任何事都是奇迹”的理解。（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3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分）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Lines="0" w:beforeAutospacing="1" w:after="100" w:afterLines="0" w:afterAutospacing="1" w:line="240" w:lineRule="auto"/>
        <w:ind w:left="0" w:right="0" w:firstLine="0"/>
        <w:jc w:val="left"/>
        <w:textAlignment w:val="auto"/>
        <w:outlineLvl w:val="9"/>
        <w:rPr>
          <w:rFonts w:hint="default" w:ascii="lucida Grande" w:hAnsi="lucida Grande" w:eastAsia="lucida Grande" w:cs="lucida Grande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default" w:ascii="Times New Roman" w:hAnsi="Times New Roman" w:eastAsia="lucida Grande" w:cs="Times New Roman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 </w:t>
      </w:r>
      <w:bookmarkStart w:id="0" w:name="_GoBack"/>
      <w:bookmarkEnd w:id="0"/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Lines="0" w:beforeAutospacing="1" w:after="100" w:afterLines="0" w:afterAutospacing="1" w:line="240" w:lineRule="auto"/>
        <w:ind w:left="0" w:right="0" w:firstLine="0"/>
        <w:jc w:val="left"/>
        <w:textAlignment w:val="auto"/>
        <w:outlineLvl w:val="9"/>
        <w:rPr>
          <w:rFonts w:hint="default" w:ascii="lucida Grande" w:hAnsi="lucida Grande" w:eastAsia="lucida Grande" w:cs="lucida Grande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default" w:ascii="Times New Roman" w:hAnsi="Times New Roman" w:eastAsia="lucida Grande" w:cs="Times New Roman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 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Lines="0" w:beforeAutospacing="1" w:after="100" w:afterLines="0" w:afterAutospacing="1" w:line="240" w:lineRule="auto"/>
        <w:ind w:left="0" w:right="0" w:firstLine="0"/>
        <w:jc w:val="left"/>
        <w:textAlignment w:val="auto"/>
        <w:outlineLvl w:val="9"/>
        <w:rPr>
          <w:rFonts w:hint="default" w:ascii="lucida Grande" w:hAnsi="lucida Grande" w:eastAsia="lucida Grande" w:cs="lucida Grande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四、写作（50分）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Lines="0" w:beforeAutospacing="1" w:after="100" w:afterLines="0" w:afterAutospacing="1" w:line="240" w:lineRule="auto"/>
        <w:ind w:left="0" w:right="0" w:firstLine="0"/>
        <w:jc w:val="left"/>
        <w:textAlignment w:val="auto"/>
        <w:outlineLvl w:val="9"/>
        <w:rPr>
          <w:rFonts w:hint="default" w:ascii="lucida Grande" w:hAnsi="lucida Grande" w:eastAsia="lucida Grande" w:cs="lucida Grande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24、“我们今天是桃李芬芳，明天是社会的栋梁。”毕业在即，回首往事，每一段历程，我们在身旁总是有亲人、朋友、老师相随。忘不了他们悉心的呵护，忘不了他们亲切的叮嘱，更忘不也他们期待的眼神……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Lines="0" w:beforeAutospacing="1" w:after="100" w:afterLines="0" w:afterAutospacing="1" w:line="240" w:lineRule="auto"/>
        <w:ind w:left="0" w:right="0" w:firstLine="0"/>
        <w:jc w:val="left"/>
        <w:textAlignment w:val="auto"/>
        <w:outlineLvl w:val="9"/>
        <w:rPr>
          <w:rFonts w:hint="default" w:ascii="lucida Grande" w:hAnsi="lucida Grande" w:eastAsia="lucida Grande" w:cs="lucida Grande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请以“期待的眼神”为题，写一篇文章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Lines="0" w:beforeAutospacing="1" w:after="100" w:afterLines="0" w:afterAutospacing="1" w:line="240" w:lineRule="auto"/>
        <w:ind w:left="0" w:right="0" w:firstLine="0"/>
        <w:jc w:val="left"/>
        <w:textAlignment w:val="auto"/>
        <w:outlineLvl w:val="9"/>
        <w:rPr>
          <w:rFonts w:hint="default" w:ascii="lucida Grande" w:hAnsi="lucida Grande" w:eastAsia="lucida Grande" w:cs="lucida Grande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-SA"/>
        </w:rPr>
        <w:t>要求：①要有真情实感；②自定立意，自选文体（诗歌除外）；③用规范汉字书写，不少于600字；④不得抄袭、套作；⑤不得出现真实的人名、校名和地名。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lucida Grande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5A0C3E"/>
    <w:rsid w:val="4A5A0C3E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99"/>
    <w:pPr>
      <w:spacing w:before="100" w:beforeLines="0" w:beforeAutospacing="1" w:after="100" w:afterLines="0" w:afterAutospacing="1"/>
      <w:ind w:left="0" w:right="0"/>
      <w:jc w:val="left"/>
    </w:pPr>
    <w:rPr>
      <w:kern w:val="0"/>
      <w:sz w:val="24"/>
      <w:szCs w:val="2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2018-08-22T03:07:00Z</dcterms:created>
  <dc:creator>Administrator</dc:creator>
  <cp:lastModifiedBy>Administrator</cp:lastModifiedBy>
  <dcterms:modified xsi:type="dcterms:W3CDTF">2018-08-22T03:08:08Z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