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925060" cy="7268845"/>
            <wp:effectExtent l="0" t="0" r="8890" b="825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53635" cy="7316470"/>
            <wp:effectExtent l="0" t="0" r="18415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34560" cy="7278370"/>
            <wp:effectExtent l="0" t="0" r="8890" b="1778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01235" cy="7316470"/>
            <wp:effectExtent l="0" t="0" r="18415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91710" cy="7316470"/>
            <wp:effectExtent l="0" t="0" r="8890" b="1778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82185" cy="7316470"/>
            <wp:effectExtent l="0" t="0" r="18415" b="1778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footerReference r:id="rId3" w:type="default"/>
      <w:footerReference r:id="rId4" w:type="even"/>
      <w:pgSz w:w="11907" w:h="16840"/>
      <w:pgMar w:top="1134" w:right="1418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="0" w:wrap="around" w:vAnchor="text" w:hAnchor="margin" w:xAlign="center" w:y="1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  <w:r>
      <w:rPr>
        <w:rStyle w:val="7"/>
      </w:rPr>
      <w:fldChar w:fldCharType="begin"/>
    </w:r>
    <w:r>
      <w:rPr>
        <w:rStyle w:val="7"/>
      </w:rPr>
      <w:instrText xml:space="preserve">Page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="0" w:wrap="around" w:vAnchor="text" w:hAnchor="margin" w:xAlign="center" w:y="1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  <w:r>
      <w:rPr>
        <w:rStyle w:val="7"/>
      </w:rPr>
      <w:fldChar w:fldCharType="begin"/>
    </w:r>
    <w:r>
      <w:rPr>
        <w:rStyle w:val="7"/>
      </w:rPr>
      <w:instrText xml:space="preserve">Page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characterSpacingControl w:val="compressPunctuation"/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6A022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6">
    <w:name w:val="Default Paragraph Font"/>
    <w:uiPriority w:val="0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微软中国</Company>
  <Pages>6</Pages>
  <Words>0</Words>
  <Characters>0</Characters>
  <Lines>11</Lines>
  <Paragraphs>0</Paragraphs>
  <TotalTime>9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2018-06-02T13:40:00Z</dcterms:created>
  <dc:creator>微软用户</dc:creator>
  <cp:lastModifiedBy>老倪膏药(招代理)</cp:lastModifiedBy>
  <dcterms:modified xsi:type="dcterms:W3CDTF">2018-08-22T13:02:05Z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