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702935" cy="9204960"/>
            <wp:effectExtent l="0" t="0" r="12065" b="1524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02935" cy="920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34685" cy="8897620"/>
            <wp:effectExtent l="0" t="0" r="18415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4685" cy="8897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60085" cy="8903970"/>
            <wp:effectExtent l="0" t="0" r="12065" b="1143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890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56910" cy="8929370"/>
            <wp:effectExtent l="0" t="0" r="15240" b="50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892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666740" cy="9203690"/>
            <wp:effectExtent l="0" t="0" r="10160" b="1651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6740" cy="9203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544185" cy="8735695"/>
            <wp:effectExtent l="0" t="0" r="18415" b="8255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44185" cy="8735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footerReference r:id="rId4" w:type="even"/>
      <w:pgSz w:w="11907" w:h="16840"/>
      <w:pgMar w:top="1134" w:right="1418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="0" w:wrap="around" w:vAnchor="text" w:hAnchor="margin" w:xAlign="center" w:y="1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  <w:r>
      <w:rPr>
        <w:rStyle w:val="7"/>
      </w:rPr>
      <w:fldChar w:fldCharType="begin"/>
    </w:r>
    <w:r>
      <w:rPr>
        <w:rStyle w:val="7"/>
      </w:rPr>
      <w:instrText xml:space="preserve">Page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="0" w:wrap="around" w:vAnchor="text" w:hAnchor="margin" w:xAlign="center" w:y="1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  <w:r>
      <w:rPr>
        <w:rStyle w:val="7"/>
      </w:rPr>
      <w:fldChar w:fldCharType="begin"/>
    </w:r>
    <w:r>
      <w:rPr>
        <w:rStyle w:val="7"/>
      </w:rPr>
      <w:instrText xml:space="preserve">Page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characterSpacingControl w:val="compressPunctuation"/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B4E5F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6">
    <w:name w:val="Default Paragraph Font"/>
    <w:uiPriority w:val="0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character" w:styleId="7">
    <w:name w:val="page number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微软中国</Company>
  <Pages>6</Pages>
  <Words>0</Words>
  <Characters>0</Characters>
  <Lines>7</Lines>
  <Paragraphs>0</Paragraphs>
  <TotalTime>16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2018-06-02T14:04:00Z</dcterms:created>
  <dc:creator>微软用户</dc:creator>
  <cp:lastModifiedBy>Administrator</cp:lastModifiedBy>
  <dcterms:modified xsi:type="dcterms:W3CDTF">2018-09-26T02:04:19Z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