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  <w:pict>
          <v:shape id="_x0000_s1025" o:spid="_x0000_s1025" o:spt="75" type="#_x0000_t75" style="position:absolute;left:0pt;margin-left:996pt;margin-top:961pt;height:36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  <w:t>南通市启秀中学2018-2019学年第一学期单元练习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初一语文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试卷满分：150分 考试时间：150分钟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基础知识（25分）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根据拼音写出相应的汉字。（4分）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lì lín     fēn qí     liáo liàng     zhù xù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下列加点的成语使用恰当的一项是（ 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这个老人血气方刚，和蔼可亲，没几天我们便和他成了忘年交。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船工小心翼翼地撑着筏子，这种认真的态度是值得表扬的。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小明无论在什么场合说话都咬文嚼字，这种认真的添堵是值得表扬的。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在学习遇到困难时，我们要虚张声势，让大家树立起信心来。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下面一段话中有两个病句，请找出并修改。（4分）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今年全国将有10个省、市、自治区试点在音乐课程中增加京剧内容。②江苏是试点省份之一，在沿江8市20所中小学试点开办京剧课。③除此以外，江苏还鼓励各地区把地方戏种引入教学。④这有利于激发学生学习民族文化。</w:t>
      </w:r>
      <w:r>
        <w:rPr>
          <w:rFonts w:hint="eastAsia" w:ascii="宋体" w:hAnsi="宋体" w:eastAsia="宋体" w:cs="宋体"/>
          <w:lang w:val="en-US" w:eastAsia="zh-CN"/>
        </w:rPr>
        <w:br w:type="textWrapping"/>
      </w: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     </w:t>
      </w:r>
      <w:r>
        <w:rPr>
          <w:rFonts w:hint="eastAsia" w:ascii="宋体" w:hAnsi="宋体" w:eastAsia="宋体" w:cs="宋体"/>
          <w:lang w:val="en-US" w:eastAsia="zh-CN"/>
        </w:rPr>
        <w:t>句，修改意见：</w:t>
      </w:r>
      <w:r>
        <w:rPr>
          <w:rFonts w:hint="eastAsia" w:ascii="宋体" w:hAnsi="宋体" w:eastAsia="宋体" w:cs="宋体"/>
          <w:u w:val="single"/>
          <w:lang w:val="en-US" w:eastAsia="zh-CN"/>
        </w:rPr>
        <w:t> 　　　　　　　　　                        　　  　</w:t>
      </w:r>
      <w:r>
        <w:rPr>
          <w:rFonts w:hint="eastAsia" w:ascii="宋体" w:hAnsi="宋体" w:eastAsia="宋体" w:cs="宋体"/>
          <w:u w:val="single"/>
          <w:lang w:val="en-US" w:eastAsia="zh-CN"/>
        </w:rPr>
        <w:br w:type="textWrapping"/>
      </w: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eastAsia="宋体" w:cs="宋体"/>
          <w:u w:val="single"/>
          <w:lang w:val="en-US" w:eastAsia="zh-CN"/>
        </w:rPr>
        <w:t>     </w:t>
      </w:r>
      <w:r>
        <w:rPr>
          <w:rFonts w:hint="eastAsia" w:ascii="宋体" w:hAnsi="宋体" w:eastAsia="宋体" w:cs="宋体"/>
          <w:lang w:val="en-US" w:eastAsia="zh-CN"/>
        </w:rPr>
        <w:t>句，修改意见：</w:t>
      </w:r>
      <w:r>
        <w:rPr>
          <w:rFonts w:hint="eastAsia" w:ascii="宋体" w:hAnsi="宋体" w:eastAsia="宋体" w:cs="宋体"/>
          <w:u w:val="single"/>
          <w:lang w:val="en-US" w:eastAsia="zh-CN"/>
        </w:rPr>
        <w:t> 　　　　　　　　　                             　　</w:t>
      </w:r>
      <w:r>
        <w:rPr>
          <w:rFonts w:hint="eastAsia" w:ascii="宋体" w:hAnsi="宋体" w:eastAsia="宋体" w:cs="宋体"/>
          <w:lang w:val="en-US" w:eastAsia="zh-CN"/>
        </w:rPr>
        <w:t> 　　　　　　　　　　　　　　　　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名著阅读。（6分）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（1）《朝花夕拾》是鲁迅先生的一部回忆性散文集，原题为：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（2）《阿长与山海经》一文中“我”对长妈妈“特别的敬意”是因何而生？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　　　　　                         　　　　　　　　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根据课文内容填空。（8分）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 w:ascii="宋体" w:hAnsi="宋体" w:eastAsia="宋体" w:cs="宋体"/>
          <w:u w:val="none"/>
          <w:lang w:val="en-US" w:eastAsia="zh-CN"/>
        </w:rPr>
        <w:t>，若出其里。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 w:ascii="宋体" w:hAnsi="宋体" w:eastAsia="宋体" w:cs="宋体"/>
          <w:u w:val="none"/>
          <w:lang w:val="en-US" w:eastAsia="zh-CN"/>
        </w:rPr>
        <w:t>，小桥流水人家。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我寄愁心与明月，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 w:ascii="宋体" w:hAnsi="宋体" w:eastAsia="宋体" w:cs="宋体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/>
          <w:lang w:val="en-US" w:eastAsia="zh-CN"/>
        </w:rPr>
        <w:t>”，不错的，像母亲的手抚摸着你。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《次北固山下》中“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 w:ascii="宋体" w:hAnsi="宋体" w:eastAsia="宋体" w:cs="宋体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/>
          <w:lang w:val="en-US" w:eastAsia="zh-CN"/>
        </w:rPr>
        <w:t>”描写了时序交替中的景物，富有哲理。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《天净沙 秋思》中“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 w:ascii="宋体" w:hAnsi="宋体" w:eastAsia="宋体" w:cs="宋体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　</w:t>
      </w:r>
      <w:r>
        <w:rPr>
          <w:rFonts w:hint="eastAsia"/>
          <w:lang w:val="en-US" w:eastAsia="zh-CN"/>
        </w:rPr>
        <w:t>”情景交融，写尽了游子漂泊的羁旅之苦。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阅读理解（60分）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阅读下面的诗歌，回答问题。（6分）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春暮西园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高启</w:t>
      </w:r>
      <w:r>
        <w:rPr>
          <w:rFonts w:hint="eastAsia"/>
          <w:lang w:val="en-US" w:eastAsia="zh-CN"/>
        </w:rPr>
        <w:br w:type="textWrapping"/>
      </w:r>
      <w:r>
        <w:rPr>
          <w:rFonts w:hint="eastAsia" w:ascii="楷体" w:hAnsi="楷体" w:eastAsia="楷体" w:cs="楷体"/>
          <w:lang w:val="en-US" w:eastAsia="zh-CN"/>
        </w:rPr>
        <w:t>绿池芳草满晴波，春色都从雨里过。</w:t>
      </w:r>
      <w:r>
        <w:rPr>
          <w:rFonts w:hint="eastAsia" w:ascii="楷体" w:hAnsi="楷体" w:eastAsia="楷体" w:cs="楷体"/>
          <w:lang w:val="en-US" w:eastAsia="zh-CN"/>
        </w:rPr>
        <w:br w:type="textWrapping"/>
      </w:r>
      <w:r>
        <w:rPr>
          <w:rFonts w:hint="eastAsia" w:ascii="楷体" w:hAnsi="楷体" w:eastAsia="楷体" w:cs="楷体"/>
          <w:lang w:val="en-US" w:eastAsia="zh-CN"/>
        </w:rPr>
        <w:t>知是人家花落尽，菜畦今日蝶来多。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说收“绿池芳草满晴波”中“满”字的妙处。（2分）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　　　　　                         　　　　　　　　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“知是人家花落尽，菜畦今日蝶来多”运用了什么修辞手法，有何作用？（4分）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　　　　　                         　　　　　　　　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阅读下面的文言文，回答问题。（20分）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    【甲】管宁、华歆共园中锄菜。见地有片金，管挥锄与瓦石不异，华捉而掷去之。又尝同席</w:t>
      </w:r>
      <w:r>
        <w:rPr>
          <w:rFonts w:hint="eastAsia" w:ascii="楷体" w:hAnsi="楷体" w:eastAsia="楷体" w:cs="楷体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lang w:val="en-US" w:eastAsia="zh-CN"/>
        </w:rPr>
        <w:t>读书，有乘轩冕</w:t>
      </w:r>
      <w:r>
        <w:rPr>
          <w:rFonts w:hint="eastAsia" w:ascii="楷体" w:hAnsi="楷体" w:eastAsia="楷体" w:cs="楷体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lang w:val="en-US" w:eastAsia="zh-CN"/>
        </w:rPr>
        <w:t>过门者，宁读书如故，歆废书出观。宁割席分坐，曰：“子非吾友也。”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【注释】</w:t>
      </w:r>
      <w:r>
        <w:rPr>
          <w:rFonts w:hint="eastAsia" w:ascii="仿宋" w:hAnsi="仿宋" w:eastAsia="仿宋" w:cs="仿宋"/>
          <w:lang w:val="en-US" w:eastAsia="zh-CN"/>
        </w:rPr>
        <w:t>①席：坐具，坐垫。古代人常铺席于地，坐在席子上面。②轩冕：指古代士大夫所乘的华贵车辆。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    【乙】陈太丘与友期行，期日中。过中不至，太丘舍去，去后乃至。元方时年七岁，门外戏。客问元方：“尊君在不？”答曰：“待君久不至，已去。”友人便怒曰：“非人哉！与人期行，相委而去。”元方曰：“君与家君期日中。日中不至，则是无信；对子骂父，则是无礼。”友人惭，下车引之，元方入门不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划分句子停顿。（划两次，2分）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管挥锄与瓦石不异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解释句中加点的字。（4分）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（1）管宁、华歆</w:t>
      </w:r>
      <w:r>
        <w:rPr>
          <w:rFonts w:hint="eastAsia"/>
          <w:em w:val="dot"/>
          <w:lang w:val="en-US" w:eastAsia="zh-CN"/>
        </w:rPr>
        <w:t>共</w:t>
      </w:r>
      <w:r>
        <w:rPr>
          <w:rFonts w:hint="eastAsia"/>
          <w:lang w:val="en-US" w:eastAsia="zh-CN"/>
        </w:rPr>
        <w:t>园中锄菜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（2）又</w:t>
      </w:r>
      <w:r>
        <w:rPr>
          <w:rFonts w:hint="eastAsia"/>
          <w:em w:val="dot"/>
          <w:lang w:val="en-US" w:eastAsia="zh-CN"/>
        </w:rPr>
        <w:t>尝</w:t>
      </w:r>
      <w:r>
        <w:rPr>
          <w:rFonts w:hint="eastAsia"/>
          <w:lang w:val="en-US" w:eastAsia="zh-CN"/>
        </w:rPr>
        <w:t>同席读书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（3）相</w:t>
      </w:r>
      <w:r>
        <w:rPr>
          <w:rFonts w:hint="eastAsia"/>
          <w:em w:val="dot"/>
          <w:lang w:val="en-US" w:eastAsia="zh-CN"/>
        </w:rPr>
        <w:t>委</w:t>
      </w:r>
      <w:r>
        <w:rPr>
          <w:rFonts w:hint="eastAsia"/>
          <w:lang w:val="en-US" w:eastAsia="zh-CN"/>
        </w:rPr>
        <w:t>而去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（4）元方入门不</w:t>
      </w:r>
      <w:r>
        <w:rPr>
          <w:rFonts w:hint="eastAsia"/>
          <w:em w:val="dot"/>
          <w:lang w:val="en-US" w:eastAsia="zh-CN"/>
        </w:rPr>
        <w:t>顾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10、将下列句子翻译成现代汉语。（6分）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（1）宁读书如故，歆废书出观。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太丘舍去，去后乃至。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11、甲文写了哪两件事？请简要概括。（4分）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假如你身边有华歆、元方那样的同学，你会和哪一个交朋友？为什么？（4分）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阅读下面的文章，回答问题。（18分）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从春天出发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丁立梅 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风，暖起来了，云，轻起来了。雨也变得轻盈，像温柔的手指，抚到哪里，哪里就绿了。草色遥看近却无的，奇妙就在这里。你追着一片绿色去，那些毛绒绒约绿，多像雏鸡身上的毛啊。可是，等你到了近前，突然发现，它不见了。你一抬眼，却又看见它在远处绿着，一堆儿一堆儿约，冲你挤眉弄眼。春天的绿，原是个调皮的小伙伴，在跟你捉迷藏呢，而你知道，春天，真的来了。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②那么，我们出发吧，从春天出发。 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③先去</w:t>
      </w:r>
      <w:r>
        <w:rPr>
          <w:rFonts w:hint="eastAsia" w:ascii="楷体" w:hAnsi="楷体" w:eastAsia="楷体" w:cs="楷体"/>
          <w:em w:val="dot"/>
        </w:rPr>
        <w:t>问侯</w:t>
      </w:r>
      <w:r>
        <w:rPr>
          <w:rFonts w:hint="eastAsia" w:ascii="楷体" w:hAnsi="楷体" w:eastAsia="楷体" w:cs="楷体"/>
        </w:rPr>
        <w:t>一下河边的柳。 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碧玉妆成一树高，万条垂下绿丝绦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 ，真的是这样啊，你须微仰了头，看它们在春风里舞蹁跹，</w:t>
      </w:r>
      <w:r>
        <w:rPr>
          <w:rFonts w:hint="eastAsia" w:ascii="楷体" w:hAnsi="楷体" w:eastAsia="楷体" w:cs="楷体"/>
          <w:u w:val="single"/>
        </w:rPr>
        <w:t>毫无疑问，柳是春天最美的使者，它一抬胳膊，燕子飞来了，它一扭腰肢，光秃秃的枝条上，就爬满翠色的希望。</w:t>
      </w:r>
      <w:r>
        <w:rPr>
          <w:rFonts w:hint="eastAsia" w:ascii="楷体" w:hAnsi="楷体" w:eastAsia="楷体" w:cs="楷体"/>
        </w:rPr>
        <w:t>采下一枝柳吧，装进我们的行囊，在春天，我们学会收藏希望。 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④去问候一些花儿。桃花、梨花、菜花，它们偷了春天的颜料，把自己装扮得鲜艳明媚。粉红，莹白，鹅黄，晃花人们的眼。河边的小野花们，也不让春天，它们在春风里，争相张开了笑脸，星星点点。</w:t>
      </w:r>
      <w:r>
        <w:rPr>
          <w:rFonts w:hint="eastAsia" w:ascii="楷体" w:hAnsi="楷体" w:eastAsia="楷体" w:cs="楷体"/>
          <w:b w:val="0"/>
          <w:bCs w:val="0"/>
          <w:u w:val="single"/>
        </w:rPr>
        <w:t>它们没有桃花的艳，没有梨花的白，没有菜花的恢宏，可是，它们也一样开出生命的美丽。</w:t>
      </w:r>
      <w:r>
        <w:rPr>
          <w:rFonts w:hint="eastAsia" w:ascii="楷体" w:hAnsi="楷体" w:eastAsia="楷体" w:cs="楷体"/>
        </w:rPr>
        <w:t>万紫千红总是春呢，它们一样是春</w:t>
      </w:r>
      <w:r>
        <w:rPr>
          <w:rFonts w:hint="eastAsia" w:ascii="楷体" w:hAnsi="楷体" w:eastAsia="楷体" w:cs="楷体"/>
          <w:lang w:val="en-US" w:eastAsia="zh-CN"/>
        </w:rPr>
        <w:t>天</w:t>
      </w:r>
      <w:r>
        <w:rPr>
          <w:rFonts w:hint="eastAsia" w:ascii="楷体" w:hAnsi="楷体" w:eastAsia="楷体" w:cs="楷体"/>
        </w:rPr>
        <w:t>的主人。摘下一朵小野花吧，装进我们的行囊，在春天，我们学会收藏美丽。 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⑤去问候一些小生灵。蜜蜂、蝴蝶、蟋蟀、蚂蚱</w:t>
      </w:r>
      <w:r>
        <w:rPr>
          <w:rFonts w:hint="default" w:ascii="Arial" w:hAnsi="Arial" w:eastAsia="楷体" w:cs="Arial"/>
        </w:rPr>
        <w:t>……</w:t>
      </w:r>
      <w:r>
        <w:rPr>
          <w:rFonts w:hint="eastAsia" w:ascii="楷体" w:hAnsi="楷体" w:eastAsia="楷体" w:cs="楷体"/>
        </w:rPr>
        <w:t>一个冬天过去了，它们过得好吗？侧耳倾听，我们会听到它们拨动泥土的声音，它们就要出来了，带着它们的歌声。那好，就让我们静静坐一会吧，坐在小河边，坐在山坡旁，或者，就坐在一棵树下，等待着那些歌声响起，那些来自大自然的声音，美妙，纯洁，是天籁之音。用心记下那些旋律吧、放进我们的行囊，在春天，我们学会收藏歌声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⑥去问候飘荡的春风。 </w:t>
      </w:r>
      <w:r>
        <w:rPr>
          <w:rFonts w:hint="eastAsia" w:ascii="楷体" w:hAnsi="楷体" w:eastAsia="楷体" w:cs="楷体"/>
          <w:lang w:eastAsia="zh-CN"/>
        </w:rPr>
        <w:t>“</w:t>
      </w:r>
      <w:r>
        <w:rPr>
          <w:rFonts w:hint="eastAsia" w:ascii="楷体" w:hAnsi="楷体" w:eastAsia="楷体" w:cs="楷体"/>
        </w:rPr>
        <w:t>惟</w:t>
      </w:r>
      <w:r>
        <w:rPr>
          <w:rFonts w:hint="eastAsia" w:ascii="楷体" w:hAnsi="楷体" w:eastAsia="楷体" w:cs="楷体"/>
          <w:lang w:val="en-US" w:eastAsia="zh-CN"/>
        </w:rPr>
        <w:t>有</w:t>
      </w:r>
      <w:r>
        <w:rPr>
          <w:rFonts w:hint="eastAsia" w:ascii="楷体" w:hAnsi="楷体" w:eastAsia="楷体" w:cs="楷体"/>
        </w:rPr>
        <w:t>春风最相惜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殷勤更向手中吹 </w:t>
      </w:r>
      <w:r>
        <w:rPr>
          <w:rFonts w:hint="eastAsia" w:ascii="楷体" w:hAnsi="楷体" w:eastAsia="楷体" w:cs="楷体"/>
          <w:lang w:eastAsia="zh-CN"/>
        </w:rPr>
        <w:t>”</w:t>
      </w:r>
      <w:r>
        <w:rPr>
          <w:rFonts w:hint="eastAsia" w:ascii="楷体" w:hAnsi="楷体" w:eastAsia="楷体" w:cs="楷体"/>
        </w:rPr>
        <w:t>，其实，它何止是吹在手中？它是吹在心里面。于是，草绿了，花开了，人的脸上，荡起微笑。严冬终于过去了，所有的生命，在春风里欣欣向荣。请与春风相握吧，在春天，我们学会感恩与珍惜。 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⑦去问候一些种子。葵花，玉米，棉花</w:t>
      </w:r>
      <w:r>
        <w:rPr>
          <w:rFonts w:hint="default" w:ascii="Arial" w:hAnsi="Arial" w:eastAsia="楷体" w:cs="Arial"/>
        </w:rPr>
        <w:t>……</w:t>
      </w:r>
      <w:r>
        <w:rPr>
          <w:rFonts w:hint="eastAsia" w:ascii="楷体" w:hAnsi="楷体" w:eastAsia="楷体" w:cs="楷体"/>
        </w:rPr>
        <w:t>那些香香的种子，它们的身体里，积蓄着阳光和梦想。泥土的怀抱，已变得湿润柔软，它们迫不及待地扑进泥土里，那里，很快会生长出一片葳蕤（</w:t>
      </w:r>
      <w:r>
        <w:rPr>
          <w:rFonts w:hint="eastAsia" w:ascii="楷体" w:hAnsi="楷体" w:eastAsia="楷体" w:cs="楷体"/>
          <w:lang w:val="en-US" w:eastAsia="zh-CN"/>
        </w:rPr>
        <w:t>wěi  ruǐ</w:t>
      </w:r>
      <w:r>
        <w:rPr>
          <w:rFonts w:hint="eastAsia" w:ascii="楷体" w:hAnsi="楷体" w:eastAsia="楷体" w:cs="楷体"/>
        </w:rPr>
        <w:t>）。而到了夏秋，会有果实累累的喜悦。 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/>
        </w:rPr>
      </w:pPr>
      <w:r>
        <w:rPr>
          <w:rFonts w:hint="eastAsia" w:ascii="楷体" w:hAnsi="楷体" w:eastAsia="楷体" w:cs="楷体"/>
        </w:rPr>
        <w:t>⑧只有在春天种下梦想，才能在夏秋收获。那么，让我们学会播种吧，在春天，跟着一粒种子一起成长。</w:t>
      </w:r>
      <w:r>
        <w:rPr>
          <w:rFonts w:hint="eastAsia"/>
        </w:rPr>
        <w:t>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说说第</w:t>
      </w:r>
      <w:r>
        <w:rPr>
          <w:rFonts w:hint="eastAsia"/>
        </w:rPr>
        <w:t>③段加点词语</w:t>
      </w:r>
      <w:r>
        <w:rPr>
          <w:rFonts w:hint="eastAsia"/>
          <w:lang w:val="en-US" w:eastAsia="zh-CN"/>
        </w:rPr>
        <w:t>在文中的意思（2分）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</w:rPr>
      </w:pPr>
      <w:r>
        <w:rPr>
          <w:rFonts w:hint="eastAsia"/>
          <w:u w:val="none"/>
        </w:rPr>
        <w:t>问候：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</w:t>
      </w:r>
      <w:r>
        <w:rPr>
          <w:rFonts w:hint="eastAsia"/>
        </w:rPr>
        <w:t>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/>
        </w:rPr>
      </w:pPr>
      <w:r>
        <w:rPr>
          <w:rFonts w:hint="eastAsia"/>
        </w:rPr>
        <w:t>第②段在全文中有什么作用? （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>请从修辞的角度赏析第③段的画线句子。（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   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毫无疑问，柳是春天最美的使者，它一抬胳膊，燕子飞来了。它一扭腰肢，光秃秃的枝条上，就爬满翠色的希望。 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第④段的画线句</w:t>
      </w:r>
      <w:r>
        <w:rPr>
          <w:rFonts w:hint="eastAsia"/>
          <w:lang w:eastAsia="zh-CN"/>
        </w:rPr>
        <w:t>“</w:t>
      </w:r>
      <w:r>
        <w:rPr>
          <w:rFonts w:hint="eastAsia"/>
        </w:rPr>
        <w:t>它们没有桃花的艳，没有梨花的白，没有菜花的恢宏，可是，它们也一样开出生命的美丽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能不能删去，为什么？（4分）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  <w:lang w:val="en-US" w:eastAsia="zh-CN"/>
        </w:rPr>
        <w:t>17.请结合文章内容理解第</w:t>
      </w:r>
      <w:r>
        <w:rPr>
          <w:rFonts w:hint="eastAsia" w:ascii="楷体" w:hAnsi="楷体" w:eastAsia="楷体" w:cs="楷体"/>
        </w:rPr>
        <w:t>⑧</w:t>
      </w:r>
      <w:r>
        <w:rPr>
          <w:rFonts w:hint="eastAsia" w:ascii="宋体" w:hAnsi="宋体" w:eastAsia="宋体" w:cs="宋体"/>
          <w:lang w:val="en-US" w:eastAsia="zh-CN"/>
        </w:rPr>
        <w:t>段的含义。（4分）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阅读下面文章，回答问题。（16分）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余爱绕梁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古保祥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公交站牌前，一个上了年纪的妇人，拎着一个大袋子，里面是刚刚抢购的鸡蛋。鸡蛋价格飞涨，柴米油盐、一丝一毫都需要精打细算。 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人多手杂，不知是谁的手，猛地碰到了袋子，鸡蛋落在地上，碎了一地，蛋清蛋黄，淌了出来。公交车呼啸而去，老妇人满脸焦急痛惜，嘴里嘟囔着，想想一周的生活费，禁不住骂了出来。 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站牌旁边有一个小摊，卖鸡蛋饼的，一个小姑娘，正在帮母亲摊饼，听见声音赶了过来，手中端着一个碗，顾不了许多了，蹲下就抢救鸡蛋，妇人道：“鸡蛋都碎了，算了。”小姑娘没吭声，手下也没停，小心翼翼地，将每个破碎的鸡蛋捧了起来，将蛋清蛋黄倒进碗里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这样的烟火人家，才知道日子的金贵，成全她吧，妇人叹了口气，不再阻拦姑娘，自顾坐在站牌旁边出神，等着下一班公交车。 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除了忙活的小姑娘，周围人对碎了一地的鸡蛋都熟视无睹，一男一女正处于恋爱期，漠然地瞥了小姑娘一眼，依然搂在一起，在他们的眼里，那一地碎鸡蛋恐怕是大煞风景吧。 花费了约10分钟时间，小姑娘将抢救出的一大碗的生鸡蛋汤端给了一旁坐着的妇人，妇人一愣，这才知道，小姑娘竟然是替自己收拾的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妇人道：“不要了，你们用吧。” 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小姑娘一脸青涩，许是某个学校的学生，趁周日休息帮母亲的忙，她回过头去看母亲，母亲冲着她点点头，小姑娘忙不迭地端着鸡蛋跑了过去。 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车马上进站了，妇人准备上车，仍然没有摆脱刚才的懊丧。</w:t>
      </w:r>
      <w:r>
        <w:rPr>
          <w:rFonts w:hint="eastAsia" w:ascii="楷体" w:hAnsi="楷体" w:eastAsia="楷体" w:cs="楷体"/>
          <w:u w:val="single"/>
          <w:lang w:val="en-US" w:eastAsia="zh-CN"/>
        </w:rPr>
        <w:t>这时，小姑娘却跑了过来，手中举着10块钱，</w:t>
      </w:r>
      <w:r>
        <w:rPr>
          <w:rFonts w:hint="eastAsia" w:ascii="楷体" w:hAnsi="楷体" w:eastAsia="楷体" w:cs="楷体"/>
          <w:u w:val="single"/>
          <w:em w:val="dot"/>
          <w:lang w:val="en-US" w:eastAsia="zh-CN"/>
        </w:rPr>
        <w:t>硬生生</w:t>
      </w:r>
      <w:r>
        <w:rPr>
          <w:rFonts w:hint="eastAsia" w:ascii="楷体" w:hAnsi="楷体" w:eastAsia="楷体" w:cs="楷体"/>
          <w:u w:val="single"/>
          <w:lang w:val="en-US" w:eastAsia="zh-CN"/>
        </w:rPr>
        <w:t>地，由不得人拒绝，毫不犹豫地塞进了妇人的手中。</w:t>
      </w:r>
      <w:r>
        <w:rPr>
          <w:rFonts w:hint="eastAsia" w:ascii="楷体" w:hAnsi="楷体" w:eastAsia="楷体" w:cs="楷体"/>
          <w:lang w:val="en-US" w:eastAsia="zh-CN"/>
        </w:rPr>
        <w:t>妇人好半天才回过味来，但人已经在车上了，随即满脸感动，将手伸出车窗来，冲着母女俩频频摆手致意。 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u w:val="single"/>
          <w:lang w:val="en-US" w:eastAsia="zh-CN"/>
        </w:rPr>
      </w:pPr>
      <w:r>
        <w:rPr>
          <w:rFonts w:hint="eastAsia" w:ascii="楷体" w:hAnsi="楷体" w:eastAsia="楷体" w:cs="楷体"/>
          <w:u w:val="single"/>
          <w:lang w:val="en-US" w:eastAsia="zh-CN"/>
        </w:rPr>
        <w:t>刚才的所有不快一下都烟消云散了，老妇人记住了一个孩子的善良，虽然损失了不少鸡蛋，但她心里却觉得</w:t>
      </w:r>
      <w:r>
        <w:rPr>
          <w:rFonts w:hint="eastAsia" w:ascii="楷体" w:hAnsi="楷体" w:eastAsia="楷体" w:cs="楷体"/>
          <w:u w:val="single"/>
          <w:em w:val="dot"/>
          <w:lang w:val="en-US" w:eastAsia="zh-CN"/>
        </w:rPr>
        <w:t>熨帖</w:t>
      </w:r>
      <w:r>
        <w:rPr>
          <w:rFonts w:hint="eastAsia" w:ascii="楷体" w:hAnsi="楷体" w:eastAsia="楷体" w:cs="楷体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站在公交站牌前目睹了这一切的我，刚刚经历了失业的苦闷，没有想到，这样一个不经意的瞬间，阳光就这样毫无保留地撒进了心间。 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这对母女生活一定很拮据，或者正在为孩子未来的学费与一家人的生活费挣扎，不然，不会冒着严寒，在冬天的黄昏里，筹划着明天。本来已经破碎的鸡蛋，若任人踩踏，便是一地污泥，但小姑娘却用那双美好的手，将它变成可贵的食材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我看到她们把那碗捡来的鸡蛋放在一边，一直没有动，仍用新打的鸡蛋摊饼，可能是要留着自己吃。我走了过去，示意她们，用刚才破碎的鸡蛋为我摊饼，那味道，我想会更加喷香可口。 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后面，有很多人也陆续围拢过来，有一种口碑，小到极致，却深入人心。 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我知道，自己接下来，不会再为明天的牛奶面包而焦虑万分了，因为，那黄灿灿、热腾腾的鸡蛋饼的温度一直会保存在我的记忆中。  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18.阅读全文，将下面内容填写完整（3分） 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老妇人的鸡蛋被人碰碎——（                     ）——（                     ）——“我”要求吃碎鸡蛋摊的饼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19.品读文中画横线的句子，说说加点词的表达效果。（4分） 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（1）这时，小姑娘却跑了过来，手中举着10块钱，</w:t>
      </w:r>
      <w:r>
        <w:rPr>
          <w:rFonts w:hint="eastAsia"/>
          <w:em w:val="dot"/>
          <w:lang w:val="en-US" w:eastAsia="zh-CN"/>
        </w:rPr>
        <w:t>硬生生</w:t>
      </w:r>
      <w:r>
        <w:rPr>
          <w:rFonts w:hint="eastAsia"/>
          <w:lang w:val="en-US" w:eastAsia="zh-CN"/>
        </w:rPr>
        <w:t>地，由不得人拒绝，毫不犹豫地塞进了妇人的手中。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（2）刚才的所有不快一下都烟消云散了，老妇人记住了一个孩子的善良，虽然损失了不少鸡蛋，但她心里却觉得</w:t>
      </w:r>
      <w:r>
        <w:rPr>
          <w:rFonts w:hint="eastAsia"/>
          <w:em w:val="dot"/>
          <w:lang w:val="en-US" w:eastAsia="zh-CN"/>
        </w:rPr>
        <w:t>熨帖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结合文章内容，分析文中的小姑娘有哪些可贵的品质。（4分）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21.文章最后两段有什么作用？（4分）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 文（65分）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Arial" w:hAnsi="Arial" w:cs="Arial"/>
          <w:lang w:val="en-US" w:eastAsia="zh-CN"/>
        </w:rPr>
      </w:pPr>
      <w:r>
        <w:rPr>
          <w:rFonts w:hint="eastAsia"/>
          <w:lang w:val="en-US" w:eastAsia="zh-CN"/>
        </w:rPr>
        <w:t>当一个季节牵起另一个季节的手，日日歌唱的蝉也开始哀鸣了，夏也在退缩了，而秋试探着靠近。在这个初秋，我们从眷恋着的小学走来，轻轻叩开中学的大门，带着疑惑、迷惘、不安</w:t>
      </w:r>
      <w:r>
        <w:rPr>
          <w:rFonts w:hint="default" w:ascii="Arial" w:hAnsi="Arial" w:cs="Arial"/>
          <w:lang w:val="en-US" w:eastAsia="zh-CN"/>
        </w:rPr>
        <w:t>……</w:t>
      </w:r>
      <w:r>
        <w:rPr>
          <w:rFonts w:hint="eastAsia" w:ascii="Arial" w:hAnsi="Arial" w:cs="Arial"/>
          <w:lang w:val="en-US" w:eastAsia="zh-CN"/>
        </w:rPr>
        <w:t>然而这里的层层爱意逐渐将我们包围，如初秋般宁静温柔，抚慰着我们、引导着我们、激励着我们，和我们一起奋斗翩然起舞。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请以“爱在初秋”为题，写一篇作文。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要求：1根据自身体验，抒发真实感受。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2除诗歌外，题材不限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</w:pPr>
      <w:bookmarkStart w:id="0" w:name="_GoBack"/>
      <w:bookmarkEnd w:id="0"/>
      <w:r>
        <w:rPr>
          <w:rFonts w:hint="eastAsia" w:ascii="Arial" w:hAnsi="Arial" w:cs="Arial"/>
          <w:lang w:val="en-US" w:eastAsia="zh-CN"/>
        </w:rPr>
        <w:t>3不少于600字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0A3C33"/>
    <w:multiLevelType w:val="singleLevel"/>
    <w:tmpl w:val="810A3C33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861C4A6F"/>
    <w:multiLevelType w:val="singleLevel"/>
    <w:tmpl w:val="861C4A6F"/>
    <w:lvl w:ilvl="0" w:tentative="0">
      <w:start w:val="12"/>
      <w:numFmt w:val="decimal"/>
      <w:suff w:val="nothing"/>
      <w:lvlText w:val="%1、"/>
      <w:lvlJc w:val="left"/>
    </w:lvl>
  </w:abstractNum>
  <w:abstractNum w:abstractNumId="2">
    <w:nsid w:val="8F8DDEE3"/>
    <w:multiLevelType w:val="singleLevel"/>
    <w:tmpl w:val="8F8DDEE3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BCF79EAC"/>
    <w:multiLevelType w:val="singleLevel"/>
    <w:tmpl w:val="BCF79EA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0916623"/>
    <w:multiLevelType w:val="singleLevel"/>
    <w:tmpl w:val="C0916623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CF3D825"/>
    <w:multiLevelType w:val="singleLevel"/>
    <w:tmpl w:val="ECF3D825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D67AAC9"/>
    <w:multiLevelType w:val="singleLevel"/>
    <w:tmpl w:val="2D67AAC9"/>
    <w:lvl w:ilvl="0" w:tentative="0">
      <w:start w:val="1"/>
      <w:numFmt w:val="decimal"/>
      <w:suff w:val="space"/>
      <w:lvlText w:val="（%1）"/>
      <w:lvlJc w:val="left"/>
    </w:lvl>
  </w:abstractNum>
  <w:abstractNum w:abstractNumId="7">
    <w:nsid w:val="5A50C694"/>
    <w:multiLevelType w:val="singleLevel"/>
    <w:tmpl w:val="5A50C69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76B04CFB"/>
    <w:multiLevelType w:val="singleLevel"/>
    <w:tmpl w:val="76B04CF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9">
    <w:nsid w:val="7891E86E"/>
    <w:multiLevelType w:val="singleLevel"/>
    <w:tmpl w:val="7891E86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FE7639"/>
    <w:rsid w:val="3C13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2018-10-09T06:12:00Z</dcterms:created>
  <dc:creator>呆萌大叔</dc:creator>
  <cp:lastModifiedBy>老倪膏药(招代理)</cp:lastModifiedBy>
  <dcterms:modified xsi:type="dcterms:W3CDTF">2018-11-04T07:24:49Z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