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6511925"/>
            <wp:effectExtent l="0" t="0" r="7620" b="3175"/>
            <wp:docPr id="8" name="图片 8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51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416040"/>
            <wp:effectExtent l="0" t="0" r="5715" b="3810"/>
            <wp:docPr id="7" name="图片 7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图片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41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022340"/>
            <wp:effectExtent l="0" t="0" r="6350" b="16510"/>
            <wp:docPr id="6" name="图片 6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片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02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025640"/>
            <wp:effectExtent l="0" t="0" r="5715" b="3810"/>
            <wp:docPr id="5" name="图片 5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2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6736715"/>
            <wp:effectExtent l="0" t="0" r="8255" b="6985"/>
            <wp:docPr id="4" name="图片 4" descr="图片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片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736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751320"/>
            <wp:effectExtent l="0" t="0" r="3810" b="11430"/>
            <wp:docPr id="3" name="图片 3" descr="图片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75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835775"/>
            <wp:effectExtent l="0" t="0" r="4445" b="3175"/>
            <wp:docPr id="2" name="图片 2" descr="图片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83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436995"/>
            <wp:effectExtent l="0" t="0" r="3810" b="1905"/>
            <wp:docPr id="1" name="图片 1" descr="图片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43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A0439F"/>
    <w:rsid w:val="6CA0439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2018-11-04T11:22:00Z</dcterms:created>
  <dc:creator>老倪膏药(招代理)</dc:creator>
  <cp:lastModifiedBy>老倪膏药(招代理)</cp:lastModifiedBy>
  <dcterms:modified xsi:type="dcterms:W3CDTF">2018-11-04T11:23:01Z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2052-10.1.0.7643</vt:lpwstr>
  </property>
</Properties>
</file>