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left:-66.1pt;margin-top:-38.9pt;height:714.75pt;width:52.5pt;z-index:251658240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  <w:p/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5.5pt;margin-top:-27.9pt;height:33.45pt;width:96.8pt;z-index:251658240;mso-width-relative:page;mso-height-relative:page;" coordsize="1620,624">
            <o:lock v:ext="edit"/>
            <v:rect id="Rectangle 5553" o:spid="_x0000_s1029" o:spt="1" style="position:absolute;left:0;top:0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0;top:12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学年度一年级语文练习六</w:t>
      </w:r>
    </w:p>
    <w:p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第五</w:t>
      </w:r>
      <w:r>
        <w:rPr>
          <w:b/>
          <w:bCs/>
          <w:sz w:val="44"/>
          <w:szCs w:val="44"/>
        </w:rPr>
        <w:t>~</w:t>
      </w:r>
      <w:r>
        <w:rPr>
          <w:rFonts w:hint="eastAsia"/>
          <w:b/>
          <w:bCs/>
          <w:sz w:val="44"/>
          <w:szCs w:val="44"/>
        </w:rPr>
        <w:t>六单元测试（一）</w:t>
      </w:r>
    </w:p>
    <w:p>
      <w:pPr>
        <w:spacing w:line="360" w:lineRule="auto"/>
        <w:rPr>
          <w:rFonts w:ascii="宋体" w:cs="宋体"/>
          <w:b/>
          <w:bCs/>
          <w:sz w:val="18"/>
          <w:szCs w:val="18"/>
        </w:rPr>
      </w:pPr>
      <w:r>
        <w:rPr>
          <w:rFonts w:ascii="宋体" w:hAnsi="宋体" w:cs="宋体"/>
          <w:b/>
          <w:bCs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18"/>
          <w:szCs w:val="18"/>
        </w:rPr>
        <w:t>个班：一年级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命题人：赵全景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2016-10 -18</w:t>
      </w:r>
      <w:r>
        <w:rPr>
          <w:rFonts w:ascii="宋体" w:hAnsi="宋体" w:cs="宋体"/>
          <w:b/>
          <w:bCs/>
          <w:color w:val="FFFFFF"/>
          <w:sz w:val="4"/>
          <w:szCs w:val="1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1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18"/>
        </w:rPr>
        <w:t>:Z</w:t>
      </w:r>
      <w:r>
        <w:rPr>
          <w:rFonts w:hint="eastAsia" w:ascii="宋体" w:hAnsi="宋体" w:cs="宋体"/>
          <w:b/>
          <w:bCs/>
          <w:color w:val="FFFFFF"/>
          <w:sz w:val="4"/>
          <w:szCs w:val="18"/>
        </w:rPr>
        <w:t>§</w:t>
      </w:r>
      <w:r>
        <w:rPr>
          <w:rFonts w:ascii="宋体" w:hAnsi="宋体" w:cs="宋体"/>
          <w:b/>
          <w:bCs/>
          <w:color w:val="FFFFFF"/>
          <w:sz w:val="4"/>
          <w:szCs w:val="18"/>
        </w:rPr>
        <w:t>xx</w:t>
      </w:r>
      <w:r>
        <w:rPr>
          <w:rFonts w:hint="eastAsia" w:ascii="宋体" w:hAnsi="宋体" w:cs="宋体"/>
          <w:b/>
          <w:bCs/>
          <w:color w:val="FFFFFF"/>
          <w:sz w:val="4"/>
          <w:szCs w:val="18"/>
        </w:rPr>
        <w:t>§</w:t>
      </w:r>
      <w:r>
        <w:rPr>
          <w:rFonts w:ascii="宋体" w:hAnsi="宋体" w:cs="宋体"/>
          <w:b/>
          <w:bCs/>
          <w:color w:val="FFFFFF"/>
          <w:sz w:val="4"/>
          <w:szCs w:val="18"/>
        </w:rPr>
        <w:t>k.Com]</w:t>
      </w:r>
    </w:p>
    <w:p>
      <w:pPr>
        <w:spacing w:line="360" w:lineRule="auto"/>
        <w:rPr>
          <w:rFonts w:ascii="宋体" w:cs="宋体"/>
          <w:b/>
          <w:bCs/>
          <w:color w:val="000000"/>
          <w:sz w:val="18"/>
          <w:szCs w:val="18"/>
          <w:shd w:val="clear" w:color="auto" w:fill="FFFFFF"/>
        </w:rPr>
      </w:pP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>
        <w:rPr>
          <w:rFonts w:hint="eastAsia" w:ascii="宋体" w:cs="宋体"/>
          <w:b/>
          <w:bCs/>
          <w:color w:val="000000"/>
          <w:szCs w:val="21"/>
          <w:shd w:val="clear" w:color="auto" w:fill="FFFFFF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  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一、看拼音写词语（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12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Xi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ǎ</w:t>
      </w:r>
      <w:r>
        <w:rPr>
          <w:rFonts w:ascii="宋体" w:hAnsi="宋体" w:cs="宋体"/>
          <w:color w:val="000000"/>
          <w:szCs w:val="21"/>
          <w:shd w:val="clear" w:color="auto" w:fill="FFFFFF"/>
        </w:rPr>
        <w:t>o  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ā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       ch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ū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t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ó</w:t>
      </w:r>
      <w:r>
        <w:rPr>
          <w:rFonts w:ascii="宋体" w:hAnsi="宋体" w:cs="宋体"/>
          <w:color w:val="000000"/>
          <w:szCs w:val="21"/>
          <w:shd w:val="clear" w:color="auto" w:fill="FFFFFF"/>
        </w:rPr>
        <w:t>u        d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ǎ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ù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     y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ī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 w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è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i 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(        )      (       )      (       )      (        )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é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n me    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ɡè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w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è</w:t>
      </w:r>
      <w:r>
        <w:rPr>
          <w:rFonts w:ascii="宋体" w:hAnsi="宋体" w:cs="宋体"/>
          <w:color w:val="000000"/>
          <w:szCs w:val="21"/>
          <w:shd w:val="clear" w:color="auto" w:fill="FFFFFF"/>
        </w:rPr>
        <w:t>i        ji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ā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 ji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o         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ǐ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y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ǒ</w:t>
      </w:r>
      <w:r>
        <w:rPr>
          <w:rFonts w:ascii="宋体" w:hAnsi="宋体" w:cs="宋体"/>
          <w:color w:val="000000"/>
          <w:szCs w:val="21"/>
          <w:shd w:val="clear" w:color="auto" w:fill="FFFFFF"/>
        </w:rPr>
        <w:t>u  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(       )       (       )    (         )       (       )                                                                         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T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i  y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á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ng     c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ó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ng  l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á</w:t>
      </w:r>
      <w:r>
        <w:rPr>
          <w:rFonts w:ascii="宋体" w:hAnsi="宋体" w:cs="宋体"/>
          <w:color w:val="000000"/>
          <w:szCs w:val="21"/>
          <w:shd w:val="clear" w:color="auto" w:fill="FFFFFF"/>
        </w:rPr>
        <w:t>i      w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è</w:t>
      </w:r>
      <w:r>
        <w:rPr>
          <w:rFonts w:ascii="宋体" w:hAnsi="宋体" w:cs="宋体"/>
          <w:color w:val="000000"/>
          <w:szCs w:val="21"/>
          <w:shd w:val="clear" w:color="auto" w:fill="FFFFFF"/>
        </w:rPr>
        <w:t>n d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á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           m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ě</w:t>
      </w:r>
      <w:r>
        <w:rPr>
          <w:rFonts w:ascii="宋体" w:hAnsi="宋体" w:cs="宋体"/>
          <w:color w:val="000000"/>
          <w:szCs w:val="21"/>
          <w:shd w:val="clear" w:color="auto" w:fill="FFFFFF"/>
        </w:rPr>
        <w:t>i l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ì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(     )      (        )     (       )           (       ) 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二、照样子写字。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(10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          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点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（丶）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(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小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)  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横折钩（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cs="宋体"/>
          <w:color w:val="000000"/>
          <w:szCs w:val="21"/>
          <w:shd w:val="clear" w:color="auto" w:fill="FFFFFF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竖折（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)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提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竖钩（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撇折（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三、字形小魔术。（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6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1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、两个“人”字可以组成（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cs="宋体"/>
          <w:color w:val="000000"/>
          <w:szCs w:val="21"/>
          <w:shd w:val="clear" w:color="auto" w:fill="FFFFFF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两个“木”字可以组成（　　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　）。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:Zxxk.Com]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numPr>
          <w:ilvl w:val="0"/>
          <w:numId w:val="1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上面“小”字，下面“大”，就是（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·“门”里有个“人”是（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）字。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numPr>
          <w:ilvl w:val="0"/>
          <w:numId w:val="2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两人在土上，是（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）字。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四·用笔圈出句子中“只”和“数”的正确读音。（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只（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ī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ǐ）看见闪闪的星星蓝蓝的天。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·三只（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ī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>zh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ǐ）小羊找妈妈。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·我们说话要算数（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ǔ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ù）。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4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海妈妈有数（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ǔ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sh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ù）不清的浪娃娃。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五·读一读，连一连。（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8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我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在家里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看书。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小鱼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在小小的船里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   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游。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鸟儿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在河里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飞。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爸爸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 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在天上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                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坐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</w:p>
    <w:p>
      <w:pPr>
        <w:numPr>
          <w:ilvl w:val="0"/>
          <w:numId w:val="4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读一读，找一找，这些字的偏旁是什么？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( 4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们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住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位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他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问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闪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闲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闯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海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河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汗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湾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cs="宋体"/>
          <w:color w:val="000000"/>
          <w:szCs w:val="21"/>
          <w:shd w:val="clear" w:color="auto" w:fill="FFFFFF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回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因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国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困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七·读一读，连一连。（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8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 )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白白的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月亮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      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红红的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星星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      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闪闪的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太阳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       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b/>
          <w:bCs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弯弯的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     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云朵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numPr>
          <w:ilvl w:val="0"/>
          <w:numId w:val="5"/>
        </w:num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背一背、填一填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(20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/>
          <w:b/>
          <w:bCs/>
          <w:color w:val="000000"/>
          <w:szCs w:val="21"/>
          <w:shd w:val="clear" w:color="auto" w:fill="FFFFFF"/>
        </w:rPr>
        <w:t> 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弯弯的（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）儿（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）的船，（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）的船儿两（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）。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我在（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）的船里坐，（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）看见闪闪的星星蓝蓝的</w:t>
      </w:r>
      <w:r>
        <w:rPr>
          <w:rFonts w:ascii="宋体" w:hAnsi="宋体" w:cs="宋体"/>
          <w:color w:val="000000"/>
          <w:szCs w:val="21"/>
          <w:shd w:val="clear" w:color="auto" w:fill="FFFFFF"/>
        </w:rPr>
        <w:t>(  )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海水海水我（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）你，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你（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）这（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）咸？海水笑着来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宋体" w:cs="宋体"/>
          <w:color w:val="FFFFFF"/>
          <w:sz w:val="4"/>
          <w:szCs w:val="21"/>
          <w:shd w:val="clear" w:color="auto" w:fill="FFFFFF"/>
        </w:rPr>
        <w:t>:Z#xx#k.Com]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）答：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（</w:t>
      </w:r>
      <w:r>
        <w:rPr>
          <w:rFonts w:ascii="宋体" w:cs="宋体"/>
          <w:color w:val="00000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）渔（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）流了汗。</w:t>
      </w:r>
      <w:r>
        <w:rPr>
          <w:rFonts w:ascii="宋体" w:cs="宋体"/>
          <w:color w:val="000000"/>
          <w:szCs w:val="21"/>
          <w:shd w:val="clear" w:color="auto" w:fill="FFFFFF"/>
        </w:rPr>
        <w:t> </w:t>
      </w:r>
    </w:p>
    <w:p>
      <w:pPr>
        <w:spacing w:line="360" w:lineRule="auto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九</w:t>
      </w:r>
      <w:r>
        <w:rPr>
          <w:rFonts w:ascii="宋体" w:cs="宋体"/>
          <w:b/>
          <w:bCs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EQ \* jc0 \* hps10 \o(\s\up 9(ti</w:instrTex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instrText xml:space="preserve">á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n),</w:instrTex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instrText xml:space="preserve">填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EQ \* jc0 \* hps10 \o(\s\up 9(k</w:instrTex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instrText xml:space="preserve">ō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ng),</w:instrTex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instrText xml:space="preserve">空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fldChar w:fldCharType="end"/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（</w:t>
      </w:r>
      <w:r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>8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分）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．小牛在（　　　　）吃青草。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:Zxxk.Com]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．我和妈妈（　　　　）去种地。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．大海上，（　　　　）是从水里跳出来的。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学科网</w:t>
      </w:r>
      <w:r>
        <w:rPr>
          <w:rFonts w:ascii="宋体" w:hAnsi="宋体" w:cs="宋体"/>
          <w:color w:val="FFFFFF"/>
          <w:sz w:val="4"/>
          <w:szCs w:val="21"/>
          <w:shd w:val="clear" w:color="auto" w:fill="FFFFFF"/>
        </w:rPr>
        <w:t>]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．弯弯的（　　　　）像小船。</w:t>
      </w:r>
    </w:p>
    <w:p>
      <w:pPr>
        <w:pStyle w:val="4"/>
        <w:widowControl/>
        <w:numPr>
          <w:ilvl w:val="0"/>
          <w:numId w:val="7"/>
        </w:numPr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9(b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ǎ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把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9(xi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à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下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9(li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è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列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9(c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í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词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9(y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ǔ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语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9(li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á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n),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连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9(ch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é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ng),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成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9(y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ī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一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9(j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ù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句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9(t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ō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ng),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通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9(sh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ù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n),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顺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9(de),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的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9(hu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à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话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6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分）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numPr>
          <w:ilvl w:val="0"/>
          <w:numId w:val="8"/>
        </w:numPr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打鱼　　爷爷　　在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　　一位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 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hint="eastAsia" w:ascii="宋体" w:cs="宋体"/>
          <w:color w:val="000000"/>
          <w:sz w:val="21"/>
          <w:szCs w:val="21"/>
          <w:u w:val="single"/>
          <w:shd w:val="clear" w:color="auto" w:fill="FFFFFF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                                                  </w:t>
      </w:r>
      <w:r>
        <w:rPr>
          <w:rFonts w:hint="eastAsia" w:ascii="宋体" w:cs="宋体"/>
          <w:color w:val="000000"/>
          <w:sz w:val="21"/>
          <w:szCs w:val="21"/>
          <w:u w:val="single"/>
          <w:shd w:val="clear" w:color="auto" w:fill="FFFFFF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．森林　　住在　　小鸟　　里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．大海里　　许多　　鱼　　有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十一·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9(hu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ì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会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9(d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ú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读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EQ \* jc0 \* hps10 \o(\s\up 9(sh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ū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),</w:instrTex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书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instrText xml:space="preserve">)</w:instrTex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。（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t>7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分）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海水海水我问你，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你为什么这么蓝？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海水笑着来回答：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我的怀里抱着天。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照样子，写句子。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例：你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为什么这么蓝？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为什么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______________________________________________________?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________________________________________________________________________?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</w:rPr>
      </w:pP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例：蓝蓝的天空像海洋。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．红红的太阳像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．弯弯的月亮像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_________________________</w:t>
      </w:r>
      <w:r>
        <w:rPr>
          <w:rFonts w:hint="eastAsia" w:ascii="宋体" w:cs="宋体"/>
          <w:color w:val="000000"/>
          <w:sz w:val="21"/>
          <w:szCs w:val="21"/>
          <w:shd w:val="clear" w:color="auto" w:fill="FFFFFF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_______________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</w:pPr>
    </w:p>
    <w:p>
      <w:pPr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十二·快乐阅读。（</w:t>
      </w:r>
      <w:r>
        <w:rPr>
          <w:rFonts w:ascii="宋体" w:hAnsi="宋体" w:cs="宋体"/>
          <w:b/>
          <w:bCs/>
          <w:color w:val="000000"/>
          <w:szCs w:val="21"/>
        </w:rPr>
        <w:t>7</w:t>
      </w:r>
      <w:r>
        <w:rPr>
          <w:rFonts w:hint="eastAsia" w:ascii="宋体" w:hAnsi="宋体" w:cs="宋体"/>
          <w:b/>
          <w:bCs/>
          <w:color w:val="000000"/>
          <w:szCs w:val="21"/>
        </w:rPr>
        <w:t>分）</w:t>
      </w:r>
      <w:r>
        <w:rPr>
          <w:rFonts w:ascii="宋体" w:hAnsi="宋体" w:cs="宋体"/>
          <w:b/>
          <w:bCs/>
          <w:color w:val="000000"/>
          <w:szCs w:val="21"/>
        </w:rPr>
        <w:t xml:space="preserve">        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                         </w:t>
      </w:r>
      <w:r>
        <w:rPr>
          <w:rFonts w:hint="eastAsia" w:ascii="宋体" w:hAnsi="宋体" w:cs="宋体"/>
          <w:color w:val="000000"/>
          <w:szCs w:val="21"/>
        </w:rPr>
        <w:t>太阳</w:t>
      </w:r>
      <w:r>
        <w:rPr>
          <w:rFonts w:ascii="宋体" w:hAnsi="宋体" w:cs="宋体"/>
          <w:b/>
          <w:bCs/>
          <w:color w:val="000000"/>
          <w:szCs w:val="21"/>
        </w:rPr>
        <w:t xml:space="preserve"> </w:t>
      </w:r>
    </w:p>
    <w:p>
      <w:pPr>
        <w:spacing w:line="360" w:lineRule="auto"/>
        <w:rPr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 xml:space="preserve">              </w:t>
      </w:r>
      <w:r>
        <w:rPr>
          <w:rFonts w:hint="eastAsia" w:ascii="宋体" w:cs="宋体"/>
          <w:b/>
          <w:bCs/>
          <w:color w:val="000000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</w:t>
      </w:r>
      <w:r>
        <w:rPr>
          <w:rFonts w:hint="eastAsia" w:ascii="宋体" w:hAnsi="宋体"/>
          <w:szCs w:val="21"/>
        </w:rPr>
        <w:t>大海上，太阳是从水里（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）出来的。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</w:t>
      </w:r>
      <w:r>
        <w:rPr>
          <w:rFonts w:hint="eastAsia" w:ascii="宋体" w:hAnsi="宋体"/>
          <w:szCs w:val="21"/>
        </w:rPr>
        <w:t>草原上，太阳是从草里（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）出来的。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</w:t>
      </w:r>
      <w:r>
        <w:rPr>
          <w:rFonts w:hint="eastAsia" w:ascii="宋体" w:hAnsi="宋体"/>
          <w:szCs w:val="21"/>
        </w:rPr>
        <w:t>森林里，太阳是鸟儿（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）出来的。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</w:t>
      </w:r>
      <w:r>
        <w:rPr>
          <w:rFonts w:hint="eastAsia" w:ascii="宋体" w:hAnsi="宋体"/>
          <w:szCs w:val="21"/>
        </w:rPr>
        <w:t>山村里，太阳是雄鸡（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出来的。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·将下列汉字填入短文里的（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叫</w:t>
      </w:r>
      <w:r>
        <w:rPr>
          <w:rFonts w:ascii="宋体" w:hAnsi="宋体"/>
          <w:szCs w:val="21"/>
        </w:rPr>
        <w:t xml:space="preserve">              </w:t>
      </w:r>
      <w:r>
        <w:rPr>
          <w:rFonts w:hint="eastAsia" w:ascii="宋体" w:hAnsi="宋体"/>
          <w:szCs w:val="21"/>
        </w:rPr>
        <w:t>冒</w:t>
      </w:r>
      <w:r>
        <w:rPr>
          <w:rFonts w:ascii="宋体" w:hAnsi="宋体"/>
          <w:szCs w:val="21"/>
        </w:rPr>
        <w:t xml:space="preserve">             </w:t>
      </w:r>
      <w:r>
        <w:rPr>
          <w:rFonts w:hint="eastAsia" w:ascii="宋体" w:hAnsi="宋体"/>
          <w:szCs w:val="21"/>
        </w:rPr>
        <w:t>跳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>唱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·根据短文内容填空。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>）上，太阳是从水里跳出来的；（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>）上，太阳从草里冒出来的。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·美丽的世界是（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）照出来的。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（填序号</w:t>
      </w:r>
      <w:r>
        <w:rPr>
          <w:rFonts w:ascii="宋体" w:hAnsi="宋体"/>
          <w:szCs w:val="21"/>
        </w:rPr>
        <w:t xml:space="preserve"> ) 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Wingdings"/>
          <w:szCs w:val="20"/>
        </w:rPr>
        <w:sym w:font="Wingdings" w:char="F03F"/>
      </w:r>
      <w:r>
        <w:rPr>
          <w:rFonts w:hint="eastAsia" w:ascii="宋体" w:hAnsi="宋体"/>
          <w:szCs w:val="21"/>
        </w:rPr>
        <w:t>太阳</w:t>
      </w:r>
      <w:r>
        <w:rPr>
          <w:rFonts w:ascii="宋体" w:hAnsi="宋体"/>
          <w:szCs w:val="21"/>
        </w:rPr>
        <w:t xml:space="preserve">               </w:t>
      </w:r>
      <w:r>
        <w:rPr>
          <w:rFonts w:hint="eastAsia" w:ascii="宋体" w:hAnsi="Wingdings"/>
          <w:szCs w:val="20"/>
        </w:rPr>
        <w:sym w:font="Wingdings" w:char="F03F"/>
      </w:r>
      <w:r>
        <w:rPr>
          <w:rFonts w:hint="eastAsia" w:ascii="宋体" w:hAnsi="宋体"/>
          <w:szCs w:val="21"/>
        </w:rPr>
        <w:t>月亮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480"/>
        <w:rPr>
          <w:rFonts w:ascii="宋体"/>
          <w:color w:val="000000"/>
          <w:sz w:val="24"/>
          <w:u w:val="single"/>
        </w:rPr>
      </w:pPr>
    </w:p>
    <w:p>
      <w:pPr>
        <w:spacing w:line="360" w:lineRule="auto"/>
        <w:ind w:firstLine="480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b/>
          <w:bCs/>
          <w:sz w:val="28"/>
          <w:szCs w:val="28"/>
        </w:rPr>
      </w:pPr>
    </w:p>
    <w:p>
      <w:pPr>
        <w:spacing w:line="360" w:lineRule="auto"/>
      </w:pPr>
      <w:r>
        <w:pict>
          <v:shape id="_x0000_s1032" o:spid="_x0000_s1032" o:spt="202" alt="学科网(www.zxxk.com)--教育资源门户，提供试卷、教案、课件、论文、素材及各类教学资源下载，还有大量而丰富的教学相关资讯！" type="#_x0000_t202" style="position:absolute;left:0pt;margin-left:-77.35pt;margin-top:-1.45pt;height:731.5pt;width:87pt;z-index:251657216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/>
              </w:txbxContent>
            </v:textbox>
          </v:shape>
        </w:pic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F80D"/>
    <w:multiLevelType w:val="singleLevel"/>
    <w:tmpl w:val="57F5F80D"/>
    <w:lvl w:ilvl="0" w:tentative="0">
      <w:start w:val="8"/>
      <w:numFmt w:val="chineseCounting"/>
      <w:suff w:val="space"/>
      <w:lvlText w:val="%1、"/>
      <w:lvlJc w:val="left"/>
      <w:rPr>
        <w:rFonts w:cs="Times New Roman"/>
      </w:rPr>
    </w:lvl>
  </w:abstractNum>
  <w:abstractNum w:abstractNumId="1">
    <w:nsid w:val="57F648E0"/>
    <w:multiLevelType w:val="singleLevel"/>
    <w:tmpl w:val="57F648E0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7F64919"/>
    <w:multiLevelType w:val="singleLevel"/>
    <w:tmpl w:val="57F64919"/>
    <w:lvl w:ilvl="0" w:tentative="0">
      <w:start w:val="1"/>
      <w:numFmt w:val="decimal"/>
      <w:suff w:val="space"/>
      <w:lvlText w:val="%1、"/>
      <w:lvlJc w:val="left"/>
      <w:rPr>
        <w:rFonts w:cs="Times New Roman"/>
      </w:rPr>
    </w:lvl>
  </w:abstractNum>
  <w:abstractNum w:abstractNumId="3">
    <w:nsid w:val="57F65A4E"/>
    <w:multiLevelType w:val="singleLevel"/>
    <w:tmpl w:val="57F65A4E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7F65B89"/>
    <w:multiLevelType w:val="singleLevel"/>
    <w:tmpl w:val="57F65B89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5">
    <w:nsid w:val="57F65C9E"/>
    <w:multiLevelType w:val="singleLevel"/>
    <w:tmpl w:val="57F65C9E"/>
    <w:lvl w:ilvl="0" w:tentative="0">
      <w:start w:val="10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7F65CDA"/>
    <w:multiLevelType w:val="singleLevel"/>
    <w:tmpl w:val="57F65CDA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abstractNum w:abstractNumId="7">
    <w:nsid w:val="57F789B0"/>
    <w:multiLevelType w:val="singleLevel"/>
    <w:tmpl w:val="57F789B0"/>
    <w:lvl w:ilvl="0" w:tentative="0">
      <w:start w:val="5"/>
      <w:numFmt w:val="decimal"/>
      <w:suff w:val="space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0E2EAE"/>
    <w:rsid w:val="000579A0"/>
    <w:rsid w:val="00084404"/>
    <w:rsid w:val="001F4634"/>
    <w:rsid w:val="00335BEF"/>
    <w:rsid w:val="00487BD5"/>
    <w:rsid w:val="00A24377"/>
    <w:rsid w:val="00C03C8A"/>
    <w:rsid w:val="00E20D50"/>
    <w:rsid w:val="00E461EC"/>
    <w:rsid w:val="00FB2B1A"/>
    <w:rsid w:val="0ADD724A"/>
    <w:rsid w:val="1BD4539F"/>
    <w:rsid w:val="1DB90577"/>
    <w:rsid w:val="2236145A"/>
    <w:rsid w:val="25A00898"/>
    <w:rsid w:val="291659E1"/>
    <w:rsid w:val="2E096670"/>
    <w:rsid w:val="310E2EAE"/>
    <w:rsid w:val="33BA1E6D"/>
    <w:rsid w:val="35591D04"/>
    <w:rsid w:val="3A513325"/>
    <w:rsid w:val="49F534A0"/>
    <w:rsid w:val="4E54724C"/>
    <w:rsid w:val="5F09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Footer Char"/>
    <w:basedOn w:val="5"/>
    <w:link w:val="2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9">
    <w:name w:val="Header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1562</Words>
  <Characters>2142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2016-09-27T11:01:00Z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dcterms:modified xsi:type="dcterms:W3CDTF">2018-11-13T12:19:36Z</dcterms:modified>
  <dc:subject>河南省获嘉县清华园学校2016-2017学年一年级上学期语文第六次周考试题（无答案）.docx</dc:subject>
  <dc:title>河南省获嘉县清华园学校2016-2017学年一年级上学期语文第六次周考试题（无答案）.docx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