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11413490" cy="7026910"/>
            <wp:effectExtent l="0" t="0" r="16510" b="2540"/>
            <wp:docPr id="1" name="图片 1" descr="六年级英语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六年级英语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141349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11356340" cy="7026910"/>
            <wp:effectExtent l="0" t="0" r="16510" b="2540"/>
            <wp:docPr id="2" name="图片 2" descr="六年级英语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六年级英语0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35634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20809" w:h="14685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A5A739D"/>
    <w:rsid w:val="2A5A739D"/>
    <w:rsid w:val="6D535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ministrator\Application%20Data\Kingsoft\wps\addons\pool\win-i386\knewfileruby_1.0.0.12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2018-11-12T02:38:00Z</dcterms:created>
  <dc:creator>Administrator</dc:creator>
  <cp:lastModifiedBy>Administrator</cp:lastModifiedBy>
  <dcterms:modified xsi:type="dcterms:W3CDTF">2018-11-12T02:39:22Z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2052-10.1.0.7670</vt:lpwstr>
  </property>
</Properties>
</file>