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97pt;margin-top:877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hint="eastAsia"/>
          <w:b/>
          <w:sz w:val="36"/>
          <w:szCs w:val="36"/>
        </w:rPr>
        <w:t>望谟县</w:t>
      </w:r>
      <w:bookmarkStart w:id="0" w:name="_GoBack"/>
      <w:bookmarkEnd w:id="0"/>
      <w:r>
        <w:rPr>
          <w:rFonts w:hint="eastAsia"/>
          <w:b/>
          <w:sz w:val="36"/>
          <w:szCs w:val="36"/>
        </w:rPr>
        <w:t>2018年秋季学期</w:t>
      </w:r>
      <w:r>
        <w:rPr>
          <w:rFonts w:hint="eastAsia"/>
          <w:b/>
          <w:sz w:val="36"/>
          <w:szCs w:val="36"/>
          <w:lang w:eastAsia="zh-CN"/>
        </w:rPr>
        <w:t>九</w:t>
      </w:r>
      <w:r>
        <w:rPr>
          <w:rFonts w:hint="eastAsia"/>
          <w:b/>
          <w:sz w:val="36"/>
          <w:szCs w:val="36"/>
        </w:rPr>
        <w:t>年级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语文第一次月考试卷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outlineLvl w:val="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（150分钟，总分150分）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一、基础知识与运用。（30分）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1.下列词语加点字注音</w:t>
      </w:r>
      <w:r>
        <w:rPr>
          <w:rFonts w:ascii="宋体" w:eastAsia="宋体" w:hAnsi="宋体" w:cs="宋体" w:hint="eastAsia"/>
          <w:b/>
          <w:bCs/>
          <w:color w:val="000000"/>
          <w:szCs w:val="21"/>
          <w:em w:val="dot"/>
        </w:rPr>
        <w:t>完全正确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的一项是（        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A.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娉</w:t>
      </w:r>
      <w:r>
        <w:rPr>
          <w:rFonts w:ascii="宋体" w:eastAsia="宋体" w:hAnsi="宋体" w:cs="宋体" w:hint="eastAsia"/>
          <w:color w:val="000000"/>
        </w:rPr>
        <w:t>婷（píng）    鲜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妍</w:t>
      </w:r>
      <w:r>
        <w:rPr>
          <w:rFonts w:ascii="宋体" w:eastAsia="宋体" w:hAnsi="宋体" w:cs="宋体" w:hint="eastAsia"/>
          <w:color w:val="000000"/>
        </w:rPr>
        <w:t>（yán）   轻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灵</w:t>
      </w:r>
      <w:r>
        <w:rPr>
          <w:rFonts w:ascii="宋体" w:eastAsia="宋体" w:hAnsi="宋体" w:cs="宋体" w:hint="eastAsia"/>
          <w:color w:val="000000"/>
        </w:rPr>
        <w:t>（líng）    成吉思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汗</w:t>
      </w:r>
      <w:r>
        <w:rPr>
          <w:rFonts w:ascii="宋体" w:eastAsia="宋体" w:hAnsi="宋体" w:cs="宋体" w:hint="eastAsia"/>
          <w:color w:val="000000"/>
        </w:rPr>
        <w:t>（hán）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B.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黎</w:t>
      </w:r>
      <w:r>
        <w:rPr>
          <w:rFonts w:ascii="宋体" w:eastAsia="宋体" w:hAnsi="宋体" w:cs="宋体" w:hint="eastAsia"/>
          <w:color w:val="000000"/>
        </w:rPr>
        <w:t>明 （lí）  柔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嫩</w:t>
      </w:r>
      <w:r>
        <w:rPr>
          <w:rFonts w:ascii="宋体" w:eastAsia="宋体" w:hAnsi="宋体" w:cs="宋体" w:hint="eastAsia"/>
          <w:color w:val="000000"/>
        </w:rPr>
        <w:t xml:space="preserve"> （nèn）  摇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曳</w:t>
      </w:r>
      <w:r>
        <w:rPr>
          <w:rFonts w:ascii="宋体" w:eastAsia="宋体" w:hAnsi="宋体" w:cs="宋体" w:hint="eastAsia"/>
          <w:color w:val="000000"/>
        </w:rPr>
        <w:t xml:space="preserve"> （zhuài）    稍逊风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骚</w:t>
      </w:r>
      <w:r>
        <w:rPr>
          <w:rFonts w:ascii="宋体" w:eastAsia="宋体" w:hAnsi="宋体" w:cs="宋体" w:hint="eastAsia"/>
          <w:color w:val="000000"/>
          <w:szCs w:val="21"/>
        </w:rPr>
        <w:t>（sāo）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C.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坟</w:t>
      </w:r>
      <w:r>
        <w:rPr>
          <w:rFonts w:ascii="宋体" w:eastAsia="宋体" w:hAnsi="宋体" w:cs="宋体" w:hint="eastAsia"/>
          <w:color w:val="000000"/>
        </w:rPr>
        <w:t>墓（fén）    冠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 xml:space="preserve">冕 </w:t>
      </w:r>
      <w:r>
        <w:rPr>
          <w:rFonts w:ascii="宋体" w:eastAsia="宋体" w:hAnsi="宋体" w:cs="宋体" w:hint="eastAsia"/>
          <w:color w:val="000000"/>
          <w:szCs w:val="21"/>
        </w:rPr>
        <w:t>（miǎn）</w:t>
      </w:r>
      <w:r>
        <w:rPr>
          <w:rFonts w:ascii="宋体" w:eastAsia="宋体" w:hAnsi="宋体" w:cs="宋体" w:hint="eastAsia"/>
          <w:color w:val="000000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凝</w:t>
      </w:r>
      <w:r>
        <w:rPr>
          <w:rFonts w:ascii="宋体" w:eastAsia="宋体" w:hAnsi="宋体" w:cs="宋体" w:hint="eastAsia"/>
          <w:color w:val="000000"/>
        </w:rPr>
        <w:t>望 （líng）     惟余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莽莽</w:t>
      </w:r>
      <w:r>
        <w:rPr>
          <w:rFonts w:ascii="宋体" w:eastAsia="宋体" w:hAnsi="宋体" w:cs="宋体" w:hint="eastAsia"/>
          <w:color w:val="000000"/>
          <w:szCs w:val="21"/>
        </w:rPr>
        <w:t>（mǎng）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 xml:space="preserve">D.红晕 （yùn）   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呢</w:t>
      </w:r>
      <w:r>
        <w:rPr>
          <w:rFonts w:ascii="宋体" w:eastAsia="宋体" w:hAnsi="宋体" w:cs="宋体" w:hint="eastAsia"/>
          <w:color w:val="000000"/>
        </w:rPr>
        <w:t>喃 （ní）     丰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润</w:t>
      </w:r>
      <w:r>
        <w:rPr>
          <w:rFonts w:ascii="宋体" w:eastAsia="宋体" w:hAnsi="宋体" w:cs="宋体" w:hint="eastAsia"/>
          <w:color w:val="000000"/>
        </w:rPr>
        <w:t>（rùn）     分外妖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娆</w:t>
      </w:r>
      <w:r>
        <w:rPr>
          <w:rFonts w:ascii="宋体" w:eastAsia="宋体" w:hAnsi="宋体" w:cs="宋体" w:hint="eastAsia"/>
          <w:color w:val="000000"/>
        </w:rPr>
        <w:t>（ráo）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2.下列词语书写</w:t>
      </w:r>
      <w:r>
        <w:rPr>
          <w:rFonts w:ascii="宋体" w:eastAsia="宋体" w:hAnsi="宋体" w:cs="宋体" w:hint="eastAsia"/>
          <w:b/>
          <w:bCs/>
          <w:color w:val="000000"/>
          <w:szCs w:val="21"/>
          <w:em w:val="dot"/>
        </w:rPr>
        <w:t>完全正确</w:t>
      </w:r>
      <w:r>
        <w:rPr>
          <w:rFonts w:ascii="宋体" w:eastAsia="宋体" w:hAnsi="宋体" w:cs="宋体" w:hint="eastAsia"/>
          <w:b/>
          <w:bCs/>
          <w:color w:val="000000"/>
        </w:rPr>
        <w:t>的一项是（           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A.禅师            佝偻            制裁          矫揉造作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B.秘诀            杜绝            箴言          李代桃疆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C.灰烬            绸缎            劫掠          形消骨立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D.恪守            儒养            赃物          富丽堂皇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</w:rPr>
        <w:t>3．下列句子加点成语使用</w:t>
      </w:r>
      <w:r>
        <w:rPr>
          <w:rFonts w:ascii="宋体" w:eastAsia="宋体" w:hAnsi="宋体" w:cs="宋体" w:hint="eastAsia"/>
          <w:b/>
          <w:bCs/>
          <w:color w:val="000000"/>
          <w:szCs w:val="21"/>
          <w:em w:val="dot"/>
        </w:rPr>
        <w:t>不恰当</w:t>
      </w:r>
      <w:r>
        <w:rPr>
          <w:rFonts w:ascii="宋体" w:eastAsia="宋体" w:hAnsi="宋体" w:cs="宋体" w:hint="eastAsia"/>
          <w:b/>
          <w:bCs/>
          <w:color w:val="000000"/>
        </w:rPr>
        <w:t>的一项是（         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A.深索特色民族文化与旅游融合新的路子，努力把贵州建设成一流旅游目的地是推动贵州文化旅游发展的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不二法门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B.2018年平川冬奥会一些韩国选手为了夺冠，不惜违规或干扰其他选手，他们应该为违背奥运会公平、公正精神而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自惭形秽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C.如此之多的奇珍异宝，随着行宫的毁圮，已经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荡然无存</w:t>
      </w:r>
      <w:r>
        <w:rPr>
          <w:rFonts w:ascii="宋体" w:eastAsia="宋体" w:hAnsi="宋体" w:cs="宋体" w:hint="eastAsia"/>
          <w:color w:val="000000"/>
          <w:szCs w:val="21"/>
        </w:rPr>
        <w:t>了，不知今后是否还能看见。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D.许多媒体为了追求新闻的客观性，而不是单纯为了吸引眼球，就会做出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断章取义</w:t>
      </w:r>
      <w:r>
        <w:rPr>
          <w:rFonts w:ascii="宋体" w:eastAsia="宋体" w:hAnsi="宋体" w:cs="宋体" w:hint="eastAsia"/>
          <w:color w:val="000000"/>
          <w:szCs w:val="21"/>
        </w:rPr>
        <w:t>的报道。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4.下列句子</w:t>
      </w:r>
      <w:r>
        <w:rPr>
          <w:rFonts w:ascii="宋体" w:eastAsia="宋体" w:hAnsi="宋体" w:cs="宋体" w:hint="eastAsia"/>
          <w:b/>
          <w:bCs/>
          <w:color w:val="000000"/>
          <w:szCs w:val="21"/>
          <w:em w:val="dot"/>
        </w:rPr>
        <w:t>没有语病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的一项是</w:t>
      </w:r>
      <w:r>
        <w:rPr>
          <w:rFonts w:ascii="宋体" w:eastAsia="宋体" w:hAnsi="宋体" w:cs="宋体" w:hint="eastAsia"/>
          <w:b/>
          <w:bCs/>
          <w:color w:val="000000"/>
        </w:rPr>
        <w:t>（            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A.一种文化能够传入异域，并生根、发芽、开花、结果，自然有它的历史必然性。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B.在中国摄影家协会的大力支持下，贵州钟山经济开发区成功举办了“聚焦传统文化”。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C.一个民族是否伟大，全在乎善于反省自己，知己得失，纳天下精髓，成万世敬仰。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D.不仅书法忠实地记录了某个历史事件，更诠释出不同历史时期所独有的文化风尚。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</w:rPr>
        <w:t>5.下面句子中的标点符号，使用</w:t>
      </w:r>
      <w:r>
        <w:rPr>
          <w:rFonts w:ascii="宋体" w:eastAsia="宋体" w:hAnsi="宋体" w:cs="宋体" w:hint="eastAsia"/>
          <w:b/>
          <w:bCs/>
          <w:color w:val="000000"/>
          <w:szCs w:val="21"/>
          <w:em w:val="dot"/>
        </w:rPr>
        <w:t>不正确</w:t>
      </w:r>
      <w:r>
        <w:rPr>
          <w:rFonts w:ascii="宋体" w:eastAsia="宋体" w:hAnsi="宋体" w:cs="宋体" w:hint="eastAsia"/>
          <w:b/>
          <w:bCs/>
          <w:color w:val="000000"/>
        </w:rPr>
        <w:t>的一项是（           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A.金钱能买到书籍，却买不到知识；能买到钟表，却买不到时间。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B.朱自清曾这样赞美春天：“春天像小姑娘，花枝招展的，笑着，走着。”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C.把报刊亭改造成志愿者服务站？还是生活服务便民亭？人们对此意见不一。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D尊老爱幼、勤俭持家、知书达理……这些都是中华民族传承千年的美德。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6、结合语境，填入下面横线的语句最恰当的一项是</w:t>
      </w:r>
      <w:r>
        <w:rPr>
          <w:rFonts w:ascii="宋体" w:eastAsia="宋体" w:hAnsi="宋体" w:cs="宋体" w:hint="eastAsia"/>
          <w:b/>
          <w:bCs/>
          <w:color w:val="000000"/>
        </w:rPr>
        <w:t>（         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A．一位学生向老师请教做人做事做学问的方法。老师说：“ 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，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color w:val="000000"/>
          <w:szCs w:val="21"/>
        </w:rPr>
        <w:t>，创业酌用兵家之权变，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，行文当如纵横家之灵活。采百家之学问而集于一身，必成贤者。”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①治事应持法家之严明      ②待人应守儒家之诚信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③读书当如墨家之兼爱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A.①②③           B.②①③        C.③①②        D.②③①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7.名著导读。（2分）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     《艾青诗选》是诗人艾青的诗歌选集，他的作品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，抒发了对抚养他的“保姆”深深的挚爱和无尽的怀念。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8.默写（10分）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（1）后来啊/ 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/我在外头/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</w:t>
      </w:r>
      <w:r>
        <w:rPr>
          <w:rFonts w:ascii="宋体" w:eastAsia="宋体" w:hAnsi="宋体" w:cs="宋体" w:hint="eastAsia"/>
          <w:color w:val="000000"/>
          <w:szCs w:val="21"/>
        </w:rPr>
        <w:t>。（余光中《乡愁》）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（2）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 ，边秋一雁声。（杜甫《月夜忆舍弟》）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（3）因思杜陵梦，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。（温庭筠《商山早行》）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（4）喜逢母校百年校庆，一位海外归来的老学者回顾了母校的百年沧桑之后，对满堂学子深情地说：“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，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。”（用《沁园春.雪》中原句作答）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（5）在《长沙过贾谊宅》中“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， 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。”两句道出千古文人悲剧以及欲求解脱而不得的苦闷。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（6）《左迁至蓝关示侄孙湘》中表现诗人坦陈心志，不辞衰弱，不惜残年的忠君之心的诗</w:t>
      </w:r>
      <w:r>
        <w:rPr>
          <w:rFonts w:ascii="宋体" w:hAnsi="宋体" w:cs="宋体" w:hint="eastAsia"/>
          <w:color w:val="000000"/>
          <w:szCs w:val="21"/>
          <w:lang w:eastAsia="zh-CN"/>
        </w:rPr>
        <w:t>句是：</w:t>
      </w:r>
      <w:r>
        <w:rPr>
          <w:rFonts w:ascii="宋体" w:hAnsi="宋体" w:cs="宋体" w:hint="eastAsia"/>
          <w:color w:val="000000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， 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            </w:t>
      </w:r>
      <w:r>
        <w:rPr>
          <w:rFonts w:ascii="宋体" w:eastAsia="宋体" w:hAnsi="宋体" w:cs="宋体" w:hint="eastAsia"/>
          <w:color w:val="000000"/>
          <w:szCs w:val="21"/>
        </w:rPr>
        <w:t xml:space="preserve">   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二、阅读理解（50分）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Cs w:val="21"/>
        </w:rPr>
        <w:t>（一）阅读下面这首唐诗，完成9-10题。（6分）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2835" w:firstLineChars="1350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</w:rPr>
        <w:t>孤雁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2835" w:firstLineChars="1350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</w:rPr>
        <w:t>杜甫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2100" w:firstLineChars="1000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</w:rPr>
        <w:t>孤雁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不饮啄，飞鸣声念群。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359" w:firstLine="2520" w:leftChars="-171" w:firstLineChars="1200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谁怜一片影，相失万重云？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359" w:firstLine="2520" w:leftChars="-171" w:firstLineChars="1200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望尽似犹见，哀多如更闻。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359" w:firstLine="2520" w:leftChars="-171" w:firstLineChars="1200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野鸦无意绪，鸣噪自纷纷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9.作者是如何描写孤雁的执着的？请加以分析。（3分）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b/>
          <w:bCs/>
          <w:color w:val="000000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10.尾联运用了哪种表现手法？蕴含了作者怎样的思想感情？（3分）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（二）阅读下面文言文，完成11-14题。（15分）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桃花源记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359" w:firstLine="420" w:leftChars="-171" w:firstLineChars="200"/>
        <w:jc w:val="left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①晋太元中，武陵人捕鱼为业。缘溪行，忘路之远近。忽逢桃花林，夹岸数百步，中无杂树，芳草鲜美，落英缤纷，渔人甚异之。复前行，欲穷其林。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359" w:firstLine="420" w:leftChars="-171" w:firstLineChars="200"/>
        <w:jc w:val="left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②林尽水源，便得一山，山有小口，仿佛若有光。便舍船，从口入。初极狭，才通人。复行数十步，豁然开朗。土地平旷，屋舍俨然，有良田美池桑竹之属。阡陌交通，鸡犬相闻。其中往来种作，男女衣着，悉如外人。黄发垂髫，并怡然自乐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359" w:firstLine="420" w:leftChars="-171" w:firstLineChars="200"/>
        <w:jc w:val="left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见渔人，乃大惊，问所从来。具答之。便要还家，设酒杀鸡作食。村中闻有此人，咸来问讯。自云③先世避秦时乱，率妻子邑人来此绝境，不复出焉，遂与外人间隔。问今是何世，乃不知有汉，无论魏晋。此人一一为具言所闻，皆叹惋。余人各复延至其家，皆出酒食。停数日，辞去。此中人语云：“不足为外人道也。”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-359" w:firstLine="420" w:leftChars="-171" w:firstLineChars="200"/>
        <w:jc w:val="left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④既出，得其船，便扶向路，处处志之。及郡下，诣太守，说如此。太守即遣人随其往，寻向所志，遂迷，不复得路。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105" w:firstLineChars="50"/>
        <w:jc w:val="left"/>
        <w:textAlignment w:val="auto"/>
        <w:outlineLvl w:val="9"/>
        <w:rPr>
          <w:rFonts w:ascii="宋体" w:eastAsia="宋体" w:hAnsi="宋体" w:cs="宋体" w:hint="eastAsia"/>
          <w:color w:val="000000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</w:rPr>
        <w:t>⑤南阳刘子骥，高尚士也，闻之，欣然规往。未果，寻病终，后遂无问津者。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11.解释下面加点词的意思（4分）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（1）渔人甚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异</w:t>
      </w:r>
      <w:r>
        <w:rPr>
          <w:rFonts w:ascii="宋体" w:eastAsia="宋体" w:hAnsi="宋体" w:cs="宋体" w:hint="eastAsia"/>
          <w:color w:val="000000"/>
        </w:rPr>
        <w:t xml:space="preserve">之      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            </w:t>
      </w:r>
      <w:r>
        <w:rPr>
          <w:rFonts w:ascii="宋体" w:eastAsia="宋体" w:hAnsi="宋体" w:cs="宋体" w:hint="eastAsia"/>
          <w:color w:val="000000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</w:rPr>
      </w:pPr>
      <w:r>
        <w:rPr>
          <w:rFonts w:ascii="宋体" w:eastAsia="宋体" w:hAnsi="宋体" w:cs="宋体" w:hint="eastAsia"/>
          <w:color w:val="000000"/>
        </w:rPr>
        <w:t>（2）未果，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寻</w:t>
      </w:r>
      <w:r>
        <w:rPr>
          <w:rFonts w:ascii="宋体" w:eastAsia="宋体" w:hAnsi="宋体" w:cs="宋体" w:hint="eastAsia"/>
          <w:color w:val="000000"/>
        </w:rPr>
        <w:t xml:space="preserve">病终    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</w:rPr>
      </w:pPr>
      <w:r>
        <w:rPr>
          <w:rFonts w:ascii="宋体" w:eastAsia="宋体" w:hAnsi="宋体" w:cs="宋体" w:hint="eastAsia"/>
          <w:color w:val="000000"/>
        </w:rPr>
        <w:t>（3）处处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志</w:t>
      </w:r>
      <w:r>
        <w:rPr>
          <w:rFonts w:ascii="宋体" w:eastAsia="宋体" w:hAnsi="宋体" w:cs="宋体" w:hint="eastAsia"/>
          <w:color w:val="000000"/>
        </w:rPr>
        <w:t xml:space="preserve">之        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</w:rPr>
      </w:pPr>
      <w:r>
        <w:rPr>
          <w:rFonts w:ascii="宋体" w:eastAsia="宋体" w:hAnsi="宋体" w:cs="宋体" w:hint="eastAsia"/>
          <w:color w:val="000000"/>
        </w:rPr>
        <w:t>（4）欣然</w:t>
      </w:r>
      <w:r>
        <w:rPr>
          <w:rFonts w:ascii="宋体" w:eastAsia="宋体" w:hAnsi="宋体" w:cs="宋体" w:hint="eastAsia"/>
          <w:color w:val="000000"/>
          <w:szCs w:val="21"/>
          <w:em w:val="dot"/>
        </w:rPr>
        <w:t>规</w:t>
      </w:r>
      <w:r>
        <w:rPr>
          <w:rFonts w:ascii="宋体" w:eastAsia="宋体" w:hAnsi="宋体" w:cs="宋体" w:hint="eastAsia"/>
          <w:color w:val="000000"/>
        </w:rPr>
        <w:t xml:space="preserve">往       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12.用现代汉语翻译下列句子。（4分）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（1）复前行，欲穷其林。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（2）问今是何世，乃不知有汉，无论魏晋。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13.请用自己的语言简要描述②③两段文字所展现的图景。（4分）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b/>
          <w:bCs/>
          <w:color w:val="000000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14.世外桃源寄托了陶渊明怎样的社会理想？（3分）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</w:rPr>
        <w:t>（三）阅读下面这篇文章，完成15-19题。（15分）</w:t>
      </w:r>
    </w:p>
    <w:p>
      <w:pPr>
        <w:pStyle w:val="HTMLPreformatted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不记得从什么时候起，每当院子里的</w:t>
      </w:r>
      <w:r>
        <w:rPr>
          <w:rFonts w:ascii="宋体" w:eastAsia="宋体" w:hAnsi="宋体" w:cs="宋体" w:hint="eastAsia"/>
          <w:color w:val="000000"/>
          <w:sz w:val="21"/>
          <w:szCs w:val="21"/>
          <w:u w:val="none"/>
        </w:rPr>
        <w:t>玉兰花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散放出清远的香味时，总有认识或不认识的</w:t>
      </w:r>
      <w:r>
        <w:rPr>
          <w:rFonts w:ascii="宋体" w:eastAsia="宋体" w:hAnsi="宋体" w:cs="宋体" w:hint="eastAsia"/>
          <w:color w:val="000000"/>
          <w:sz w:val="21"/>
          <w:szCs w:val="21"/>
          <w:u w:val="none"/>
        </w:rPr>
        <w:t>邻人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，专程前来要花。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②玉兰花树约有两层半的楼房高。 自我有记忆起，便有花香。父亲总是起个大早，趁花含苞时便给摘下。他把较细的竹竿末端削成剪刀口状，以辅助摘花，有时亲自爬上树去摘，身手矫健。然后再把摘下的花，分别装在小袋子里，置于冰箱保鲜，一有邻人闻香驻足，便可以方便相赠。 </w:t>
      </w:r>
    </w:p>
    <w:p>
      <w:pPr>
        <w:pStyle w:val="HTMLPreformatted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ind w:leftChars="0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Wingdings" w:eastAsia="宋体" w:hAnsi="Wingdings" w:cs="宋体"/>
          <w:color w:val="000000"/>
          <w:sz w:val="21"/>
          <w:szCs w:val="21"/>
        </w:rPr>
        <w:sym w:font="Wingdings" w:char="F083"/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当然，父亲一定会留下用手可以够得到的范围，让前来感染香气的邻居，也可以得到在绿阴中寻一抹清幽的乐趣。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④念小学时，家人总要在我的书包里放些玉兰花，用手帕包好，以免损及</w:t>
      </w:r>
      <w:r>
        <w:rPr>
          <w:rFonts w:ascii="宋体" w:eastAsia="宋体" w:hAnsi="宋体" w:cs="宋体" w:hint="eastAsia"/>
          <w:color w:val="000000"/>
          <w:sz w:val="21"/>
          <w:szCs w:val="21"/>
          <w:u w:val="none"/>
        </w:rPr>
        <w:t>象牙白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的花瓣。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然后再三叮呻，送给老师和同学。有时自己懒惰贪玩，便忘了，经常是老师提醒：“我又闻到花香哦。”我才猛然记起。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⑤常常在送给老师后，</w:t>
      </w:r>
      <w:r>
        <w:rPr>
          <w:rFonts w:ascii="宋体" w:eastAsia="宋体" w:hAnsi="宋体" w:cs="宋体" w:hint="eastAsia"/>
          <w:color w:val="000000"/>
          <w:sz w:val="21"/>
          <w:szCs w:val="21"/>
          <w:u w:val="none"/>
        </w:rPr>
        <w:t>玉兰花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就所剩无几了，所以当同学向我要时，就显窘促，只好从亲近的同学开始送；一些偶有口角的，就给省下来了。现在想起来，真自觉小家子气。那时一直不明白，何以小小的花朵，竞有如此大的魁力?因为我总是喜欢</w:t>
      </w:r>
      <w:r>
        <w:rPr>
          <w:rFonts w:ascii="宋体" w:eastAsia="宋体" w:hAnsi="宋体" w:cs="宋体" w:hint="eastAsia"/>
          <w:color w:val="000000"/>
          <w:sz w:val="21"/>
          <w:szCs w:val="21"/>
          <w:u w:val="none"/>
        </w:rPr>
        <w:t>花的姿态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，远远胜过它的香气。直到渐渐长大，才稍稍明了这是一种喜悦心情。二十几年前，物资并不丰富，用香水的人当然不多。能在夏日清早感染一身香气，并持续整天，的确令人喜悦。在要花的过程中，即使不认识的人也能透过花间说家常，增进情谊，真是情趣无限。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⑥而父亲赶早摘花，想到会有许多人喜欢他种的花，并盘算着不知今天的花够不够时，这份可以与人分享的心情，更是令人欣慰吧。尤其某个有晨曦的夏天清早，当我看见父亲摘下一朵</w:t>
      </w:r>
      <w:r>
        <w:rPr>
          <w:rFonts w:ascii="宋体" w:eastAsia="宋体" w:hAnsi="宋体" w:cs="宋体" w:hint="eastAsia"/>
          <w:color w:val="000000"/>
          <w:sz w:val="21"/>
          <w:szCs w:val="21"/>
          <w:u w:val="none"/>
        </w:rPr>
        <w:t>沾露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的</w:t>
      </w:r>
      <w:r>
        <w:rPr>
          <w:rFonts w:ascii="宋体" w:eastAsia="宋体" w:hAnsi="宋体" w:cs="宋体" w:hint="eastAsia"/>
          <w:color w:val="000000"/>
          <w:sz w:val="21"/>
          <w:szCs w:val="21"/>
          <w:u w:val="none"/>
        </w:rPr>
        <w:t>玉兰花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，小心翼翼地插在母亲的耳际，顺手理理母亲的头发时，我被这般美丽的父母美丽感动。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⑦我恍然大悟。原来，母亲身上的花影飘香，皆是父亲每天亲手插上去的。对父亲而言， 这也许是极自然不过的一个举止，但跃入我眼里，却是温柔万分。我很难明确地描述出这份感动，不过可以肯定的是，这种感觉真的很好。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⑧玉兰花我有很特别的记忆。我曾在它的枝干上，每年刻画一痕，以志成长；也和姐姐爬坐上树枝，吃着西瓜，享受风的摇摆。但这都只不过是父亲无形中带给我的一些生活上的启示。 </w:t>
      </w:r>
    </w:p>
    <w:p>
      <w:pPr>
        <w:pStyle w:val="HTMLPreformatted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 xml:space="preserve">作者借玉兰花的“记忆”，表现了人与人之间的哪些美好感情?请分条概括。(4分) </w:t>
      </w:r>
    </w:p>
    <w:p>
      <w:pPr>
        <w:pStyle w:val="HTMLPreformatted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  <w:u w:val="single"/>
          <w:lang w:val="en-US" w:eastAsia="zh-CN"/>
        </w:rPr>
      </w:pPr>
      <w:r>
        <w:rPr>
          <w:rFonts w:cs="宋体" w:hint="eastAsia"/>
          <w:b/>
          <w:bCs/>
          <w:color w:val="000000"/>
          <w:sz w:val="21"/>
          <w:szCs w:val="21"/>
          <w:u w:val="single"/>
          <w:lang w:val="en-US" w:eastAsia="zh-CN"/>
        </w:rPr>
        <w:t xml:space="preserve">                                       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 xml:space="preserve">16．选文第⑥段写到“我被这般美丽的父母深深感动”，“美丽”的含义是什么?(2分)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  <w:u w:val="single"/>
          <w:lang w:val="en-US" w:eastAsia="zh-CN"/>
        </w:rPr>
      </w:pPr>
      <w:r>
        <w:rPr>
          <w:rFonts w:cs="宋体" w:hint="eastAsia"/>
          <w:b/>
          <w:bCs/>
          <w:color w:val="000000"/>
          <w:sz w:val="21"/>
          <w:szCs w:val="21"/>
          <w:u w:val="single"/>
          <w:lang w:val="en-US" w:eastAsia="zh-CN"/>
        </w:rPr>
        <w:t xml:space="preserve">                                     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 xml:space="preserve">17.选文第⑤段，写自己的“小家子气”，有哪些作用?(3分)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  <w:u w:val="single"/>
          <w:lang w:val="en-US" w:eastAsia="zh-CN"/>
        </w:rPr>
      </w:pPr>
      <w:r>
        <w:rPr>
          <w:rFonts w:cs="宋体" w:hint="eastAsia"/>
          <w:b/>
          <w:bCs/>
          <w:color w:val="000000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18．请对选文中划线的两个句子，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fldChar w:fldCharType="begin"/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instrText xml:space="preserve"> HYPERLINK "https://wenwen.sogou.com/s/?w=%E4%BB%BB%E9%80%89%E4%B8%80&amp;ch=ww.xqy.chain" \t "_blank" </w:instrTex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fldChar w:fldCharType="separate"/>
      </w:r>
      <w:r>
        <w:rPr>
          <w:rStyle w:val="Hyperlink"/>
          <w:rFonts w:ascii="宋体" w:eastAsia="宋体" w:hAnsi="宋体" w:cs="宋体" w:hint="eastAsia"/>
          <w:b/>
          <w:bCs/>
          <w:color w:val="000000"/>
          <w:sz w:val="21"/>
          <w:szCs w:val="21"/>
        </w:rPr>
        <w:t>任选一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fldChar w:fldCharType="end"/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 xml:space="preserve">句加以评析。(3分)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①经常是老师提醒：“我又闻到花香哦。”我才猛然记起。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②也和姐姐爬坐上树枝，吃着西瓜，享受风的摇摆。 </w:t>
      </w:r>
    </w:p>
    <w:p>
      <w:pPr>
        <w:pStyle w:val="HTMLPreformatted"/>
        <w:keepNext w:val="0"/>
        <w:keepLines w:val="0"/>
        <w:pageBreakBefore w:val="0"/>
        <w:numPr>
          <w:ilvl w:val="0"/>
          <w:numId w:val="3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 xml:space="preserve">题目是文章的眼睛。请发挥你的聪明才智，给上面这篇文章拟一个恰当的题目。(3分) </w:t>
      </w:r>
    </w:p>
    <w:p>
      <w:pPr>
        <w:pStyle w:val="HTMLPreformatted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  <w:u w:val="single"/>
          <w:lang w:val="en-US" w:eastAsia="zh-CN"/>
        </w:rPr>
      </w:pPr>
      <w:r>
        <w:rPr>
          <w:rFonts w:cs="宋体" w:hint="eastAsia"/>
          <w:b/>
          <w:bCs/>
          <w:color w:val="000000"/>
          <w:sz w:val="21"/>
          <w:szCs w:val="21"/>
          <w:u w:val="single"/>
          <w:lang w:val="en-US" w:eastAsia="zh-CN"/>
        </w:rPr>
        <w:t xml:space="preserve">                                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（四）阅读下文，完成20-23题（14分）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center"/>
        <w:textAlignment w:val="auto"/>
        <w:outlineLvl w:val="9"/>
        <w:rPr>
          <w:rFonts w:ascii="宋体" w:eastAsia="宋体" w:hAnsi="宋体" w:cs="宋体" w:hint="eastAsia"/>
          <w:b/>
          <w:bCs w:val="0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 w:val="0"/>
          <w:color w:val="000000"/>
          <w:sz w:val="21"/>
          <w:szCs w:val="21"/>
          <w:shd w:val="clear" w:color="auto" w:fill="FFFFFF"/>
        </w:rPr>
        <w:t>负责任最苦，尽责任最乐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ind w:firstLine="525" w:firstLineChars="250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>①1972年，北京大学周培源教授写信给周恩来总理，针对国内基础科学长期落后的一些原因提出意见。对此，周总理指示中国科学院和国务院科教组负责人，要求他们以这封信作根据，“要求科教组和中国科学院好好议一下，并要认真实施”。他还特意强调：“不要如浮云一样过去就完了。”这话说得很重也很耐人寻味，针对的是当时一些同志的作风松懈，对工作如浮云般了无根基，看得见、摸不着，飘飘忽忽难落实，缺少责任心。今日思之，依旧发人深省。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ind w:firstLine="525" w:firstLineChars="250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②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何为责任？为何要尽责？尽到责任又如何？梁启超先生一篇文章提出：负责任最苦，尽责任最乐。细细想想“责任”二字的始末，深意大抵在此。有权必有责，有权力的行使必有负责、尽责的艰难。心存敬畏、如履薄冰，夙夜在公、殚精竭虑，待到责任尽完，对使命有所交代，方可以自我告慰，收获甘甜的喜悦。为党担责、为党尽责，是共产党人的“心学”，体现着我们这支队伍的苦乐观。</w:t>
      </w:r>
    </w:p>
    <w:p>
      <w:pPr>
        <w:pStyle w:val="HTMLPreformatted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70" w:line="280" w:lineRule="exact"/>
        <w:jc w:val="both"/>
        <w:textAlignment w:val="auto"/>
        <w:outlineLvl w:val="9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 xml:space="preserve">     ③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孟子说，“君子有终身之忧”，这忧不是顾影自怜的小我忧愁，而是家国天下的大我忧责。退休的第三天杨善洲便卷起铺盖上了黄泥沟，在油毛毡棚里一住就是9年，植树造林2.5万多亩染绿荒无人烟的大亮山。谷文昌东山县治风沙时，带着技术员走遍了全岛412个山头，实地探风口、查沙丘，常是满身泥土，连续3年天一下雨就发动群众冒雨出动，先后种植木麻黄8.2万亩，构建起镇风沙、抗怒涛的绿色长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</w:rPr>
        <w:t xml:space="preserve">     ④</w:t>
      </w:r>
      <w:r>
        <w:rPr>
          <w:rFonts w:ascii="宋体" w:eastAsia="宋体" w:hAnsi="宋体" w:cs="宋体" w:hint="eastAsia"/>
          <w:color w:val="000000"/>
          <w:shd w:val="clear" w:color="auto" w:fill="FFFFFF"/>
        </w:rPr>
        <w:t>位卑未敢忘忧国。一说权与责，很多人习惯性地认为那是别人的事，是“大官”琢磨的东西。其实不然。1934年，红三军退出湘鄂西苏区后，因为没有电台，中央一直没有掌握他们具体的方位，党史上著名的停止“肃反”运动的“五月来信”无法送出。最终，组织上只能将它用密写药水写在两件衬衫上，交给通讯员小李。他不惧山高路远、重重关卡，一路苦寻，徒步走了两个多月才找到部队，将信交到贺龙手中，从而扭转了红三军的命运。这位“用生命送信”的同志未留下全名，但共和国永远不会忘记他的功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hd w:val="clear" w:color="auto" w:fill="FFFFFF"/>
        </w:rPr>
        <w:t xml:space="preserve">   ⑤ 越是艰难处，越是修心时；越是尽责后，越有开心颜。正所谓“种树者必培其根，种德者必养其心”，党性教育乃是共产党人修身养性的必修课，把责任与担当铭刻在心，时时勿忘、久久践行，我们定能在群众满意中收获“而今而后、庶几无愧”的快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515" w:firstLineChars="2150"/>
        <w:jc w:val="right"/>
        <w:textAlignment w:val="auto"/>
        <w:outlineLvl w:val="9"/>
        <w:rPr>
          <w:rFonts w:ascii="宋体" w:eastAsia="宋体" w:hAnsi="宋体" w:cs="宋体" w:hint="eastAsia"/>
          <w:color w:val="000000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18"/>
          <w:szCs w:val="18"/>
          <w:shd w:val="clear" w:color="auto" w:fill="FFFFFF"/>
        </w:rPr>
        <w:t>（李 波）《人民日报》（2017年03月23日04 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color w:val="000000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</w:rPr>
        <w:t>20.本文的中心论点是什么？（2分）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b/>
          <w:bCs/>
          <w:color w:val="000000"/>
          <w:u w:val="singl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21.第③④段主要运用了什么论证方法？有何作用？（3分）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22.本文的论证思路是怎样的？请结合文章内容加以概括。（4分）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b/>
          <w:bCs/>
          <w:color w:val="000000"/>
          <w:u w:val="single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23.有人说，初中生是未成年人，不需要担负责任。你同意这种说法吗？为什么？（5分）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三、综合性学习。（10分）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24.为弘扬中国传统文化，学校开展了系列活动，请根据下面内容，回答问题：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（1）【阅读经典】人生的高度取决于阅读积淀的厚度。与书籍相伴的人生，一定有生机，有价值；书香飘溢的校 园，一定有活力，有内涵。仿照下列画线部分，在横线处续写句子。（4分）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要求：语意连贯，结构基本相同，修辞手法一致，字数可略有增减。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阅读经典吧，经典著作</w:t>
      </w:r>
      <w:r>
        <w:rPr>
          <w:rFonts w:ascii="宋体" w:eastAsia="宋体" w:hAnsi="宋体" w:cs="宋体" w:hint="eastAsia"/>
          <w:color w:val="000000"/>
          <w:u w:val="single"/>
        </w:rPr>
        <w:t>会像雨露一样，滋润你干渴的心田</w:t>
      </w:r>
      <w:r>
        <w:rPr>
          <w:rFonts w:ascii="宋体" w:eastAsia="宋体" w:hAnsi="宋体" w:cs="宋体" w:hint="eastAsia"/>
          <w:color w:val="000000"/>
        </w:rPr>
        <w:t xml:space="preserve">；  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     </w:t>
      </w: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</w:t>
      </w:r>
      <w:r>
        <w:rPr>
          <w:rFonts w:ascii="宋体" w:eastAsia="宋体" w:hAnsi="宋体" w:cs="宋体" w:hint="eastAsia"/>
          <w:color w:val="000000"/>
        </w:rPr>
        <w:t xml:space="preserve"> ， 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             </w:t>
      </w:r>
      <w:r>
        <w:rPr>
          <w:rFonts w:ascii="宋体" w:eastAsia="宋体" w:hAnsi="宋体" w:cs="宋体" w:hint="eastAsia"/>
          <w:color w:val="000000"/>
        </w:rPr>
        <w:t xml:space="preserve">  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（2）【书写对联】根据给出的词语，组成一副完整的对联。（3分）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词语：溢     书声      雅室     盈      芳园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上联：墨香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                         </w:t>
      </w:r>
      <w:r>
        <w:rPr>
          <w:rFonts w:ascii="宋体" w:eastAsia="宋体" w:hAnsi="宋体" w:cs="宋体" w:hint="eastAsia"/>
          <w:color w:val="000000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</w:rPr>
      </w:pPr>
      <w:r>
        <w:rPr>
          <w:rFonts w:ascii="宋体" w:eastAsia="宋体" w:hAnsi="宋体" w:cs="宋体" w:hint="eastAsia"/>
          <w:color w:val="000000"/>
        </w:rPr>
        <w:t>下联：</w:t>
      </w:r>
      <w:r>
        <w:rPr>
          <w:rFonts w:ascii="宋体" w:eastAsia="宋体" w:hAnsi="宋体" w:cs="宋体" w:hint="eastAsia"/>
          <w:color w:val="000000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（3）【趣解汉字】仿照示例，从备选汉字中选择一个，进行趣解。（3分）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【示例】碑----------“卑”微的石头，被赋予了神圣的使命，就执着地站立了一生。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备选汉字：劣       愧     您       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color w:val="000000"/>
          <w:u w:val="single"/>
          <w:lang w:val="en-US" w:eastAsia="zh-CN"/>
        </w:rPr>
      </w:pPr>
      <w:r>
        <w:rPr>
          <w:rFonts w:ascii="宋体" w:hAnsi="宋体" w:cs="宋体" w:hint="eastAsia"/>
          <w:color w:val="000000"/>
          <w:u w:val="singl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</w:rPr>
      </w:pPr>
      <w:r>
        <w:rPr>
          <w:rFonts w:ascii="宋体" w:eastAsia="宋体" w:hAnsi="宋体" w:cs="宋体" w:hint="eastAsia"/>
          <w:b/>
          <w:bCs/>
          <w:color w:val="000000"/>
        </w:rPr>
        <w:t>四、</w:t>
      </w:r>
      <w:r>
        <w:rPr>
          <w:rFonts w:ascii="宋体" w:eastAsia="宋体" w:hAnsi="宋体" w:cs="宋体" w:hint="eastAsia"/>
          <w:b/>
          <w:bCs/>
          <w:color w:val="000000"/>
          <w:lang w:eastAsia="zh-CN"/>
        </w:rPr>
        <w:t>作文</w:t>
      </w:r>
      <w:r>
        <w:rPr>
          <w:rFonts w:ascii="宋体" w:eastAsia="宋体" w:hAnsi="宋体" w:cs="宋体" w:hint="eastAsia"/>
          <w:b/>
          <w:bCs/>
          <w:color w:val="000000"/>
        </w:rPr>
        <w:t>。（60分）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firstLine="450"/>
        <w:textAlignment w:val="auto"/>
        <w:outlineLvl w:val="9"/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t>在日本电影《狐狸的故事》中有这样一个场景:一个风雪交加的夜晚,刚学会走路和觅食的小狐狸被父母赶出洞外,小狐狸站在风雪中凄厉地哀鸣着,一次又一次试图回到洞里,可是每一次都被洞口的老狐狸咬出去了。狐狸世界的法则是:成年了就不能与父母在一起,就不能靠父母活,得自己讨生活去。</w:t>
      </w:r>
      <w:r>
        <w:rPr>
          <w:rFonts w:ascii="宋体" w:eastAsia="宋体" w:hAnsi="宋体" w:cs="宋体" w:hint="eastAsia"/>
          <w:b w:val="0"/>
          <w:bCs w:val="0"/>
          <w:color w:val="000000"/>
          <w:sz w:val="21"/>
          <w:szCs w:val="21"/>
        </w:rPr>
        <w:br/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textAlignment w:val="auto"/>
        <w:outlineLvl w:val="9"/>
        <w:rPr>
          <w:rFonts w:ascii="宋体" w:eastAsia="宋体" w:hAnsi="宋体" w:cs="宋体" w:hint="eastAsia"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t>请根据上面的材料写一篇文章。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textAlignment w:val="auto"/>
        <w:outlineLvl w:val="9"/>
        <w:rPr>
          <w:rFonts w:ascii="宋体" w:eastAsia="宋体" w:hAnsi="宋体" w:cs="宋体" w:hint="eastAsia"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br/>
      </w: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t>要求:①所写文章主旨必须从所给材料中提炼,但不要对材料扩写、续写和改写,不要套作,不得抄袭</w:t>
      </w:r>
    </w:p>
    <w:p>
      <w:pPr>
        <w:pStyle w:val="NormalWeb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textAlignment w:val="auto"/>
        <w:outlineLvl w:val="9"/>
        <w:rPr>
          <w:rFonts w:ascii="宋体" w:eastAsia="宋体" w:hAnsi="宋体" w:cs="宋体" w:hint="eastAsia"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t>立意自定,题目自拟,文体自选(诗歌、戏剧除外)</w:t>
      </w:r>
    </w:p>
    <w:p>
      <w:pPr>
        <w:pStyle w:val="NormalWeb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textAlignment w:val="auto"/>
        <w:outlineLvl w:val="9"/>
        <w:rPr>
          <w:rFonts w:ascii="宋体" w:eastAsia="宋体" w:hAnsi="宋体" w:cs="宋体" w:hint="eastAsia"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t>不少于600字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textAlignment w:val="auto"/>
        <w:outlineLvl w:val="9"/>
        <w:rPr>
          <w:rFonts w:ascii="宋体" w:eastAsia="宋体" w:hAnsi="宋体" w:cs="宋体" w:hint="eastAsia"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Cs/>
          <w:color w:val="000000"/>
          <w:sz w:val="21"/>
          <w:szCs w:val="21"/>
        </w:rPr>
        <w:t>④文中不得出现真实的人名和校名。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textAlignment w:val="auto"/>
        <w:outlineLvl w:val="9"/>
        <w:rPr>
          <w:rFonts w:ascii="宋体" w:eastAsia="宋体" w:hAnsi="宋体" w:cs="宋体" w:hint="eastAsia"/>
          <w:bCs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</w:pPr>
    </w:p>
    <w:sectPr>
      <w:pgSz w:w="23757" w:h="16783" w:orient="landscape"/>
      <w:pgMar w:top="1803" w:right="1270" w:bottom="1803" w:left="1270" w:header="851" w:footer="992" w:gutter="0"/>
      <w:cols w:num="3" w:space="720" w:equalWidth="0">
        <w:col w:w="6847" w:space="713"/>
        <w:col w:w="6387" w:space="725"/>
        <w:col w:w="6545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C66F6A9"/>
    <w:multiLevelType w:val="singleLevel"/>
    <w:tmpl w:val="9C66F6A9"/>
    <w:lvl w:ilvl="0">
      <w:start w:val="15"/>
      <w:numFmt w:val="decimal"/>
      <w:suff w:val="nothing"/>
      <w:lvlText w:val="%1．"/>
      <w:lvlJc w:val="left"/>
    </w:lvl>
  </w:abstractNum>
  <w:abstractNum w:abstractNumId="1">
    <w:nsid w:val="E63711FF"/>
    <w:multiLevelType w:val="singleLevel"/>
    <w:tmpl w:val="E63711FF"/>
    <w:lvl w:ilvl="0">
      <w:start w:val="19"/>
      <w:numFmt w:val="decimal"/>
      <w:suff w:val="nothing"/>
      <w:lvlText w:val="%1．"/>
      <w:lvlJc w:val="left"/>
    </w:lvl>
  </w:abstractNum>
  <w:abstractNum w:abstractNumId="2">
    <w:nsid w:val="69C9222C"/>
    <w:multiLevelType w:val="multilevel"/>
    <w:tmpl w:val="69C9222C"/>
    <w:lvl w:ilvl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ascii="宋体" w:hAnsi="宋体" w:cs="宋体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 w:qFormat="1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沿洞飞龙</dc:creator>
  <cp:lastModifiedBy>Administrator</cp:lastModifiedBy>
  <cp:revision>1</cp:revision>
  <dcterms:created xsi:type="dcterms:W3CDTF">2018-09-25T01:10:00Z</dcterms:created>
  <dcterms:modified xsi:type="dcterms:W3CDTF">2018-09-25T07:50:48Z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