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pict>
          <v:shape id="_x0000_s1025" o:spid="_x0000_s1025" o:spt="75" type="#_x0000_t75" style="position:absolute;left:0pt;margin-left:870pt;margin-top:928pt;height:32pt;width:27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666105" cy="5079365"/>
            <wp:effectExtent l="0" t="0" r="3175" b="10795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66105" cy="5079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695950" cy="3238500"/>
            <wp:effectExtent l="0" t="0" r="0" b="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9595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886450" cy="5543550"/>
            <wp:effectExtent l="0" t="0" r="0" b="0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5543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591175" cy="2114550"/>
            <wp:effectExtent l="0" t="0" r="9525" b="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6124575" cy="4648200"/>
            <wp:effectExtent l="0" t="0" r="9525" b="0"/>
            <wp:docPr id="5" name="图片 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4575" cy="4648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670550" cy="3488690"/>
            <wp:effectExtent l="0" t="0" r="6350" b="16510"/>
            <wp:docPr id="6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IMG_2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70550" cy="3488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6010275" cy="5019675"/>
            <wp:effectExtent l="0" t="0" r="9525" b="9525"/>
            <wp:docPr id="7" name="图片 7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IMG_25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5019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800725" cy="3438525"/>
            <wp:effectExtent l="0" t="0" r="9525" b="9525"/>
            <wp:docPr id="8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IMG_25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3438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934075" cy="5962650"/>
            <wp:effectExtent l="0" t="0" r="9525" b="0"/>
            <wp:docPr id="9" name="图片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IMG_25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391150" cy="1857375"/>
            <wp:effectExtent l="0" t="0" r="0" b="9525"/>
            <wp:docPr id="10" name="图片 10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5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1857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762625" cy="5324475"/>
            <wp:effectExtent l="0" t="0" r="9525" b="9525"/>
            <wp:docPr id="11" name="图片 1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IMG_25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5324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657850" cy="3381375"/>
            <wp:effectExtent l="0" t="0" r="0" b="9525"/>
            <wp:docPr id="12" name="图片 1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5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3381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753100" cy="3038475"/>
            <wp:effectExtent l="0" t="0" r="0" b="9525"/>
            <wp:docPr id="13" name="图片 1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6315075" cy="3914775"/>
            <wp:effectExtent l="0" t="0" r="9525" b="9525"/>
            <wp:docPr id="14" name="图片 1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IMG_25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315075" cy="3914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5867400" cy="3228975"/>
            <wp:effectExtent l="0" t="0" r="0" b="9525"/>
            <wp:docPr id="15" name="图片 15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IMG_25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32289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/>
    <w:p/>
    <w:p/>
    <w:p/>
    <w:p/>
    <w:p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/>
        </w:rPr>
        <w:drawing>
          <wp:inline distT="0" distB="0" distL="114300" distR="114300">
            <wp:extent cx="6324600" cy="5143500"/>
            <wp:effectExtent l="0" t="0" r="0" b="0"/>
            <wp:docPr id="16" name="图片 1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IMG_25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5143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attachedTemplate r:id="rId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18462A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iPriority="99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after="200" w:line="276" w:lineRule="auto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2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Office_11.1.0.7940_F1E327BC-269C-435d-A152-05C5408002CA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2018-11-03T14:21:00Z</dcterms:created>
  <dc:creator>羅&amp;春℡</dc:creator>
  <cp:lastModifiedBy>什么</cp:lastModifiedBy>
  <dcterms:modified xsi:type="dcterms:W3CDTF">2018-11-22T07:52:08Z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2052-11.1.0.7940</vt:lpwstr>
  </property>
</Properties>
</file>