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pict>
          <v:shape id="_x0000_s1025" o:spid="_x0000_s1025" o:spt="75" type="#_x0000_t75" style="position:absolute;left:0pt;margin-left:809pt;margin-top:990pt;height:39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bCs/>
          <w:sz w:val="32"/>
          <w:szCs w:val="40"/>
        </w:rPr>
        <w:t>2018-2019学年度第一学期八年级语文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期中测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（</w:t>
      </w:r>
      <w:r>
        <w:rPr>
          <w:rFonts w:hint="eastAsia" w:ascii="宋体" w:hAnsi="宋体" w:eastAsia="宋体" w:cs="宋体"/>
        </w:rPr>
        <w:t>满分为150分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其中卷面书写占5分；考试时间为150分钟。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一、语文积累和综合运用（35分）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1.默写古诗文中的名句名篇。（10分）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（1）补写出下列名句中的上句或下句。（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①东皋薄暮望，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王绩《野望》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，猛浪若奔。（吴均《与朱元思书》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，长河落日圆。（王维《使至塞上》）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，江</w:t>
      </w:r>
      <w:r>
        <w:rPr>
          <w:rFonts w:hint="eastAsia" w:ascii="宋体" w:hAnsi="宋体" w:eastAsia="宋体" w:cs="宋体"/>
          <w:lang w:val="en-US" w:eastAsia="zh-CN"/>
        </w:rPr>
        <w:t>入</w:t>
      </w:r>
      <w:r>
        <w:rPr>
          <w:rFonts w:hint="eastAsia" w:ascii="宋体" w:hAnsi="宋体" w:eastAsia="宋体" w:cs="宋体"/>
        </w:rPr>
        <w:t>大荒流。（李白《渡荆门送别》</w:t>
      </w:r>
      <w:r>
        <w:rPr>
          <w:rFonts w:hint="eastAsia" w:ascii="宋体" w:hAnsi="宋体" w:eastAsia="宋体" w:cs="宋体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⑤庭中有奇树，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</w:rPr>
        <w:t>（《庭中有奇树》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，良多趣味。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郦道元《三峡》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（2）根据提示写出相应的名句。（4分）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none"/>
        </w:rPr>
      </w:pPr>
      <w:r>
        <w:rPr>
          <w:rFonts w:hint="eastAsia" w:ascii="宋体" w:hAnsi="宋体" w:eastAsia="宋体" w:cs="宋体"/>
        </w:rPr>
        <w:t>①曹植《梁甫行》中用比喻手法写边海渔民生活悲惨的诗句是“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②陶弘景《答谢中书书》一文中，概括总结山水美景的句子是“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</w:rPr>
        <w:t>”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2.阅读下面的文字，完成（1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～（4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历史不可穿越，却能在史传中再现；往事不可回放，却能在回忆中重现。</w:t>
      </w:r>
      <w:r>
        <w:rPr>
          <w:rFonts w:hint="eastAsia" w:ascii="宋体" w:hAnsi="宋体" w:eastAsia="宋体" w:cs="宋体"/>
          <w:u w:val="single"/>
        </w:rPr>
        <w:t>文字的神奇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之处就在于能穿越古今、纵横四海。</w:t>
      </w:r>
      <w:r>
        <w:rPr>
          <w:rFonts w:hint="eastAsia" w:ascii="宋体" w:hAnsi="宋体" w:eastAsia="宋体" w:cs="宋体"/>
        </w:rPr>
        <w:t>在文字世界中，我们可精骛八极、心游万仞，上接千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古、下瞻百代，既可以和三千多年前的</w:t>
      </w:r>
      <w:r>
        <w:rPr>
          <w:rFonts w:hint="eastAsia" w:ascii="宋体" w:hAnsi="宋体" w:eastAsia="宋体" w:cs="宋体"/>
          <w:lang w:val="en-US" w:eastAsia="zh-CN"/>
        </w:rPr>
        <w:t>殷</w:t>
      </w:r>
      <w:r>
        <w:rPr>
          <w:rFonts w:hint="eastAsia" w:ascii="宋体" w:hAnsi="宋体" w:eastAsia="宋体" w:cs="宋体"/>
        </w:rPr>
        <w:t>商古人对话，又可以跨越时空，去古希</w:t>
      </w:r>
      <w:r>
        <w:rPr>
          <w:rFonts w:hint="eastAsia" w:ascii="宋体" w:hAnsi="宋体" w:eastAsia="宋体" w:cs="宋体"/>
          <w:lang w:val="en-US" w:eastAsia="zh-CN"/>
        </w:rPr>
        <w:t>腊</w:t>
      </w:r>
      <w:r>
        <w:rPr>
          <w:rFonts w:hint="eastAsia" w:ascii="宋体" w:hAnsi="宋体" w:eastAsia="宋体" w:cs="宋体"/>
        </w:rPr>
        <w:t>áo游。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（1）根据拼音写汉字，给加点的字注音。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史</w:t>
      </w:r>
      <w:r>
        <w:rPr>
          <w:rFonts w:hint="eastAsia" w:ascii="宋体" w:hAnsi="宋体" w:eastAsia="宋体" w:cs="宋体"/>
          <w:em w:val="dot"/>
        </w:rPr>
        <w:t>传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em w:val="dot"/>
          <w:lang w:val="en-US" w:eastAsia="zh-CN"/>
        </w:rPr>
        <w:t>殷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）商</w:t>
      </w:r>
      <w:r>
        <w:rPr>
          <w:rFonts w:hint="eastAsia" w:ascii="宋体" w:hAnsi="宋体" w:eastAsia="宋体" w:cs="宋体"/>
          <w:lang w:val="en-US" w:eastAsia="zh-CN"/>
        </w:rPr>
        <w:t xml:space="preserve">     á</w:t>
      </w:r>
      <w:r>
        <w:rPr>
          <w:rFonts w:hint="eastAsia" w:ascii="宋体" w:hAnsi="宋体" w:eastAsia="宋体" w:cs="宋体"/>
        </w:rPr>
        <w:t>o（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2）文中有错别字的词语是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</w:rPr>
        <w:t>”，正确写法是“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（3）“心游万仞”中的“仞”是古代一种计量什么的单位</w:t>
      </w:r>
      <w:r>
        <w:rPr>
          <w:rFonts w:hint="eastAsia" w:ascii="宋体" w:hAnsi="宋体" w:eastAsia="宋体" w:cs="宋体"/>
          <w:lang w:eastAsia="zh-CN"/>
        </w:rPr>
        <w:t>？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）（2分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A.面积</w:t>
      </w:r>
      <w:r>
        <w:rPr>
          <w:rFonts w:hint="eastAsia" w:ascii="宋体" w:hAnsi="宋体" w:eastAsia="宋体" w:cs="宋体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>B.重量</w:t>
      </w:r>
      <w:r>
        <w:rPr>
          <w:rFonts w:hint="eastAsia" w:ascii="宋体" w:hAnsi="宋体" w:eastAsia="宋体" w:cs="宋体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C.体积</w:t>
      </w:r>
      <w:r>
        <w:rPr>
          <w:rFonts w:hint="eastAsia" w:ascii="宋体" w:hAnsi="宋体" w:eastAsia="宋体" w:cs="宋体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D.高度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（4）把文中的画线句改为反问句，不得改变句子原意。（2分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3.运用课外阅读积累的知识，完成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~（2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《红星照耀中国》是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国记者埃德加·斯诺冒着生命危险，穿越重重封锁，深</w:t>
      </w:r>
      <w:r>
        <w:rPr>
          <w:rFonts w:hint="eastAsia" w:ascii="宋体" w:hAnsi="宋体" w:eastAsia="宋体" w:cs="宋体"/>
          <w:lang w:val="en-US" w:eastAsia="zh-CN"/>
        </w:rPr>
        <w:t>入</w:t>
      </w:r>
      <w:r>
        <w:rPr>
          <w:rFonts w:hint="eastAsia" w:ascii="宋体" w:hAnsi="宋体" w:eastAsia="宋体" w:cs="宋体"/>
        </w:rPr>
        <w:t>延安，深人根据地，实地采访后写成的一部介绍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和中国革命的纪实作品。（2分）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（2）“我算明白了，干苦活儿的打算独自一个人混好，比登天还难。”这是《骆驼样子》中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</w:rPr>
        <w:t>（人名）的感叹。（2分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4.学校开展“诚信校园”活动，请你参与并完成以下任务。（12分）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（1）学校要求每个班级出一期关于“诚信”的黑板报，请你为本班黑板报设计三个栏目，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要求用四字短语写出栏目名称。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（2）下面是一位同学的以“诚信”为主题的演讲稿片段，请你帮助修改。（4分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“言必信，行必果。”其实，讲诚信并不难，从一点一滴做起就可以。例如，买东西时，卖主多找了钱，我们要主动还给卖主；上学时，捡到了财物，我们要主动交给失主或老师</w:t>
      </w:r>
      <w:r>
        <w:rPr>
          <w:rFonts w:hint="eastAsia" w:ascii="宋体" w:hAnsi="宋体" w:eastAsia="宋体" w:cs="宋体"/>
          <w:lang w:val="en-US" w:eastAsia="zh-CN"/>
        </w:rPr>
        <w:t>；</w:t>
      </w:r>
      <w:r>
        <w:rPr>
          <w:rFonts w:hint="eastAsia" w:ascii="宋体" w:hAnsi="宋体" w:eastAsia="宋体" w:cs="宋体"/>
        </w:rPr>
        <w:t>【甲】</w:t>
      </w:r>
      <w:r>
        <w:rPr>
          <w:rFonts w:hint="eastAsia" w:ascii="宋体" w:hAnsi="宋体" w:eastAsia="宋体" w:cs="宋体"/>
          <w:u w:val="single"/>
        </w:rPr>
        <w:t>考试失利时，我们要实事求是地告诉</w:t>
      </w:r>
      <w:r>
        <w:rPr>
          <w:rFonts w:hint="eastAsia" w:ascii="宋体" w:hAnsi="宋体" w:eastAsia="宋体" w:cs="宋体"/>
          <w:u w:val="single"/>
          <w:lang w:val="en-US" w:eastAsia="zh-CN"/>
        </w:rPr>
        <w:t>令</w:t>
      </w:r>
      <w:r>
        <w:rPr>
          <w:rFonts w:hint="eastAsia" w:ascii="宋体" w:hAnsi="宋体" w:eastAsia="宋体" w:cs="宋体"/>
          <w:u w:val="single"/>
        </w:rPr>
        <w:t>尊</w:t>
      </w:r>
      <w:r>
        <w:rPr>
          <w:rFonts w:hint="eastAsia" w:ascii="宋体" w:hAnsi="宋体" w:eastAsia="宋体" w:cs="宋体"/>
          <w:u w:val="single"/>
          <w:lang w:val="en-US" w:eastAsia="zh-CN"/>
        </w:rPr>
        <w:t>令</w:t>
      </w:r>
      <w:r>
        <w:rPr>
          <w:rFonts w:hint="eastAsia" w:ascii="宋体" w:hAnsi="宋体" w:eastAsia="宋体" w:cs="宋体"/>
          <w:u w:val="single"/>
        </w:rPr>
        <w:t>堂，不能</w:t>
      </w:r>
      <w:r>
        <w:rPr>
          <w:rFonts w:hint="eastAsia" w:ascii="宋体" w:hAnsi="宋体" w:eastAsia="宋体" w:cs="宋体"/>
          <w:u w:val="single"/>
          <w:lang w:val="en-US" w:eastAsia="zh-CN"/>
        </w:rPr>
        <w:t>弄</w:t>
      </w:r>
      <w:r>
        <w:rPr>
          <w:rFonts w:hint="eastAsia" w:ascii="宋体" w:hAnsi="宋体" w:eastAsia="宋体" w:cs="宋体"/>
          <w:u w:val="single"/>
        </w:rPr>
        <w:t>虚作假</w:t>
      </w:r>
      <w:r>
        <w:rPr>
          <w:rFonts w:hint="eastAsia" w:ascii="宋体" w:hAnsi="宋体" w:eastAsia="宋体" w:cs="宋体"/>
        </w:rPr>
        <w:t>；等等。只要人人讲诚信，文明之花就会遍地盛开；只要人人讲诚信，信任之树就会枝繁叶茂；只要人人讲诚信，生活之</w:t>
      </w:r>
      <w:r>
        <w:rPr>
          <w:rFonts w:hint="eastAsia" w:ascii="宋体" w:hAnsi="宋体" w:eastAsia="宋体" w:cs="宋体"/>
          <w:lang w:val="en-US" w:eastAsia="zh-CN"/>
        </w:rPr>
        <w:t>舟</w:t>
      </w:r>
      <w:r>
        <w:rPr>
          <w:rFonts w:hint="eastAsia" w:ascii="宋体" w:hAnsi="宋体" w:eastAsia="宋体" w:cs="宋体"/>
        </w:rPr>
        <w:t>就会一帆风顺。【乙】</w:t>
      </w:r>
      <w:r>
        <w:rPr>
          <w:rFonts w:hint="eastAsia" w:ascii="宋体" w:hAnsi="宋体" w:eastAsia="宋体" w:cs="宋体"/>
          <w:u w:val="single"/>
        </w:rPr>
        <w:t>愿每一位同学都能我</w:t>
      </w:r>
      <w:r>
        <w:rPr>
          <w:rFonts w:hint="eastAsia" w:ascii="宋体" w:hAnsi="宋体" w:eastAsia="宋体" w:cs="宋体"/>
          <w:u w:val="single"/>
          <w:lang w:val="en-US" w:eastAsia="zh-CN"/>
        </w:rPr>
        <w:t>载</w:t>
      </w:r>
      <w:r>
        <w:rPr>
          <w:rFonts w:hint="eastAsia" w:ascii="宋体" w:hAnsi="宋体" w:eastAsia="宋体" w:cs="宋体"/>
          <w:u w:val="single"/>
        </w:rPr>
        <w:t>着诚信之</w:t>
      </w:r>
      <w:r>
        <w:rPr>
          <w:rFonts w:hint="eastAsia" w:ascii="宋体" w:hAnsi="宋体" w:eastAsia="宋体" w:cs="宋体"/>
          <w:u w:val="single"/>
          <w:lang w:val="en-US" w:eastAsia="zh-CN"/>
        </w:rPr>
        <w:t>舟</w:t>
      </w:r>
      <w:r>
        <w:rPr>
          <w:rFonts w:hint="eastAsia" w:ascii="宋体" w:hAnsi="宋体" w:eastAsia="宋体" w:cs="宋体"/>
          <w:u w:val="single"/>
        </w:rPr>
        <w:t>，驶向前程似锦的明天！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①【</w:t>
      </w:r>
      <w:r>
        <w:rPr>
          <w:rFonts w:hint="eastAsia" w:ascii="宋体" w:hAnsi="宋体" w:eastAsia="宋体" w:cs="宋体"/>
        </w:rPr>
        <w:t>甲】处画线句子用语不得体，应改为“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②【乙】处画线句子有语病，可将“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</w:rPr>
        <w:t>”改为“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”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（3）为营造“诚信校园”的氛围，需悬挂一些标语横幅，请你拟写一条。（2分）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（4）有个同学说：“诚信对大人很重要，我们是小孩，一无钱，二无权。就算不诚信了，还有《未成年人保护法》，说点谎话，也没啥大不了的。”请你用几句话来反驳他一下。（3分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阅读下面的文字，回答问题。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【一】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怀念王明居教授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①王明居教授离开我们已经三年多了。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</w:rPr>
        <w:t>作为他的入门弟子和同乡晚辈，我从1979年到他家里</w:t>
      </w:r>
      <w:r>
        <w:rPr>
          <w:rFonts w:hint="eastAsia" w:ascii="宋体" w:hAnsi="宋体" w:eastAsia="宋体" w:cs="宋体"/>
          <w:lang w:val="en-US" w:eastAsia="zh-CN"/>
        </w:rPr>
        <w:t>拜</w:t>
      </w:r>
      <w:r>
        <w:rPr>
          <w:rFonts w:hint="eastAsia" w:ascii="宋体" w:hAnsi="宋体" w:eastAsia="宋体" w:cs="宋体"/>
        </w:rPr>
        <w:t>访，到2014年他去世，与他相识相知35年，常常聆听他的教诲，目睹了他学术事业的发展历程。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1987年，王老师和汪裕雄老师开始招收硕士研究生，两位老师第一时间把这个消息告诉了我，鼓励我报考。最终我如愿以偿，成了他们的第一届研究生，我也倍加珍惜这一难得的机会。读研期间，王老师倾心栽培我们，让我们出去见世面，拜见美学界的名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王老师早年热爱学术，刻苦专研，不断地撰写论文和书稿。其间历经多年的运动，到1980年在《中国青年》杂志发表《老虎美不美？》时，已经50岁了。那时，王老师的家庭极其困难，被芜湖市人民政府列为最困难户。他和师母赵光霞老师两人工作，四位子女都在读中小学，大女儿是1980年秋天开始上大学的，家里还有他年迈的老母亲，住房非常狭小。在极其艰苦的环境下，他坚持学术研究，夜以继日，勤奋耕耘，以食堂的白馒头加白开水当夜餐，经常工作到深夜。正是这样经年累月，几十年如一日地努力，他以惊人的毅力写出了</w:t>
      </w:r>
      <w:r>
        <w:rPr>
          <w:rFonts w:hint="eastAsia" w:ascii="宋体" w:hAnsi="宋体" w:eastAsia="宋体" w:cs="宋体"/>
          <w:em w:val="dot"/>
        </w:rPr>
        <w:t>10本专著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em w:val="dot"/>
        </w:rPr>
        <w:t>100多篇学术论文</w:t>
      </w:r>
      <w:r>
        <w:rPr>
          <w:rFonts w:hint="eastAsia" w:ascii="宋体" w:hAnsi="宋体" w:eastAsia="宋体" w:cs="宋体"/>
        </w:rPr>
        <w:t xml:space="preserve">。这种勤奋的治学精神和严谨的治学态度，一直激励着我，感染着我。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④王老师不仅勤奋好学，而且为人谦逊，真诚地向同行学习。他认为各位同行都有自己的长处，值得自己学习。我读硕士研究生时，王老师和汪裕雄老师特地请文秉模教授给我们讲德国古典哲学，他们俩和我们一样坐在后面听讲，他比文老师还年长3岁，当时已经57岁了。这些做法对我们学生是极好的言传身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他为人谦和低调，待人真诚，富于同情心，一生老实厚道，豁达开朗，他的老同学常说他“难得糊涂”。他也平易近人，乐于助人，在事业上和生活上，不吝提携和帮助教研室里学生辈的年轻同事，大家都尊称他为“王明老”。在四位子女都考上大学陆续工作以后，他的经济条件好转了，他便开始帮助别人。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。每次出书，他都工工整整地签上名，送给我们。他的字迹方正端庄，一如他的为人。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⑥2014年12月20日晚上，在与病魔搏斗了数月以后，王老师离开了我们。我当晚得知噩耗，21日上午上完课以后，下午即从上海赶赴芜湖为他送行。22日冬至日火化那一天上午，根据王老师生前的意愿，亲属没有让学校举行告别仪式和追悼会，除了家里的亲人外，几位学院的领导和老同事、过去的学生，都是以个人的名义前去送行，也没有送花圈等。</w:t>
      </w:r>
      <w:r>
        <w:rPr>
          <w:rFonts w:hint="eastAsia" w:ascii="宋体" w:hAnsi="宋体" w:eastAsia="宋体" w:cs="宋体"/>
          <w:u w:val="single"/>
        </w:rPr>
        <w:t>自从大学毕业以后，他低调了大半生，最后以低调谢幕，为他的人生划了一个极低调的句号。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5.根据上下文，将下面两个句子分别填人文章①⑤两段横线处，第①段应填（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），第⑤段应填（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）。（填序号）（4分）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A.年轻教师遇到困难时，他总是慷慨解囊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B.我时常想起他，感念他在我的学术事业和人生道路上的提携和帮助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6.本文是一篇回忆录。第①段在全文中有什么作用?（3分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7.分析文章第③段中加点词语的表达效果。（3分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8.结合全文，请简要概括王明居教授在学术上和为人上具有哪些品质。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9.文章结尾段的画线句意味深长，请简要谈谈你的理解。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【二】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又见高沟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①因为招生，同事老许和我说，我们一起去高沟？我说好。于是我们冒雨出发了。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第一次踏上开通不久的芜湖长江二桥，心情有些激动。我本以为大桥的北岸应该就是高沟镇的地盘了吧。过了桥才知道自己弄错方位了，准确地讲应是京福高铁铜陵二桥的北岸才是高沟镇。我之所以激动，不是因为高沟是无为县的首镇，也不是因为高沟是全国三分之一电缆的产地。我激动的是曾在这里度过了十多个战天斗地的不眠之夜，而今我又要踏上这块让我累过、笑过的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记得那是2016年7月4日傍晚，我在下班的路上接到电话，说晚上七点在铁山大门口集中，赴无为抗洪。我匆匆回家拿了套换洗衣服，就赶到集合点，同行陆陆续续地赶来，共有40多人。天很暗，雨在下。肖书记讲了几点要求，算是临阵动员，我们就乘车奔赴无为了。我和市供销社的老朱被分在一组，任务是督查刘渡镇抗洪救灾情况。该镇政府所在地位于长江外埠圩，我们初到镇政府时，院外已有近一尺深的水，院内空荡荡的。经了解，镇里的党政领导都抗洪去了。老朱是军转干部，基层经验也很丰富。他说我们直接去一线吧。当时我们看到，到处是一片汪洋。我们到村里了解村民转移情况，到堤坝危险点了解灾情，检查救灾物资是否合理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④就这样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我们在刘渡镇工作了一周。周末的晚上，我们接到上级指示，督查组重新分工，老朱连夜直奔无为大堤，我第二天要去高沟。当晚接到局领导来电，说如有困难要及时反映。我拿着电话说，我没困难。她一再强调要我务必注意身体、安全第一。我心头一热，禁不住眼睛湿润了。因为来无为一周，由于没经验第一天就湿了鞋、淋了雨，发烧感冒。在这孤独无依的时候，领导的嘘寒问暖让我好生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一晃过了半个月，我们累是累了，黑是黑了，但看到天气转晴，洪水即将被我们战胜，我们的心情是高兴的。也就是这段时间，我学到了抗洪的不少知识。当地村民自幼生活在长江边，对待管涌似乎并不大惊小怪，用沙袋围个桶状的圈就解决了。他们说，及时发现是关键，至于流出来是清水，那危险系数是很小的。他们对待巡堤也是有经验、有办法。记得有一次，亚奇秘书长半夜来巡查，当他听到高沟巡堤的办法时，激动地说：“好，这个办法值得推广。”结果我按他的要求及时提炼出一个“巡堤跑牌法”，在抗洪期间得到了广泛地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⑥转眼两年了，当我再次踏上这片热土，我怎么不激动呢。办完公事。我特地要驾驶员再绕高沟的江堤走一走，还在几处当年的防汛点停一停，静静地拍几张江景，留作纪念。同事听了我经历的往事，也都不由地啧啧称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⑦是的，奋斗是美丽的，但也会随着时间的流逝而褪色，但是，有过奋斗的历程永远是生命中一道不败的风景。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10.下列对文章结构层次的划分，正确的一项是（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A.①/②③④⑤/⑥⑦</w:t>
      </w:r>
      <w:r>
        <w:rPr>
          <w:rFonts w:hint="eastAsia" w:ascii="宋体" w:hAnsi="宋体" w:eastAsia="宋体" w:cs="宋体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</w:rPr>
        <w:t>B.①/②③④/⑤⑥⑦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C.①②/③④⑤/⑥⑦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D.①②/③④/⑤⑥⑦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.阅读第③段，明显能感到抗洪抢险的紧急，请你概括体现“紧急”的细节。（4分）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12.第⑥段提到“我”很激动，你认为“我”激动的原因是什么？请用文中语句回答。（3分）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13.联系全文，说说文章标题有怎样的作用。（4分）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14.通读全文，联系生活实际，谈谈结尾段给你的启示。（5分）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【三】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【甲】元丰六年十月十二日夜，解衣欲睡，月色入户，欣然起行。念无与为乐者，逐至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承天寺寻张怀民。怀民亦未寝，相与步于中庭。庭下如极水室明，水中藻、</w:t>
      </w:r>
      <w:r>
        <w:rPr>
          <w:rFonts w:hint="eastAsia" w:ascii="宋体" w:hAnsi="宋体" w:eastAsia="宋体" w:cs="宋体"/>
          <w:lang w:val="en-US" w:eastAsia="zh-CN"/>
        </w:rPr>
        <w:t>荇</w:t>
      </w:r>
      <w:r>
        <w:rPr>
          <w:rFonts w:hint="eastAsia" w:ascii="宋体" w:hAnsi="宋体" w:eastAsia="宋体" w:cs="宋体"/>
        </w:rPr>
        <w:t>交横，盖竹</w:t>
      </w:r>
      <w:r>
        <w:rPr>
          <w:rFonts w:hint="eastAsia" w:ascii="宋体" w:hAnsi="宋体" w:eastAsia="宋体" w:cs="宋体"/>
          <w:lang w:val="en-US" w:eastAsia="zh-CN"/>
        </w:rPr>
        <w:t>柏</w:t>
      </w:r>
      <w:r>
        <w:rPr>
          <w:rFonts w:hint="eastAsia" w:ascii="宋体" w:hAnsi="宋体" w:eastAsia="宋体" w:cs="宋体"/>
        </w:rPr>
        <w:t>影也。何夜无月</w:t>
      </w:r>
      <w:r>
        <w:rPr>
          <w:rFonts w:hint="eastAsia" w:ascii="宋体" w:hAnsi="宋体" w:eastAsia="宋体" w:cs="宋体"/>
          <w:lang w:eastAsia="zh-CN"/>
        </w:rPr>
        <w:t>？</w:t>
      </w:r>
      <w:r>
        <w:rPr>
          <w:rFonts w:hint="eastAsia" w:ascii="宋体" w:hAnsi="宋体" w:eastAsia="宋体" w:cs="宋体"/>
        </w:rPr>
        <w:t>何处无竹柏?但少闲人如吾两人者耳。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940" w:firstLineChars="1400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——（</w:t>
      </w:r>
      <w:r>
        <w:rPr>
          <w:rFonts w:hint="eastAsia" w:ascii="宋体" w:hAnsi="宋体" w:eastAsia="宋体" w:cs="宋体"/>
        </w:rPr>
        <w:t>苏轼《记承天寺夜游》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【乙】楚越之间方言，谓水之反流为“渴”。渴上与南馆高嶂合，下与百家濑合。</w:t>
      </w:r>
      <w:r>
        <w:rPr>
          <w:rFonts w:hint="eastAsia" w:ascii="宋体" w:hAnsi="宋体" w:eastAsia="宋体" w:cs="宋体"/>
          <w:lang w:eastAsia="zh-CN"/>
        </w:rPr>
        <w:t>……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每风自四山而下，振动大木，掩苒众草，纷红骇绿，蓊葧香气</w:t>
      </w:r>
      <w:r>
        <w:rPr>
          <w:rFonts w:hint="eastAsia" w:ascii="宋体" w:hAnsi="宋体" w:eastAsia="宋体" w:cs="宋体"/>
          <w:u w:val="none"/>
          <w:lang w:eastAsia="zh-CN"/>
        </w:rPr>
        <w:t>。</w:t>
      </w:r>
      <w:r>
        <w:rPr>
          <w:rFonts w:hint="eastAsia" w:ascii="宋体" w:hAnsi="宋体" w:eastAsia="宋体" w:cs="宋体"/>
        </w:rPr>
        <w:t>冲涛旋濑，退贮溪谷，摇飃葳蕤，与时推移。其大都如此，余无以穷其状。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永之人未尝游焉，余得之不敢专焉，出而传于世。其地主袁氏。故以名焉。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520" w:firstLineChars="1200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</w:rPr>
        <w:t>（节选自柳宗元《永州八记·袁家渴记》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【注释】①渴：袁家渴。②合：汇合。③</w:t>
      </w:r>
      <w:r>
        <w:rPr>
          <w:rFonts w:hint="eastAsia" w:ascii="宋体" w:hAnsi="宋体" w:eastAsia="宋体" w:cs="宋体"/>
          <w:lang w:val="en-US" w:eastAsia="zh-CN"/>
        </w:rPr>
        <w:t>濑</w:t>
      </w:r>
      <w:r>
        <w:rPr>
          <w:rFonts w:hint="eastAsia" w:ascii="宋体" w:hAnsi="宋体" w:eastAsia="宋体" w:cs="宋体"/>
        </w:rPr>
        <w:t>：水流。④</w:t>
      </w:r>
      <w:r>
        <w:rPr>
          <w:rFonts w:hint="eastAsia" w:ascii="宋体" w:hAnsi="宋体" w:eastAsia="宋体" w:cs="宋体"/>
          <w:lang w:val="en-US" w:eastAsia="zh-CN"/>
        </w:rPr>
        <w:t>苒</w:t>
      </w:r>
      <w:r>
        <w:rPr>
          <w:rFonts w:hint="eastAsia" w:ascii="宋体" w:hAnsi="宋体" w:eastAsia="宋体" w:cs="宋体"/>
        </w:rPr>
        <w:t>（rǎn）：轻柔。⑤蓊葧（wěng bó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:浓郁。⑥葳蕤（wēi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ruì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；草木茂盛、枝叶下垂的样子。⑦地主：地的主人。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15.解释下列加点词在文中的意思。（5分）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1）月色人户</w:t>
      </w:r>
      <w:r>
        <w:rPr>
          <w:rFonts w:hint="eastAsia" w:ascii="宋体" w:hAnsi="宋体" w:eastAsia="宋体" w:cs="宋体"/>
          <w:lang w:val="en-US" w:eastAsia="zh-CN"/>
        </w:rPr>
        <w:t xml:space="preserve">  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（2）念无与为乐者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念：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（3）相与步于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中庭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相与：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4）下与百家濑合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下：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（5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与时推移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时：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16.把下面的句子翻译成现代汉语。（4分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水中藻、荐交横，盖竹柏影也。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（2）余无以穷其状。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17.【甲】文和[乙】文都有生动的景物描写，但是运用的手法略有不同。【甲】文画线句运用了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</w:rPr>
        <w:t>的修辞手法，【乙】文画线句运用了视觉、听觉和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</w:rPr>
        <w:t>相结合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的表现手法。（2分）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18.有人说，【甲】文中的“但少闲人如吾两人者耳”和【乙】文中的“永之人未尝游焉。余得之”有异曲同工之妙。结合两文的写作背景，简要谈谈你的理解。（4分）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三、写作（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19.请以“</w:t>
      </w:r>
      <w:r>
        <w:rPr>
          <w:rFonts w:hint="eastAsia" w:ascii="宋体" w:hAnsi="宋体" w:eastAsia="宋体" w:cs="宋体"/>
          <w:b/>
          <w:bCs/>
        </w:rPr>
        <w:t>最美丽的</w:t>
      </w: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</w:rPr>
        <w:t>”为题，写一篇不少于600字的作文。（55分）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【提示与要求】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（1）请你从“故事”“画面”“声音”“眼神”四个词语中选择一个，把题目补充完整；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（2）可以大胆选择你最能驾驭的文体进行写作；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（3）文中不要出现真实的地名、校名、人名等；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（4）抄袭是不良行为，请不要照搬别人的文章。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09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2018-11-17T06:09:00Z</dcterms:created>
  <dc:creator>大风歌</dc:creator>
  <cp:lastModifiedBy>老倪膏药(招代理)</cp:lastModifiedBy>
  <dcterms:modified xsi:type="dcterms:W3CDTF">2018-11-27T13:15:49Z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