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2" o:spt="75" alt="1" type="#_x0000_t75" style="height:568.6pt;width:425.3pt;" filled="f" o:preferrelative="t" stroked="f" coordsize="21600,21600">
            <v:path/>
            <v:fill on="f" focussize="0,0"/>
            <v:stroke on="f"/>
            <v:imagedata r:id="rId8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1" o:spt="75" alt="2" type="#_x0000_t75" style="height:563.35pt;width:420.8pt;" filled="f" o:preferrelative="t" stroked="f" coordsize="21600,21600">
            <v:path/>
            <v:fill on="f" focussize="0,0"/>
            <v:stroke on="f"/>
            <v:imagedata r:id="rId9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0" o:spt="75" alt="3" type="#_x0000_t75" style="height:564.85pt;width:417.8pt;" filled="f" o:preferrelative="t" stroked="f" coordsize="21600,21600">
            <v:path/>
            <v:fill on="f" focussize="0,0"/>
            <v:stroke on="f"/>
            <v:imagedata r:id="rId10" o:title="3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29" o:spt="75" alt="4" type="#_x0000_t75" style="height:561.85pt;width:423.05pt;" filled="f" o:preferrelative="t" stroked="f" coordsize="21600,21600">
            <v:path/>
            <v:fill on="f" focussize="0,0"/>
            <v:stroke on="f"/>
            <v:imagedata r:id="rId11" o:title="4"/>
            <o:lock v:ext="edit" aspectratio="t"/>
            <w10:wrap type="none"/>
            <w10:anchorlock/>
          </v:shape>
        </w:pict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D012C60"/>
    <w:rsid w:val="716B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8</Pages>
  <Words>23</Words>
  <Characters>39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2018-11-19T12:57:00Z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2018-12-01T11:12:17Z</dcterms:modified>
  <dc:subject>湖北省随州市高新区2018-2019学年八年级上学期期中考试数学试题（图片版，无答案）.docx</dc:subject>
  <dc:title>湖北省随州市高新区2018-2019学年八年级上学期期中考试数学试题（图片版，无答案）.docx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2052-10.1.0.7697</vt:lpwstr>
  </property>
</Properties>
</file>