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pict>
          <v:shape id="_x0000_s1025" o:spid="_x0000_s1025" o:spt="75" type="#_x0000_t75" style="position:absolute;left:0pt;margin-left:869pt;margin-top:963pt;height:36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/>
          <w:b/>
          <w:bCs/>
          <w:sz w:val="30"/>
          <w:szCs w:val="30"/>
          <w:lang w:val="en-US" w:eastAsia="zh-CN"/>
        </w:rPr>
        <w:t>2018—2019学年第一学期期中考试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二中八年级数学试题卷</w:t>
      </w:r>
    </w:p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（沪科版）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一、选择题（本题10小题，每小题4分，共40分。）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若点A（−2，n）在x轴上，则点B（n−2，n＋1）在（　　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A、第一象限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B、第二象限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C、第三象限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D、第四象限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已知线段CD是由线段AB平移得到的，点A（−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）的对应点为C（4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35</w:t>
      </w:r>
      <w:r>
        <w:rPr>
          <w:rFonts w:hint="eastAsia" w:ascii="宋体" w:hAnsi="宋体" w:eastAsia="宋体" w:cs="宋体"/>
          <w:sz w:val="21"/>
          <w:szCs w:val="21"/>
        </w:rPr>
        <w:t>），则点B（−4，−1）的对应点D的坐标为（　　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A、（1，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 B、（2，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C、（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-1</w:t>
      </w:r>
      <w:r>
        <w:rPr>
          <w:rFonts w:hint="eastAsia" w:ascii="宋体" w:hAnsi="宋体" w:eastAsia="宋体" w:cs="宋体"/>
          <w:sz w:val="21"/>
          <w:szCs w:val="21"/>
        </w:rPr>
        <w:t>，3）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D、（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1,2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</w:t>
      </w:r>
      <w:r>
        <w:rPr>
          <w:rFonts w:hint="eastAsia" w:ascii="宋体" w:hAnsi="宋体" w:eastAsia="宋体" w:cs="宋体"/>
          <w:sz w:val="21"/>
          <w:szCs w:val="21"/>
        </w:rPr>
        <w:t>已知函数</w:t>
      </w:r>
      <w:r>
        <w:rPr>
          <w:rFonts w:hint="eastAsia" w:ascii="宋体" w:hAnsi="宋体" w:eastAsia="宋体" w:cs="宋体"/>
          <w:position w:val="-24"/>
          <w:sz w:val="21"/>
          <w:szCs w:val="21"/>
        </w:rPr>
        <w:object>
          <v:shape id="_x0000_i1025" o:spt="75" type="#_x0000_t75" style="height:34pt;width:5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，则自变量x的取值范围是（　　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A、−1＜x＜1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B、x≥−1且x≠1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C、x≠1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D、x≠1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sz w:val="21"/>
          <w:szCs w:val="21"/>
        </w:rPr>
        <w:t>关于一次函数y＝−x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</w:rPr>
        <w:t>3，下列结论正确的是（　　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A、图象过点（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-1,1</w:t>
      </w:r>
      <w:r>
        <w:rPr>
          <w:rFonts w:hint="eastAsia" w:ascii="宋体" w:hAnsi="宋体" w:eastAsia="宋体" w:cs="宋体"/>
          <w:sz w:val="21"/>
          <w:szCs w:val="21"/>
        </w:rPr>
        <w:t>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21"/>
          <w:szCs w:val="21"/>
        </w:rPr>
        <w:t>B、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图像与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y轴的截距为3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C、y随x的增大而增大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1"/>
          <w:szCs w:val="21"/>
        </w:rPr>
        <w:t>D、图象经过二、三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、四</w:t>
      </w:r>
      <w:r>
        <w:rPr>
          <w:rFonts w:hint="eastAsia" w:ascii="宋体" w:hAnsi="宋体" w:eastAsia="宋体" w:cs="宋体"/>
          <w:sz w:val="21"/>
          <w:szCs w:val="21"/>
        </w:rPr>
        <w:t>象限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sz w:val="21"/>
          <w:szCs w:val="21"/>
        </w:rPr>
        <w:t>如图，在矩形AOBC中，A（−2，0），B（0，1）．若正比例函数y＝kx的图象经过点C，则k的值为（　　）</w:t>
      </w:r>
    </w:p>
    <w:p>
      <w:pPr>
        <w:numPr>
          <w:ilvl w:val="0"/>
          <w:numId w:val="0"/>
        </w:numPr>
        <w:ind w:left="240" w:hanging="210" w:hangingChars="100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position w:val="-24"/>
          <w:sz w:val="21"/>
          <w:szCs w:val="21"/>
        </w:rPr>
        <w:object>
          <v:shape id="_x0000_i1026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B、</w:t>
      </w:r>
      <w:r>
        <w:rPr>
          <w:rFonts w:hint="eastAsia" w:ascii="宋体" w:hAnsi="宋体" w:eastAsia="宋体" w:cs="宋体"/>
          <w:position w:val="-24"/>
          <w:sz w:val="21"/>
          <w:szCs w:val="21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C、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-2           </w:t>
      </w:r>
      <w:r>
        <w:rPr>
          <w:rFonts w:hint="eastAsia" w:ascii="宋体" w:hAnsi="宋体" w:eastAsia="宋体" w:cs="宋体"/>
          <w:sz w:val="21"/>
          <w:szCs w:val="21"/>
        </w:rPr>
        <w:t>D、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981200" cy="1343025"/>
            <wp:effectExtent l="0" t="0" r="0" b="9525"/>
            <wp:docPr id="4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6、</w:t>
      </w:r>
      <w:r>
        <w:rPr>
          <w:rFonts w:hint="eastAsia" w:ascii="宋体" w:hAnsi="宋体" w:eastAsia="宋体" w:cs="宋体"/>
          <w:sz w:val="21"/>
          <w:szCs w:val="21"/>
        </w:rPr>
        <w:t>已知三角形的两边长分别为4cm和9cm，则下列长度的四条线段中能作为第三边的是（　　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A、13cm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B、6cm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C、5cm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>D、4cm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7、</w:t>
      </w:r>
      <w:r>
        <w:rPr>
          <w:rFonts w:hint="eastAsia" w:ascii="宋体" w:hAnsi="宋体" w:eastAsia="宋体" w:cs="宋体"/>
          <w:sz w:val="21"/>
          <w:szCs w:val="21"/>
        </w:rPr>
        <w:t>下列判断：①三角形的三个内角中最多有一个钝角，②三角形的三个内角中至少有两个锐角，③有两个内角为50°和20°的三角形一定是钝角三角形，④直角三角形中两锐角的和为90°，其中判断正确的有（　　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A、1个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B、2个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C、3个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>D、4个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8、</w:t>
      </w:r>
      <w:r>
        <w:rPr>
          <w:rFonts w:hint="eastAsia" w:ascii="宋体" w:hAnsi="宋体" w:eastAsia="宋体" w:cs="宋体"/>
          <w:sz w:val="21"/>
          <w:szCs w:val="21"/>
        </w:rPr>
        <w:t>如图，CD，CE，CF分别是△ABC的高、角平分线、中线，则下列各式中错误的是（　　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A、AB＝2BF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 B、∠ACE＝</w:t>
      </w:r>
      <w:r>
        <w:rPr>
          <w:rFonts w:hint="eastAsia" w:ascii="宋体" w:hAnsi="宋体" w:eastAsia="宋体" w:cs="宋体"/>
          <w:position w:val="-24"/>
          <w:sz w:val="21"/>
          <w:szCs w:val="21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∠ACB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C、AE＝BE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 D、CD⊥BE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753235" cy="981710"/>
            <wp:effectExtent l="0" t="0" r="18415" b="8890"/>
            <wp:docPr id="5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rcRect t="7630" b="13733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981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5162550</wp:posOffset>
            </wp:positionH>
            <wp:positionV relativeFrom="paragraph">
              <wp:posOffset>17145</wp:posOffset>
            </wp:positionV>
            <wp:extent cx="1334135" cy="1010920"/>
            <wp:effectExtent l="0" t="0" r="18415" b="17780"/>
            <wp:wrapSquare wrapText="bothSides"/>
            <wp:docPr id="6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rcRect t="4410" b="12494"/>
                    <a:stretch>
                      <a:fillRect/>
                    </a:stretch>
                  </pic:blipFill>
                  <pic:spPr>
                    <a:xfrm>
                      <a:off x="0" y="0"/>
                      <a:ext cx="1334135" cy="1010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9、</w:t>
      </w:r>
      <w:r>
        <w:rPr>
          <w:rFonts w:hint="eastAsia" w:ascii="宋体" w:hAnsi="宋体" w:eastAsia="宋体" w:cs="宋体"/>
          <w:sz w:val="21"/>
          <w:szCs w:val="21"/>
        </w:rPr>
        <w:t>如图，直线AB∥EF，点C是直线AB上一点，点D是直线AB外一点，若∠BCD＝95°，∠CDE＝25°，则∠DEF的度数是（　　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A、110°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B、115°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</w:rPr>
        <w:t>C、120°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D、125°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tabs>
          <w:tab w:val="left" w:pos="687"/>
        </w:tabs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10、</w:t>
      </w:r>
      <w:r>
        <w:rPr>
          <w:rFonts w:hint="eastAsia" w:ascii="宋体" w:hAnsi="宋体" w:eastAsia="宋体" w:cs="宋体"/>
          <w:sz w:val="21"/>
          <w:szCs w:val="21"/>
        </w:rPr>
        <w:t>14：00时，时钟中时针与分针的位置如图所示（分针在射线OA上），设经过xmin（0≤x≤30），时针、分针与射线OA所成角的度数分别为y1°、y2°，则y1、y2与x之间的函数关系图象是（　　）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3619500" cy="1591310"/>
            <wp:effectExtent l="0" t="0" r="0" b="8890"/>
            <wp:docPr id="7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591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450340" cy="1409700"/>
            <wp:effectExtent l="0" t="0" r="16510" b="0"/>
            <wp:docPr id="8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rcRect b="-7246"/>
                    <a:stretch>
                      <a:fillRect/>
                    </a:stretch>
                  </pic:blipFill>
                  <pic:spPr>
                    <a:xfrm>
                      <a:off x="0" y="0"/>
                      <a:ext cx="145034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二、填空题（本大题共4小题，每小题5分，共20分）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11、</w:t>
      </w:r>
      <w:r>
        <w:rPr>
          <w:rFonts w:hint="eastAsia" w:ascii="宋体" w:hAnsi="宋体" w:eastAsia="宋体" w:cs="宋体"/>
          <w:sz w:val="21"/>
          <w:szCs w:val="21"/>
        </w:rPr>
        <w:t>已知线段AB＝3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，且</w:t>
      </w:r>
      <w:r>
        <w:rPr>
          <w:rFonts w:hint="eastAsia" w:ascii="宋体" w:hAnsi="宋体" w:eastAsia="宋体" w:cs="宋体"/>
          <w:sz w:val="21"/>
          <w:szCs w:val="21"/>
        </w:rPr>
        <w:t>直线AB∥x轴，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若</w:t>
      </w:r>
      <w:r>
        <w:rPr>
          <w:rFonts w:hint="eastAsia" w:ascii="宋体" w:hAnsi="宋体" w:eastAsia="宋体" w:cs="宋体"/>
          <w:sz w:val="21"/>
          <w:szCs w:val="21"/>
        </w:rPr>
        <w:t>A点的坐标为（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sz w:val="21"/>
          <w:szCs w:val="21"/>
        </w:rPr>
        <w:t>1，2），则点B的坐标为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。</w:t>
      </w:r>
    </w:p>
    <w:p>
      <w:pPr>
        <w:jc w:val="left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12、直线</w:t>
      </w:r>
      <w:r>
        <w:rPr>
          <w:rFonts w:hint="eastAsia" w:ascii="宋体" w:hAnsi="宋体" w:eastAsia="宋体" w:cs="宋体"/>
          <w:position w:val="-10"/>
          <w:sz w:val="21"/>
          <w:szCs w:val="21"/>
          <w:lang w:val="en-US" w:eastAsia="zh-CN"/>
        </w:rPr>
        <w:object>
          <v:shape id="_x0000_i1029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向下平移2个单位长度得到的直线解析式是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。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4144645</wp:posOffset>
            </wp:positionH>
            <wp:positionV relativeFrom="paragraph">
              <wp:posOffset>339090</wp:posOffset>
            </wp:positionV>
            <wp:extent cx="2200275" cy="1162050"/>
            <wp:effectExtent l="0" t="0" r="9525" b="0"/>
            <wp:wrapSquare wrapText="bothSides"/>
            <wp:docPr id="9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rcRect l="2982" t="6383" r="3380" b="7092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2"/>
          <w:sz w:val="21"/>
          <w:szCs w:val="21"/>
          <w:u w:val="none"/>
          <w:lang w:val="en-US" w:eastAsia="zh-CN" w:bidi="ar-SA"/>
        </w:rPr>
        <w:t>13、</w:t>
      </w:r>
      <w:r>
        <w:rPr>
          <w:rFonts w:hint="eastAsia" w:ascii="宋体" w:hAnsi="宋体" w:eastAsia="宋体" w:cs="宋体"/>
          <w:sz w:val="21"/>
          <w:szCs w:val="21"/>
        </w:rPr>
        <w:t>等腰三角形的周长为13cm，其中一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边</w:t>
      </w:r>
      <w:r>
        <w:rPr>
          <w:rFonts w:hint="eastAsia" w:ascii="宋体" w:hAnsi="宋体" w:eastAsia="宋体" w:cs="宋体"/>
          <w:sz w:val="21"/>
          <w:szCs w:val="21"/>
        </w:rPr>
        <w:t>长为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cm，则该等腰三角形的底边长为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cm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14、</w:t>
      </w:r>
      <w:r>
        <w:rPr>
          <w:rFonts w:hint="eastAsia" w:ascii="宋体" w:hAnsi="宋体" w:eastAsia="宋体" w:cs="宋体"/>
          <w:sz w:val="21"/>
          <w:szCs w:val="21"/>
        </w:rPr>
        <w:t>如图在△ABC中，BO，CO分别平分∠ABC，∠ACB，交于O，CE为外角∠ACD的平分线，BO的延长线交CE于点E，记∠BAC＝∠1，∠BEC＝∠2，则以下结论①∠1＝2∠2，②∠BOC＝3∠2，③∠BOC＝90°＋∠1，④∠BOC＝90°＋∠2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，其中正确的结论有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。（把所有正确结论的序号都写在横线上）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ilvl w:val="0"/>
          <w:numId w:val="0"/>
        </w:numPr>
        <w:tabs>
          <w:tab w:val="left" w:pos="868"/>
        </w:tabs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三、（本题共2小题，每小题8分，满分16分）</w:t>
      </w:r>
    </w:p>
    <w:p>
      <w:pPr>
        <w:numPr>
          <w:ilvl w:val="0"/>
          <w:numId w:val="0"/>
        </w:numPr>
        <w:tabs>
          <w:tab w:val="left" w:pos="868"/>
        </w:tabs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15、</w:t>
      </w:r>
      <w:r>
        <w:rPr>
          <w:rFonts w:hint="eastAsia" w:ascii="宋体" w:hAnsi="宋体" w:eastAsia="宋体" w:cs="宋体"/>
          <w:sz w:val="21"/>
          <w:szCs w:val="21"/>
        </w:rPr>
        <w:t>如图，已知单位长度为1的方格中有个△ABC．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（1）请画出△ABC向上平移3格再向右平移2格所得△A′B′C′．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（2）请以点A为坐标原点建立平面直角坐标系（在图中画出），然后写出点B、点B′的坐标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372360" cy="2333625"/>
            <wp:effectExtent l="0" t="0" r="8890" b="9525"/>
            <wp:docPr id="11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rcRect l="2796" t="3885" b="4703"/>
                    <a:stretch>
                      <a:fillRect/>
                    </a:stretch>
                  </pic:blipFill>
                  <pic:spPr>
                    <a:xfrm>
                      <a:off x="0" y="0"/>
                      <a:ext cx="237236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16、</w:t>
      </w:r>
      <w:r>
        <w:rPr>
          <w:rFonts w:hint="eastAsia" w:ascii="宋体" w:hAnsi="宋体" w:eastAsia="宋体" w:cs="宋体"/>
          <w:sz w:val="21"/>
          <w:szCs w:val="21"/>
        </w:rPr>
        <w:t>一辆汽车油箱现有汽油50L，如果不再加油，那么油箱中的油量y（L）随行驶里程x（km）的增加而减少，平均耗油量为0.1L/km．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（1）写出表示y与x的函数关系式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，并写</w:t>
      </w:r>
      <w:r>
        <w:rPr>
          <w:rFonts w:hint="eastAsia" w:ascii="宋体" w:hAnsi="宋体" w:eastAsia="宋体" w:cs="宋体"/>
          <w:sz w:val="21"/>
          <w:szCs w:val="21"/>
        </w:rPr>
        <w:t>出自变量x的取值范围．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）汽车行驶200km时，油箱中还有多少汽油？</w:t>
      </w: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四、（本题共2小题，每小题8分，满分16分）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17、</w:t>
      </w:r>
      <w:r>
        <w:rPr>
          <w:rFonts w:hint="eastAsia" w:ascii="宋体" w:hAnsi="宋体" w:eastAsia="宋体" w:cs="宋体"/>
          <w:sz w:val="21"/>
          <w:szCs w:val="21"/>
        </w:rPr>
        <w:t>已知a、b、c是△ABC的三边．且a＝2，b＝5．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（1）求第三边c的取值范围：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（2）若三角形的周长是奇数．求c的值；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（3）若第三边c为奇数，求c的取值．并判断此时△ABC的形状．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18、</w:t>
      </w:r>
      <w:r>
        <w:rPr>
          <w:rFonts w:hint="eastAsia" w:ascii="宋体" w:hAnsi="宋体" w:eastAsia="宋体" w:cs="宋体"/>
          <w:sz w:val="21"/>
          <w:szCs w:val="21"/>
        </w:rPr>
        <w:t>已知一次函数y＝2x＋4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（1）在如图所示的平面直角坐标系中，画出函数的图象；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（2）求图象与x轴的交点A的坐标，与y轴交点B的坐标；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（3）在（2）的条件下，求出△AOB的面积；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（4）利用图象直接写出：当y＜0时，x的取值范围．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763"/>
        </w:tabs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4104005</wp:posOffset>
            </wp:positionH>
            <wp:positionV relativeFrom="paragraph">
              <wp:posOffset>156210</wp:posOffset>
            </wp:positionV>
            <wp:extent cx="2029460" cy="2038985"/>
            <wp:effectExtent l="0" t="0" r="8890" b="18415"/>
            <wp:wrapSquare wrapText="bothSides"/>
            <wp:docPr id="12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rcRect l="1227" t="5575" b="5575"/>
                    <a:stretch>
                      <a:fillRect/>
                    </a:stretch>
                  </pic:blipFill>
                  <pic:spPr>
                    <a:xfrm>
                      <a:off x="0" y="0"/>
                      <a:ext cx="2029460" cy="2038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ab/>
      </w:r>
    </w:p>
    <w:p>
      <w:pPr>
        <w:tabs>
          <w:tab w:val="left" w:pos="763"/>
        </w:tabs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763"/>
        </w:tabs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763"/>
        </w:tabs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763"/>
        </w:tabs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763"/>
        </w:tabs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763"/>
        </w:tabs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763"/>
        </w:tabs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五、（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本题共2小题，每小题10分，满分20分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）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19、</w:t>
      </w:r>
      <w:r>
        <w:rPr>
          <w:rFonts w:hint="eastAsia" w:ascii="宋体" w:hAnsi="宋体" w:eastAsia="宋体" w:cs="宋体"/>
          <w:sz w:val="21"/>
          <w:szCs w:val="21"/>
        </w:rPr>
        <w:t>已知y−3与4x−2成正比例，且当x＝1时，y＝5，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（1）求y与x的函数关系式；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（2）求当x＝−2时的函数值：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（3）如果y的取值范围是0≤y≤5，求x的取值范围；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（4）若函数图象与x轴交于A点，与y轴交于B点，求S△AOB．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20、在所给图形中：</w:t>
      </w:r>
    </w:p>
    <w:p>
      <w:pPr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（1）求证：∠BDC＝∠A+∠B＋∠C；</w:t>
      </w:r>
    </w:p>
    <w:p>
      <w:pPr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（2）若果点D与点A分别在线段BC所在直线的两侧，猜想∠BDC、∠A、∠B、∠C这4个角之间有怎样的关系，并证明你的结论。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4627880</wp:posOffset>
            </wp:positionH>
            <wp:positionV relativeFrom="paragraph">
              <wp:posOffset>123825</wp:posOffset>
            </wp:positionV>
            <wp:extent cx="1647825" cy="1400175"/>
            <wp:effectExtent l="0" t="0" r="9525" b="9525"/>
            <wp:wrapSquare wrapText="bothSides"/>
            <wp:docPr id="13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rcRect l="5978" t="10405" b="4624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973"/>
        </w:tabs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ab/>
      </w:r>
    </w:p>
    <w:p>
      <w:pPr>
        <w:tabs>
          <w:tab w:val="left" w:pos="973"/>
        </w:tabs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973"/>
        </w:tabs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973"/>
        </w:tabs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973"/>
        </w:tabs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973"/>
        </w:tabs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973"/>
        </w:tabs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973"/>
        </w:tabs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973"/>
        </w:tabs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六（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本题满分12分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21、</w:t>
      </w:r>
      <w:r>
        <w:rPr>
          <w:rFonts w:hint="eastAsia" w:ascii="宋体" w:hAnsi="宋体" w:eastAsia="宋体" w:cs="宋体"/>
          <w:sz w:val="21"/>
          <w:szCs w:val="21"/>
        </w:rPr>
        <w:t>如图，在平面直角坐标系中，A、B、C三点的坐标分别为（0，1）（2，0）（2，1.5）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（1）求三角形ABC的面积．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（2）如果在第二象限内有一点P（a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30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），试用含a的式子表示四边形ABOP的面积．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（3）在（2）的条件下，是否存在点P，使得四边形ABOP的面积与三角形ABC的面积相等？若存在，请求出点P的坐标？若不存在，请说明理由．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4323080</wp:posOffset>
            </wp:positionH>
            <wp:positionV relativeFrom="paragraph">
              <wp:posOffset>70485</wp:posOffset>
            </wp:positionV>
            <wp:extent cx="2219960" cy="1715135"/>
            <wp:effectExtent l="0" t="0" r="8890" b="18415"/>
            <wp:wrapSquare wrapText="bothSides"/>
            <wp:docPr id="14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 descr="IMG_256"/>
                    <pic:cNvPicPr>
                      <a:picLocks noChangeAspect="1"/>
                    </pic:cNvPicPr>
                  </pic:nvPicPr>
                  <pic:blipFill>
                    <a:blip r:embed="rId28"/>
                    <a:srcRect l="4043" t="3561" b="11869"/>
                    <a:stretch>
                      <a:fillRect/>
                    </a:stretch>
                  </pic:blipFill>
                  <pic:spPr>
                    <a:xfrm>
                      <a:off x="0" y="0"/>
                      <a:ext cx="2219960" cy="1715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598" w:firstLineChars="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598" w:firstLineChars="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598" w:firstLineChars="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598" w:firstLineChars="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598" w:firstLineChars="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598" w:firstLineChars="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598" w:firstLineChars="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七、（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本题满分12分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22、</w:t>
      </w:r>
      <w:r>
        <w:rPr>
          <w:rFonts w:hint="eastAsia" w:ascii="宋体" w:hAnsi="宋体" w:eastAsia="宋体" w:cs="宋体"/>
          <w:sz w:val="21"/>
          <w:szCs w:val="21"/>
        </w:rPr>
        <w:t>小玲和弟弟小东分别从家和图书馆同时出发，沿同一条路相向而行，小玲开始跑步中途改为步行，到达图书馆恰好用30min．小东骑自行车以300m/min的速度直接回家，两人离家的路程y（m）与各自离开出发地的时间x（min）之间的函数图象如图所示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（1）家与图书馆之间的路程为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m，小玲步行的速度为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m/min；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（2）求小东离家的路程y关于x的函数解析式，并写出自变量的取值范围；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（3）求两人相遇的时间．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72390</wp:posOffset>
            </wp:positionV>
            <wp:extent cx="1685925" cy="1752600"/>
            <wp:effectExtent l="0" t="0" r="9525" b="0"/>
            <wp:wrapSquare wrapText="bothSides"/>
            <wp:docPr id="15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" descr="IMG_256"/>
                    <pic:cNvPicPr>
                      <a:picLocks noChangeAspect="1"/>
                    </pic:cNvPicPr>
                  </pic:nvPicPr>
                  <pic:blipFill>
                    <a:blip r:embed="rId29"/>
                    <a:srcRect t="7107" b="2538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bookmarkStart w:id="0" w:name="_GoBack"/>
      <w:bookmarkEnd w:id="0"/>
    </w:p>
    <w:p>
      <w:pPr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八、（本题满分14分）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23、</w:t>
      </w:r>
      <w:r>
        <w:rPr>
          <w:rFonts w:hint="eastAsia" w:ascii="宋体" w:hAnsi="宋体" w:eastAsia="宋体" w:cs="宋体"/>
          <w:sz w:val="21"/>
          <w:szCs w:val="21"/>
        </w:rPr>
        <w:t>已知：∠MON＝40°，OE平分∠MON，点A、B、C分别是射线OM、OE、ON上的动点（A、B、C不与点O重合），连接AC交射线OE于点D．设∠OAC＝x°．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（1）如图1，若AB∥ON，则①∠ABO的度数是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②当∠BAD＝∠ABD时，x＝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；当∠BAD＝∠BDA时，x＝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．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（2）如图2，若AB⊥OM，则是否存在这样的x的值，使得△ADB中有两个相等的角？若存在，求出x的值；若不存在，说明理由．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ind w:firstLine="238" w:firstLineChars="0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140970</wp:posOffset>
            </wp:positionV>
            <wp:extent cx="3848100" cy="1257935"/>
            <wp:effectExtent l="0" t="0" r="0" b="18415"/>
            <wp:wrapSquare wrapText="bothSides"/>
            <wp:docPr id="16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" descr="IMG_256"/>
                    <pic:cNvPicPr>
                      <a:picLocks noChangeAspect="1"/>
                    </pic:cNvPicPr>
                  </pic:nvPicPr>
                  <pic:blipFill>
                    <a:blip r:embed="rId30"/>
                    <a:srcRect t="8309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257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footerReference r:id="rId5" w:type="even"/>
      <w:pgSz w:w="11906" w:h="16838"/>
      <w:pgMar w:top="1134" w:right="1134" w:bottom="1134" w:left="1134" w:header="680" w:footer="765" w:gutter="0"/>
      <w:pgBorders w:display="notFirstPage" w:offsetFrom="page">
        <w:top w:val="single" w:color="auto" w:sz="12" w:space="24"/>
        <w:left w:val="single" w:color="auto" w:sz="12" w:space="24"/>
        <w:bottom w:val="single" w:color="auto" w:sz="12" w:space="24"/>
        <w:right w:val="single" w:color="auto" w:sz="12" w:space="24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6076" w:y="773"/>
      <w:pBdr>
        <w:between w:val="none" w:color="auto" w:sz="0" w:space="0"/>
      </w:pBdr>
      <w:rPr>
        <w:color w:val="000000"/>
      </w:rPr>
    </w:pPr>
    <w:r>
      <w:rPr>
        <w:color w:val="000000"/>
      </w:rPr>
      <w:fldChar w:fldCharType="begin"/>
    </w:r>
    <w:r>
      <w:rPr>
        <w:rStyle w:val="5"/>
        <w:color w:val="000000"/>
      </w:rPr>
      <w:instrText xml:space="preserve"> PAGE  </w:instrText>
    </w:r>
    <w:r>
      <w:rPr>
        <w:color w:val="000000"/>
      </w:rPr>
      <w:fldChar w:fldCharType="separate"/>
    </w:r>
    <w:r>
      <w:rPr>
        <w:rStyle w:val="5"/>
        <w:color w:val="000000"/>
      </w:rPr>
      <w:t>1</w:t>
    </w:r>
    <w:r>
      <w:rPr>
        <w:color w:val="000000"/>
      </w:rPr>
      <w:fldChar w:fldCharType="end"/>
    </w:r>
  </w:p>
  <w:p>
    <w:pPr>
      <w:pStyle w:val="2"/>
      <w:ind w:firstLine="360"/>
      <w:jc w:val="center"/>
      <w:rPr>
        <w:rFonts w:hint="eastAsia" w:ascii="宋体" w:hAnsi="宋体" w:cs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B16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wmf"/><Relationship Id="rId26" Type="http://schemas.openxmlformats.org/officeDocument/2006/relationships/oleObject" Target="embeddings/oleObject6.bin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oleObject" Target="embeddings/oleObject4.bin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image" Target="media/image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2018-11-27T10:05:00Z</dcterms:created>
  <dc:creator>丁红</dc:creator>
  <cp:lastModifiedBy>Administrator</cp:lastModifiedBy>
  <dcterms:modified xsi:type="dcterms:W3CDTF">2018-12-03T01:21:28Z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