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75pt;margin-top:961pt;height:3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18985"/>
            <wp:effectExtent l="0" t="0" r="6350" b="57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84110"/>
            <wp:effectExtent l="0" t="0" r="3175" b="254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8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49515"/>
            <wp:effectExtent l="0" t="0" r="3175" b="1333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4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952740"/>
            <wp:effectExtent l="0" t="0" r="4445" b="1016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5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22540"/>
            <wp:effectExtent l="0" t="0" r="3810" b="1651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795260"/>
            <wp:effectExtent l="0" t="0" r="8255" b="1524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81177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36840"/>
            <wp:effectExtent l="0" t="0" r="3810" b="1651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FD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angjinzhu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2018-11-14T03:00:00Z</dcterms:created>
  <dc:creator>zjz9865</dc:creator>
  <cp:lastModifiedBy>Administrator</cp:lastModifiedBy>
  <dcterms:modified xsi:type="dcterms:W3CDTF">2018-12-08T09:12:57Z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