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0pt;margin-left:880pt;margin-top:809pt;mso-position-horizontal-relative:page;mso-position-vertical-relative:top-margin-area;position:absolute;width:28pt;z-index:251658240">
            <v:imagedata r:id="rId5" o:title=""/>
          </v:shape>
        </w:pict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6732905"/>
            <wp:effectExtent l="0" t="0" r="5715" b="10795"/>
            <wp:docPr id="1" name="图片 1" descr="mmexport1539389404162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mmexport1539389404162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3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6770370"/>
            <wp:effectExtent l="0" t="0" r="6985" b="11430"/>
            <wp:docPr id="2" name="图片 2" descr="mmexport1539389408520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mmexport1539389408520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77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6849745"/>
            <wp:effectExtent l="0" t="0" r="10795" b="8255"/>
            <wp:docPr id="3" name="图片 3" descr="mmexport1539389415324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mmexport1539389415324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684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6654800"/>
            <wp:effectExtent l="0" t="0" r="10795" b="12700"/>
            <wp:docPr id="4" name="图片 4" descr="mmexport1539389420514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mmexport1539389420514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665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6463030"/>
            <wp:effectExtent l="0" t="0" r="9525" b="13970"/>
            <wp:docPr id="5" name="图片 5" descr="mmexport1539389425562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mmexport1539389425562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463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6579235"/>
            <wp:effectExtent l="0" t="0" r="5715" b="12065"/>
            <wp:docPr id="6" name="图片 6" descr="mmexport1539389429214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mmexport1539389429214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57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0500" cy="6724015"/>
            <wp:effectExtent l="0" t="0" r="6350" b="635"/>
            <wp:docPr id="7" name="图片 7" descr="mmexport1539389433165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mmexport1539389433165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2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4150" cy="6485890"/>
            <wp:effectExtent l="0" t="0" r="12700" b="10160"/>
            <wp:docPr id="8" name="图片 8" descr="mmexport1539389437511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mmexport1539389437511_看图王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648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settings.xml.rels>&#65279;<?xml version="1.0" encoding="utf-8" standalone="yes"?><Relationships xmlns="http://schemas.openxmlformats.org/package/2006/relationships"><Relationship Id="rId1" Type="http://schemas.openxmlformats.org/officeDocument/2006/relationships/attachedTemplate" Target="file:///C:\Users\adsl302545834\AppData\Roaming\Kingsoft\wps\addons\pool\win-i386\knewfileruby_1.0.0.12\template\wps\0.docx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TotalTime>12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早晨的一切从养生开始</dc:creator>
  <cp:lastModifiedBy>早晨的一切从养生开始</cp:lastModifiedBy>
  <cp:revision>1</cp:revision>
  <dcterms:created xsi:type="dcterms:W3CDTF">2018-10-13T02:27:00Z</dcterms:created>
  <dcterms:modified xsi:type="dcterms:W3CDTF">2018-10-13T02:39:47Z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2052-10.1.0.7566</vt:lpwstr>
  </property>
</Properties>
</file>