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7pt;margin-left:853pt;margin-top:974pt;mso-position-horizontal-relative:page;mso-position-vertical-relative:top-margin-area;position:absolute;width:2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874635"/>
            <wp:effectExtent l="0" t="0" r="7620" b="12065"/>
            <wp:docPr id="1" name="图片 1" descr="854078802715806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5407880271580636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7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723505"/>
            <wp:effectExtent l="0" t="0" r="10795" b="10795"/>
            <wp:docPr id="2" name="图片 2" descr="241055454101151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410554541011517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72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8251190"/>
            <wp:effectExtent l="0" t="0" r="5080" b="16510"/>
            <wp:docPr id="3" name="图片 3" descr="435719582745300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357195827453002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25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8262620"/>
            <wp:effectExtent l="0" t="0" r="5080" b="5080"/>
            <wp:docPr id="4" name="图片 4" descr="715767346702622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157673467026228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26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1770" cy="8514080"/>
            <wp:effectExtent l="0" t="0" r="5080" b="1270"/>
            <wp:docPr id="5" name="图片 5" descr="812818868948292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128188689482928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51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8250555"/>
            <wp:effectExtent l="0" t="0" r="10795" b="17145"/>
            <wp:docPr id="6" name="图片 6" descr="13314358336565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331435833656500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25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27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画星星的人</dc:creator>
  <cp:lastModifiedBy>画星星的人</cp:lastModifiedBy>
  <cp:revision>1</cp:revision>
  <dcterms:created xsi:type="dcterms:W3CDTF">2018-11-09T13:28:00Z</dcterms:created>
  <dcterms:modified xsi:type="dcterms:W3CDTF">2018-11-10T03:50:34Z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2052-10.1.0.7521</vt:lpwstr>
  </property>
</Properties>
</file>