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86pt;margin-top:930pt;mso-position-horizontal-relative:page;mso-position-vertical-relative:top-margin-area;position:absolute;width:38pt;z-index:251658240">
            <v:imagedata r:id="rId5" o:title=""/>
          </v:shape>
        </w:pict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074410" cy="8099425"/>
            <wp:effectExtent l="0" t="0" r="6350" b="8255"/>
            <wp:docPr id="4" name="图片 4" descr="微信图片_20181126212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1811262123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809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215380" cy="8422640"/>
            <wp:effectExtent l="0" t="0" r="2540" b="5080"/>
            <wp:docPr id="3" name="图片 3" descr="微信图片_20181126212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1811262123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5380" cy="842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20410" cy="8167370"/>
            <wp:effectExtent l="0" t="0" r="1270" b="1270"/>
            <wp:docPr id="2" name="图片 2" descr="微信图片_2018112621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1811262124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31180" cy="8168640"/>
            <wp:effectExtent l="0" t="0" r="7620" b="0"/>
            <wp:docPr id="1" name="图片 1" descr="微信图片_20181126212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1811262124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31180" cy="816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花落夢里</dc:creator>
  <cp:lastModifiedBy>花落夢里</cp:lastModifiedBy>
  <cp:revision>1</cp:revision>
  <dcterms:created xsi:type="dcterms:W3CDTF">2018-11-26T13:24:00Z</dcterms:created>
  <dcterms:modified xsi:type="dcterms:W3CDTF">2018-11-26T13:29:33Z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2052-10.1.0.7668</vt:lpwstr>
  </property>
</Properties>
</file>