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75pt;margin-top:923pt;height:3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长沙市一中雨花新华都学校2018-2019学年度第一学期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九年级期中检测英语试卷答案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单项选择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1-5  BCACC          6-10  BCCBC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11-15  BBAAC        16-20  BCCCB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21-25  ABCCA        26-30  BBCCC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31-35  CBACA        36-40  BCBCA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41-45  BCBCB        46-50  ACBCC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51-55  ABACC        56-59  CAEB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二、阅读表达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60. In Europe.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61. Because people believed that all the spirits of dead people were active on the night of October 31</w:t>
      </w:r>
      <w:r>
        <w:rPr>
          <w:rFonts w:hint="default" w:ascii="Times New Roman" w:hAnsi="Times New Roman" w:cs="Times New Roman" w:eastAsiaTheme="minorEastAsia"/>
          <w:sz w:val="24"/>
          <w:szCs w:val="24"/>
          <w:vertAlign w:val="superscript"/>
          <w:lang w:val="en-US" w:eastAsia="zh-CN"/>
        </w:rPr>
        <w:t>st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62. Black and orange.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63. Yes.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64. By giving a glass of wine or small gifts.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三、写作技能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第一节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65. 那些在业余时间玩手机太频繁的学生比其他学生压力更大。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66. So, what can we do to make full use of our spare time?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67. 无论你是在家还是在度假，远离无线网络都是很重要的。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68. 研究表明，我们并没有达到足够的睡眠时间。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69. Everyone should spend at least 30 minutes in reading everyday.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第二节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Have you ever been there?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Who was the abacus invented by?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What is it used for?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You’re right.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Would you like to go with me?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第三节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75.（略）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E315A5"/>
    <w:multiLevelType w:val="singleLevel"/>
    <w:tmpl w:val="F1E315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C8C0F5"/>
    <w:multiLevelType w:val="singleLevel"/>
    <w:tmpl w:val="2CC8C0F5"/>
    <w:lvl w:ilvl="0" w:tentative="0">
      <w:start w:val="70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A32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23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250</Words>
  <Characters>627</Characters>
  <Lines>0</Lines>
  <Paragraphs>0</Paragraphs>
  <TotalTime>0</TotalTime>
  <ScaleCrop>false</ScaleCrop>
  <LinksUpToDate>false</LinksUpToDate>
  <CharactersWithSpaces>780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2018-11-20T05:57:00Z</dcterms:created>
  <dc:creator>xueda</dc:creator>
  <cp:lastModifiedBy>Administrator</cp:lastModifiedBy>
  <dcterms:modified xsi:type="dcterms:W3CDTF">2019-01-05T08:28:28Z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