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" w:after="0" w:line="200" w:lineRule="exact"/>
        <w:jc w:val="left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947pt;margin-top:982pt;height:38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>
      <w:pPr>
        <w:spacing w:before="0" w:after="0" w:line="360" w:lineRule="exact"/>
        <w:ind w:left="2222" w:right="2306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position w:val="-2"/>
          <w:sz w:val="30"/>
          <w:szCs w:val="30"/>
        </w:rPr>
        <w:t>江西省</w:t>
      </w:r>
      <w:r>
        <w:rPr>
          <w:rFonts w:ascii="宋体" w:hAnsi="宋体" w:eastAsia="宋体" w:cs="宋体"/>
          <w:spacing w:val="-76"/>
          <w:position w:val="-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30"/>
          <w:szCs w:val="30"/>
        </w:rPr>
        <w:t>2019</w:t>
      </w:r>
      <w:r>
        <w:rPr>
          <w:rFonts w:ascii="宋体" w:hAnsi="宋体" w:eastAsia="宋体" w:cs="宋体"/>
          <w:spacing w:val="-75"/>
          <w:position w:val="-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30"/>
          <w:szCs w:val="30"/>
        </w:rPr>
        <w:t>年中等学校考试</w:t>
      </w:r>
    </w:p>
    <w:p>
      <w:pPr>
        <w:spacing w:before="5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3272" w:right="3357"/>
        <w:jc w:val="center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5"/>
          <w:w w:val="101"/>
          <w:sz w:val="31"/>
          <w:szCs w:val="31"/>
        </w:rPr>
        <w:t>物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理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样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卷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（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二）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说</w:t>
      </w:r>
      <w:r>
        <w:rPr>
          <w:rFonts w:ascii="黑体" w:hAnsi="黑体" w:eastAsia="黑体" w:cs="黑体"/>
          <w:spacing w:val="0"/>
          <w:sz w:val="21"/>
          <w:szCs w:val="21"/>
        </w:rPr>
        <w:t>明：1</w:t>
      </w:r>
      <w:r>
        <w:rPr>
          <w:rFonts w:ascii="黑体" w:hAnsi="黑体" w:eastAsia="黑体" w:cs="黑体"/>
          <w:spacing w:val="1"/>
          <w:sz w:val="21"/>
          <w:szCs w:val="21"/>
        </w:rPr>
        <w:t>.全卷满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-46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100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分，考试时间</w:t>
      </w:r>
      <w:r>
        <w:rPr>
          <w:rFonts w:ascii="黑体" w:hAnsi="黑体" w:eastAsia="黑体" w:cs="黑体"/>
          <w:spacing w:val="0"/>
          <w:sz w:val="21"/>
          <w:szCs w:val="21"/>
        </w:rPr>
        <w:t>为</w:t>
      </w:r>
      <w:r>
        <w:rPr>
          <w:rFonts w:ascii="黑体" w:hAnsi="黑体" w:eastAsia="黑体" w:cs="黑体"/>
          <w:spacing w:val="-46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90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钟。</w:t>
      </w:r>
    </w:p>
    <w:p>
      <w:pPr>
        <w:spacing w:before="17" w:after="0" w:line="316" w:lineRule="exact"/>
        <w:ind w:left="102" w:right="4392" w:firstLine="63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2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.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请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答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案</w:t>
      </w:r>
      <w:r>
        <w:rPr>
          <w:rFonts w:ascii="黑体" w:hAnsi="黑体" w:eastAsia="黑体" w:cs="黑体"/>
          <w:spacing w:val="15"/>
          <w:w w:val="100"/>
          <w:sz w:val="21"/>
          <w:szCs w:val="21"/>
        </w:rPr>
        <w:t>写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在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答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题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卡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上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否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则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不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给</w:t>
      </w:r>
      <w:r>
        <w:rPr>
          <w:rFonts w:ascii="黑体" w:hAnsi="黑体" w:eastAsia="黑体" w:cs="黑体"/>
          <w:spacing w:val="-2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 xml:space="preserve">。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一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填空</w:t>
      </w:r>
      <w:r>
        <w:rPr>
          <w:rFonts w:ascii="黑体" w:hAnsi="黑体" w:eastAsia="黑体" w:cs="黑体"/>
          <w:spacing w:val="-1"/>
          <w:w w:val="100"/>
          <w:sz w:val="21"/>
          <w:szCs w:val="21"/>
        </w:rPr>
        <w:t>题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（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共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20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每空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1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分）</w:t>
      </w:r>
    </w:p>
    <w:p>
      <w:pPr>
        <w:tabs>
          <w:tab w:val="left" w:pos="480"/>
          <w:tab w:val="left" w:pos="6580"/>
          <w:tab w:val="left" w:pos="8160"/>
        </w:tabs>
        <w:spacing w:before="0" w:after="0" w:line="281" w:lineRule="exact"/>
        <w:ind w:left="66" w:right="212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1.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走进温馨的物理考场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请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出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你最熟悉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个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物理定律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定律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律.</w:t>
      </w:r>
    </w:p>
    <w:p>
      <w:pPr>
        <w:tabs>
          <w:tab w:val="left" w:pos="520"/>
          <w:tab w:val="left" w:pos="2400"/>
          <w:tab w:val="left" w:pos="6680"/>
        </w:tabs>
        <w:spacing w:before="6" w:after="0" w:line="244" w:lineRule="auto"/>
        <w:ind w:left="523" w:right="126" w:hanging="4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2.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，是一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自制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笛.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用力吹陶笛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内空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气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发声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；听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众听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陶笛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声,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传入人耳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480"/>
          <w:tab w:val="left" w:pos="7180"/>
        </w:tabs>
        <w:spacing w:before="0" w:after="0" w:line="297" w:lineRule="exact"/>
        <w:ind w:left="66" w:right="136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3.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-4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示</w:t>
      </w:r>
      <w:r>
        <w:rPr>
          <w:rFonts w:ascii="宋体" w:hAnsi="宋体" w:eastAsia="宋体" w:cs="宋体"/>
          <w:spacing w:val="-15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小艳拍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摄</w:t>
      </w:r>
      <w:r>
        <w:rPr>
          <w:rFonts w:ascii="宋体" w:hAnsi="宋体" w:eastAsia="宋体" w:cs="宋体"/>
          <w:spacing w:val="-15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超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级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月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亮</w:t>
      </w:r>
      <w:r>
        <w:rPr>
          <w:rFonts w:ascii="宋体" w:hAnsi="宋体" w:eastAsia="宋体" w:cs="宋体"/>
          <w:spacing w:val="-15"/>
          <w:w w:val="100"/>
          <w:position w:val="-2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的照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片.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月光是月球表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的太阳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光.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拍摄的</w:t>
      </w:r>
    </w:p>
    <w:p>
      <w:pPr>
        <w:tabs>
          <w:tab w:val="left" w:pos="2400"/>
        </w:tabs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照片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成像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（选填“平面镜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“凹透镜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 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凸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镜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12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73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82.8pt;width:101.7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tabs>
          <w:tab w:val="left" w:pos="4340"/>
          <w:tab w:val="left" w:pos="7160"/>
        </w:tabs>
        <w:spacing w:before="19" w:after="0" w:line="361" w:lineRule="exact"/>
        <w:ind w:left="1439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027" o:spid="_x0000_s1027" o:spt="75" type="#_x0000_t75" style="position:absolute;left:0pt;margin-left:392.25pt;margin-top:-79.4pt;height:82.8pt;width:106.1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s1028" o:spid="_x0000_s1028" o:spt="75" type="#_x0000_t75" style="position:absolute;left:0pt;margin-left:250.5pt;margin-top:-82.8pt;height:82.8pt;width:88.9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position w:val="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w w:val="100"/>
          <w:position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>3</w:t>
      </w:r>
    </w:p>
    <w:p>
      <w:pPr>
        <w:spacing w:before="9" w:after="0" w:line="280" w:lineRule="exact"/>
        <w:jc w:val="left"/>
        <w:rPr>
          <w:sz w:val="28"/>
          <w:szCs w:val="28"/>
        </w:rPr>
      </w:pPr>
    </w:p>
    <w:p>
      <w:pPr>
        <w:tabs>
          <w:tab w:val="left" w:pos="520"/>
          <w:tab w:val="left" w:pos="8540"/>
        </w:tabs>
        <w:spacing w:before="0" w:after="0" w:line="270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4.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飞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机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高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严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携带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“异味</w:t>
      </w:r>
      <w:r>
        <w:rPr>
          <w:rFonts w:ascii="宋体" w:hAnsi="宋体" w:eastAsia="宋体" w:cs="宋体"/>
          <w:spacing w:val="-46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物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品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因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物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品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味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不停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地做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</w:p>
    <w:p>
      <w:pPr>
        <w:tabs>
          <w:tab w:val="left" w:pos="2080"/>
        </w:tabs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发生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，充满了整个密闭空间，影响其他乘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7540"/>
        </w:tabs>
        <w:spacing w:before="6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5.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蚊器.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工作时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家庭电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中其它用电器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联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利用</w:t>
      </w:r>
    </w:p>
    <w:p>
      <w:pPr>
        <w:tabs>
          <w:tab w:val="left" w:pos="1560"/>
        </w:tabs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电流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效应来工作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</w:tabs>
        <w:spacing w:before="5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6.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端午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“赛龙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舟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是我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传统民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俗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划桨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向后划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快速前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物体</w:t>
      </w:r>
    </w:p>
    <w:p>
      <w:pPr>
        <w:tabs>
          <w:tab w:val="left" w:pos="2400"/>
          <w:tab w:val="left" w:pos="5660"/>
        </w:tabs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间力的作用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，力可以改变物体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．</w:t>
      </w:r>
    </w:p>
    <w:p>
      <w:pPr>
        <w:tabs>
          <w:tab w:val="left" w:pos="520"/>
          <w:tab w:val="left" w:pos="5660"/>
          <w:tab w:val="left" w:pos="7040"/>
        </w:tabs>
        <w:spacing w:before="6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7.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物态变化中，晶体熔化与液体沸腾时都要吸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收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tabs>
          <w:tab w:val="left" w:pos="520"/>
          <w:tab w:val="left" w:pos="4820"/>
          <w:tab w:val="left" w:pos="7340"/>
        </w:tabs>
        <w:spacing w:before="5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8.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自然界只有两种电荷，同种电荷互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，异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种电荷互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7" w:after="0" w:line="260" w:lineRule="exact"/>
        <w:jc w:val="left"/>
        <w:rPr>
          <w:sz w:val="26"/>
          <w:szCs w:val="26"/>
        </w:rPr>
      </w:pPr>
    </w:p>
    <w:p>
      <w:pPr>
        <w:spacing w:before="7" w:after="0" w:line="110" w:lineRule="exact"/>
        <w:jc w:val="left"/>
        <w:rPr>
          <w:sz w:val="11"/>
          <w:szCs w:val="11"/>
        </w:rPr>
      </w:pPr>
    </w:p>
    <w:p>
      <w:pPr>
        <w:tabs>
          <w:tab w:val="left" w:pos="6000"/>
          <w:tab w:val="left" w:pos="7100"/>
        </w:tabs>
        <w:spacing w:before="0" w:after="0" w:line="114" w:lineRule="auto"/>
        <w:ind w:left="2039" w:right="1204" w:firstLine="288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029" o:spid="_x0000_s1029" o:spt="75" type="#_x0000_t75" style="position:absolute;left:0pt;margin-left:287.25pt;margin-top:-85.9pt;height:84.75pt;width:183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pict>
          <v:shape id="_x0000_s1030" o:spid="_x0000_s1030" o:spt="75" type="#_x0000_t75" style="position:absolute;left:0pt;margin-left:129.75pt;margin-top:-88.3pt;height:87.15pt;width:93.5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3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阀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门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 xml:space="preserve">阀门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</w:t>
      </w:r>
    </w:p>
    <w:p>
      <w:pPr>
        <w:spacing w:before="8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exact"/>
        <w:jc w:val="left"/>
        <w:rPr>
          <w:sz w:val="24"/>
          <w:szCs w:val="24"/>
        </w:rPr>
      </w:pPr>
    </w:p>
    <w:p>
      <w:pPr>
        <w:tabs>
          <w:tab w:val="left" w:pos="520"/>
          <w:tab w:val="left" w:pos="7580"/>
        </w:tabs>
        <w:spacing w:before="0" w:after="0" w:line="0" w:lineRule="auto"/>
        <w:ind w:left="523" w:right="-26" w:hanging="421"/>
        <w:jc w:val="left"/>
        <w:rPr>
          <w:rFonts w:ascii="宋体" w:hAnsi="宋体" w:eastAsia="宋体" w:cs="宋体"/>
          <w:sz w:val="48"/>
          <w:szCs w:val="48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阳能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路灯照明系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它的工作原理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使太阳能转化为电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 xml:space="preserve">储存在蓄电池内，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路灯发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光.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这个过程中能量发生转化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：太阳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0"/>
          <w:w w:val="100"/>
          <w:position w:val="-5"/>
          <w:sz w:val="48"/>
          <w:szCs w:val="48"/>
        </w:rPr>
        <w:t>→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能</w:t>
      </w:r>
      <w:r>
        <w:rPr>
          <w:rFonts w:ascii="宋体" w:hAnsi="宋体" w:eastAsia="宋体" w:cs="宋体"/>
          <w:spacing w:val="0"/>
          <w:w w:val="100"/>
          <w:position w:val="-5"/>
          <w:sz w:val="48"/>
          <w:szCs w:val="48"/>
        </w:rPr>
        <w:t>→</w:t>
      </w:r>
      <w:r>
        <w:rPr>
          <w:rFonts w:ascii="宋体" w:hAnsi="宋体" w:eastAsia="宋体" w:cs="宋体"/>
          <w:spacing w:val="0"/>
          <w:w w:val="100"/>
          <w:position w:val="-5"/>
          <w:sz w:val="48"/>
          <w:szCs w:val="48"/>
        </w:rPr>
        <w:tab/>
      </w:r>
      <w:r>
        <w:rPr>
          <w:rFonts w:ascii="宋体" w:hAnsi="宋体" w:eastAsia="宋体" w:cs="宋体"/>
          <w:spacing w:val="0"/>
          <w:w w:val="100"/>
          <w:position w:val="-5"/>
          <w:sz w:val="48"/>
          <w:szCs w:val="48"/>
        </w:rPr>
        <w:t>→</w:t>
      </w:r>
    </w:p>
    <w:p>
      <w:pPr>
        <w:spacing w:before="0" w:after="0" w:line="416" w:lineRule="exact"/>
        <w:ind w:left="1379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31" o:spid="_x0000_s1031" o:spt="203" style="position:absolute;left:0pt;margin-left:409.25pt;margin-top:1.85pt;height:0.1pt;width:37.5pt;mso-position-horizontal-relative:page;z-index:-251657216;mso-width-relative:page;mso-height-relative:page;" coordorigin="8185,37" coordsize="750,2">
            <o:lock v:ext="edit"/>
            <v:shape id="_x0000_s1032" o:spid="_x0000_s1032" style="position:absolute;left:8185;top:37;height:2;width:750;" filled="f" stroked="t" coordorigin="8185,37" coordsize="750,21600" path="m8185,37l8936,37e">
              <v:path arrowok="t"/>
              <v:fill on="f" focussize="0,0"/>
              <v:stroke weight="0.85pt" color="#000000"/>
              <v:imagedata o:title=""/>
              <o:lock v:ext="edit"/>
            </v:shape>
          </v:group>
        </w:pict>
      </w:r>
      <w:r>
        <w:pict>
          <v:group id="_x0000_s1033" o:spid="_x0000_s1033" o:spt="203" style="position:absolute;left:0pt;margin-left:93.1pt;margin-top:16.85pt;height:0.1pt;width:42.8pt;mso-position-horizontal-relative:page;z-index:-251656192;mso-width-relative:page;mso-height-relative:page;" coordorigin="1863,337" coordsize="856,2">
            <o:lock v:ext="edit"/>
            <v:shape id="_x0000_s1034" o:spid="_x0000_s1034" style="position:absolute;left:1863;top:337;height:2;width:856;" filled="f" stroked="t" coordorigin="1863,337" coordsize="856,21600" path="m1863,337l2719,337e">
              <v:path arrowok="t"/>
              <v:fill on="f" focussize="0,0"/>
              <v:stroke weight="0.85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position w:val="-2"/>
          <w:sz w:val="48"/>
          <w:szCs w:val="48"/>
        </w:rPr>
        <w:t>→</w:t>
      </w:r>
      <w:r>
        <w:rPr>
          <w:rFonts w:ascii="宋体" w:hAnsi="宋体" w:eastAsia="宋体" w:cs="宋体"/>
          <w:spacing w:val="1"/>
          <w:w w:val="100"/>
          <w:position w:val="3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能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.</w:t>
      </w:r>
    </w:p>
    <w:p>
      <w:pPr>
        <w:tabs>
          <w:tab w:val="left" w:pos="7580"/>
        </w:tabs>
        <w:spacing w:before="0" w:after="0" w:line="199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10.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所示，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闸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工作原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理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示意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图.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上游的水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阀门的压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闸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室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14"/>
          <w:w w:val="100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A</w:t>
      </w:r>
    </w:p>
    <w:p>
      <w:pPr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阀门的压强（选填“大于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”、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“等于”或“小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阀门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闸室水面与下游水面最终</w:t>
      </w:r>
    </w:p>
    <w:p>
      <w:pPr>
        <w:tabs>
          <w:tab w:val="left" w:pos="3240"/>
        </w:tabs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会相平，这是利用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理.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footerReference r:id="rId3" w:type="default"/>
          <w:type w:val="continuous"/>
          <w:pgSz w:w="11920" w:h="16860"/>
          <w:pgMar w:top="1580" w:right="1580" w:bottom="1000" w:left="1340" w:header="720" w:footer="811" w:gutter="0"/>
          <w:pgNumType w:start="1"/>
          <w:cols w:space="720" w:num="1"/>
        </w:sectPr>
      </w:pPr>
    </w:p>
    <w:p>
      <w:pPr>
        <w:spacing w:before="56" w:after="0" w:line="244" w:lineRule="auto"/>
        <w:ind w:left="102" w:right="435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二、选择题（</w:t>
      </w:r>
      <w:r>
        <w:rPr>
          <w:rFonts w:ascii="黑体" w:hAnsi="黑体" w:eastAsia="黑体" w:cs="黑体"/>
          <w:spacing w:val="0"/>
          <w:sz w:val="21"/>
          <w:szCs w:val="21"/>
        </w:rPr>
        <w:t>共</w:t>
      </w:r>
      <w:r>
        <w:rPr>
          <w:rFonts w:ascii="黑体" w:hAnsi="黑体" w:eastAsia="黑体" w:cs="黑体"/>
          <w:spacing w:val="-46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26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16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sz w:val="21"/>
          <w:szCs w:val="21"/>
        </w:rPr>
        <w:t>把</w:t>
      </w:r>
      <w:r>
        <w:rPr>
          <w:rFonts w:ascii="黑体" w:hAnsi="黑体" w:eastAsia="黑体" w:cs="黑体"/>
          <w:spacing w:val="1"/>
          <w:sz w:val="21"/>
          <w:szCs w:val="21"/>
        </w:rPr>
        <w:t>你</w:t>
      </w:r>
      <w:r>
        <w:rPr>
          <w:rFonts w:ascii="黑体" w:hAnsi="黑体" w:eastAsia="黑体" w:cs="黑体"/>
          <w:spacing w:val="0"/>
          <w:sz w:val="21"/>
          <w:szCs w:val="21"/>
        </w:rPr>
        <w:t>认</w:t>
      </w:r>
      <w:r>
        <w:rPr>
          <w:rFonts w:ascii="黑体" w:hAnsi="黑体" w:eastAsia="黑体" w:cs="黑体"/>
          <w:spacing w:val="1"/>
          <w:sz w:val="21"/>
          <w:szCs w:val="21"/>
        </w:rPr>
        <w:t>为</w:t>
      </w:r>
      <w:r>
        <w:rPr>
          <w:rFonts w:ascii="黑体" w:hAnsi="黑体" w:eastAsia="黑体" w:cs="黑体"/>
          <w:spacing w:val="0"/>
          <w:sz w:val="21"/>
          <w:szCs w:val="21"/>
        </w:rPr>
        <w:t>正</w:t>
      </w:r>
      <w:r>
        <w:rPr>
          <w:rFonts w:ascii="黑体" w:hAnsi="黑体" w:eastAsia="黑体" w:cs="黑体"/>
          <w:spacing w:val="1"/>
          <w:sz w:val="21"/>
          <w:szCs w:val="21"/>
        </w:rPr>
        <w:t>确</w:t>
      </w:r>
      <w:r>
        <w:rPr>
          <w:rFonts w:ascii="黑体" w:hAnsi="黑体" w:eastAsia="黑体" w:cs="黑体"/>
          <w:spacing w:val="0"/>
          <w:sz w:val="21"/>
          <w:szCs w:val="21"/>
        </w:rPr>
        <w:t>选</w:t>
      </w:r>
      <w:r>
        <w:rPr>
          <w:rFonts w:ascii="黑体" w:hAnsi="黑体" w:eastAsia="黑体" w:cs="黑体"/>
          <w:spacing w:val="1"/>
          <w:sz w:val="21"/>
          <w:szCs w:val="21"/>
        </w:rPr>
        <w:t>项</w:t>
      </w:r>
      <w:r>
        <w:rPr>
          <w:rFonts w:ascii="黑体" w:hAnsi="黑体" w:eastAsia="黑体" w:cs="黑体"/>
          <w:spacing w:val="0"/>
          <w:sz w:val="21"/>
          <w:szCs w:val="21"/>
        </w:rPr>
        <w:t>的</w:t>
      </w:r>
      <w:r>
        <w:rPr>
          <w:rFonts w:ascii="黑体" w:hAnsi="黑体" w:eastAsia="黑体" w:cs="黑体"/>
          <w:spacing w:val="1"/>
          <w:sz w:val="21"/>
          <w:szCs w:val="21"/>
        </w:rPr>
        <w:t>代</w:t>
      </w:r>
      <w:r>
        <w:rPr>
          <w:rFonts w:ascii="黑体" w:hAnsi="黑体" w:eastAsia="黑体" w:cs="黑体"/>
          <w:spacing w:val="0"/>
          <w:sz w:val="21"/>
          <w:szCs w:val="21"/>
        </w:rPr>
        <w:t>号</w:t>
      </w:r>
      <w:r>
        <w:rPr>
          <w:rFonts w:ascii="黑体" w:hAnsi="黑体" w:eastAsia="黑体" w:cs="黑体"/>
          <w:spacing w:val="1"/>
          <w:sz w:val="21"/>
          <w:szCs w:val="21"/>
        </w:rPr>
        <w:t>填</w:t>
      </w:r>
      <w:r>
        <w:rPr>
          <w:rFonts w:ascii="黑体" w:hAnsi="黑体" w:eastAsia="黑体" w:cs="黑体"/>
          <w:spacing w:val="0"/>
          <w:sz w:val="21"/>
          <w:szCs w:val="21"/>
        </w:rPr>
        <w:t>涂</w:t>
      </w:r>
      <w:r>
        <w:rPr>
          <w:rFonts w:ascii="黑体" w:hAnsi="黑体" w:eastAsia="黑体" w:cs="黑体"/>
          <w:spacing w:val="1"/>
          <w:sz w:val="21"/>
          <w:szCs w:val="21"/>
        </w:rPr>
        <w:t>在</w:t>
      </w:r>
      <w:r>
        <w:rPr>
          <w:rFonts w:ascii="黑体" w:hAnsi="黑体" w:eastAsia="黑体" w:cs="黑体"/>
          <w:spacing w:val="0"/>
          <w:sz w:val="21"/>
          <w:szCs w:val="21"/>
        </w:rPr>
        <w:t>答</w:t>
      </w:r>
      <w:r>
        <w:rPr>
          <w:rFonts w:ascii="黑体" w:hAnsi="黑体" w:eastAsia="黑体" w:cs="黑体"/>
          <w:spacing w:val="16"/>
          <w:sz w:val="21"/>
          <w:szCs w:val="21"/>
        </w:rPr>
        <w:t>题</w:t>
      </w:r>
      <w:r>
        <w:rPr>
          <w:rFonts w:ascii="黑体" w:hAnsi="黑体" w:eastAsia="黑体" w:cs="黑体"/>
          <w:spacing w:val="0"/>
          <w:sz w:val="21"/>
          <w:szCs w:val="21"/>
        </w:rPr>
        <w:t>卡</w:t>
      </w:r>
      <w:r>
        <w:rPr>
          <w:rFonts w:ascii="黑体" w:hAnsi="黑体" w:eastAsia="黑体" w:cs="黑体"/>
          <w:spacing w:val="1"/>
          <w:sz w:val="21"/>
          <w:szCs w:val="21"/>
        </w:rPr>
        <w:t>的</w:t>
      </w:r>
      <w:r>
        <w:rPr>
          <w:rFonts w:ascii="黑体" w:hAnsi="黑体" w:eastAsia="黑体" w:cs="黑体"/>
          <w:spacing w:val="0"/>
          <w:sz w:val="21"/>
          <w:szCs w:val="21"/>
        </w:rPr>
        <w:t>相</w:t>
      </w:r>
      <w:r>
        <w:rPr>
          <w:rFonts w:ascii="黑体" w:hAnsi="黑体" w:eastAsia="黑体" w:cs="黑体"/>
          <w:spacing w:val="1"/>
          <w:sz w:val="21"/>
          <w:szCs w:val="21"/>
        </w:rPr>
        <w:t>应</w:t>
      </w:r>
      <w:r>
        <w:rPr>
          <w:rFonts w:ascii="黑体" w:hAnsi="黑体" w:eastAsia="黑体" w:cs="黑体"/>
          <w:spacing w:val="0"/>
          <w:sz w:val="21"/>
          <w:szCs w:val="21"/>
        </w:rPr>
        <w:t>位</w:t>
      </w:r>
      <w:r>
        <w:rPr>
          <w:rFonts w:ascii="黑体" w:hAnsi="黑体" w:eastAsia="黑体" w:cs="黑体"/>
          <w:spacing w:val="1"/>
          <w:sz w:val="21"/>
          <w:szCs w:val="21"/>
        </w:rPr>
        <w:t>置</w:t>
      </w:r>
      <w:r>
        <w:rPr>
          <w:rFonts w:ascii="黑体" w:hAnsi="黑体" w:eastAsia="黑体" w:cs="黑体"/>
          <w:spacing w:val="-4"/>
          <w:sz w:val="21"/>
          <w:szCs w:val="21"/>
        </w:rPr>
        <w:t>上</w:t>
      </w:r>
      <w:r>
        <w:rPr>
          <w:rFonts w:ascii="黑体" w:hAnsi="黑体" w:eastAsia="黑体" w:cs="黑体"/>
          <w:spacing w:val="1"/>
          <w:sz w:val="21"/>
          <w:szCs w:val="21"/>
        </w:rPr>
        <w:t>.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</w:t>
      </w:r>
      <w:r>
        <w:rPr>
          <w:rFonts w:ascii="黑体" w:hAnsi="黑体" w:eastAsia="黑体" w:cs="黑体"/>
          <w:spacing w:val="1"/>
          <w:sz w:val="21"/>
          <w:szCs w:val="21"/>
        </w:rPr>
        <w:t>1</w:t>
      </w:r>
      <w:r>
        <w:rPr>
          <w:rFonts w:ascii="黑体" w:hAnsi="黑体" w:eastAsia="黑体" w:cs="黑体"/>
          <w:spacing w:val="0"/>
          <w:sz w:val="21"/>
          <w:szCs w:val="21"/>
        </w:rPr>
        <w:t>～16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小题， 每小题只有一个</w:t>
      </w:r>
      <w:r>
        <w:rPr>
          <w:rFonts w:ascii="黑体" w:hAnsi="黑体" w:eastAsia="黑体" w:cs="黑体"/>
          <w:spacing w:val="15"/>
          <w:w w:val="100"/>
          <w:sz w:val="21"/>
          <w:szCs w:val="21"/>
        </w:rPr>
        <w:t>正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确选项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每小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题</w:t>
      </w:r>
      <w:r>
        <w:rPr>
          <w:rFonts w:ascii="黑体" w:hAnsi="黑体" w:eastAsia="黑体" w:cs="黑体"/>
          <w:spacing w:val="-47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3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分；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第</w:t>
      </w:r>
      <w:r>
        <w:rPr>
          <w:rFonts w:ascii="黑体" w:hAnsi="黑体" w:eastAsia="黑体" w:cs="黑体"/>
          <w:spacing w:val="-44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17</w:t>
      </w:r>
      <w:r>
        <w:rPr>
          <w:rFonts w:ascii="黑体" w:hAnsi="黑体" w:eastAsia="黑体" w:cs="黑体"/>
          <w:spacing w:val="-14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1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8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小题为不定项选择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 xml:space="preserve">每小题有一个或几个正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确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项</w:t>
      </w:r>
      <w:r>
        <w:rPr>
          <w:rFonts w:ascii="黑体" w:hAnsi="黑体" w:eastAsia="黑体" w:cs="黑体"/>
          <w:spacing w:val="-14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每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题</w:t>
      </w:r>
      <w:r>
        <w:rPr>
          <w:rFonts w:ascii="黑体" w:hAnsi="黑体" w:eastAsia="黑体" w:cs="黑体"/>
          <w:spacing w:val="-46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4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.全部选择正确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得</w:t>
      </w:r>
      <w:r>
        <w:rPr>
          <w:rFonts w:ascii="黑体" w:hAnsi="黑体" w:eastAsia="黑体" w:cs="黑体"/>
          <w:spacing w:val="-47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4</w:t>
      </w:r>
      <w:r>
        <w:rPr>
          <w:rFonts w:ascii="黑体" w:hAnsi="黑体" w:eastAsia="黑体" w:cs="黑体"/>
          <w:spacing w:val="-44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-14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不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定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项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择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正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确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不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全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得</w:t>
      </w:r>
      <w:r>
        <w:rPr>
          <w:rFonts w:ascii="黑体" w:hAnsi="黑体" w:eastAsia="黑体" w:cs="黑体"/>
          <w:spacing w:val="-61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1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-14"/>
          <w:w w:val="100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不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-15"/>
          <w:w w:val="100"/>
          <w:sz w:val="21"/>
          <w:szCs w:val="21"/>
        </w:rPr>
        <w:t>、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多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或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错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选 得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0</w:t>
      </w:r>
      <w:r>
        <w:rPr>
          <w:rFonts w:ascii="黑体" w:hAnsi="黑体" w:eastAsia="黑体" w:cs="黑体"/>
          <w:spacing w:val="-4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100"/>
          <w:sz w:val="21"/>
          <w:szCs w:val="21"/>
        </w:rPr>
        <w:t>分）</w:t>
      </w:r>
    </w:p>
    <w:p>
      <w:pPr>
        <w:spacing w:before="0" w:after="0" w:line="362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11. “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估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测</w:t>
      </w:r>
      <w:r>
        <w:rPr>
          <w:rFonts w:ascii="宋体" w:hAnsi="宋体" w:eastAsia="宋体" w:cs="宋体"/>
          <w:spacing w:val="-29"/>
          <w:w w:val="100"/>
          <w:position w:val="4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物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理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常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用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方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小丽对自己书房的物品进行了估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测</w:t>
      </w:r>
      <w:r>
        <w:rPr>
          <w:rFonts w:ascii="宋体" w:hAnsi="宋体" w:eastAsia="宋体" w:cs="宋体"/>
          <w:spacing w:val="-33"/>
          <w:w w:val="100"/>
          <w:position w:val="4"/>
          <w:sz w:val="21"/>
          <w:szCs w:val="21"/>
        </w:rPr>
        <w:t>，</w:t>
      </w:r>
      <w:r>
        <w:rPr>
          <w:rFonts w:ascii="宋体" w:hAnsi="宋体" w:eastAsia="宋体" w:cs="宋体"/>
          <w:spacing w:val="-150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50"/>
          <w:w w:val="100"/>
          <w:position w:val="4"/>
          <w:sz w:val="21"/>
          <w:szCs w:val="21"/>
        </w:rPr>
        <w:t>符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50"/>
          <w:w w:val="100"/>
          <w:position w:val="4"/>
          <w:sz w:val="21"/>
          <w:szCs w:val="21"/>
        </w:rPr>
        <w:t>合</w:t>
      </w:r>
      <w:r>
        <w:rPr>
          <w:rFonts w:ascii="宋体" w:hAnsi="宋体" w:eastAsia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position w:val="4"/>
          <w:sz w:val="21"/>
          <w:szCs w:val="21"/>
        </w:rPr>
        <w:t>实际的是</w:t>
      </w:r>
    </w:p>
    <w:p>
      <w:pPr>
        <w:tabs>
          <w:tab w:val="left" w:pos="4680"/>
        </w:tabs>
        <w:spacing w:before="0" w:after="0" w:line="26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A.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书房里的舒适室温约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47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26℃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B.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习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用的书桌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约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0.75m</w:t>
      </w:r>
    </w:p>
    <w:p>
      <w:pPr>
        <w:tabs>
          <w:tab w:val="left" w:pos="4680"/>
        </w:tabs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C.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台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笔记本电脑的质量约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47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10g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节能台灯的电功率约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4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11w</w:t>
      </w:r>
    </w:p>
    <w:p>
      <w:pPr>
        <w:spacing w:before="0" w:after="0" w:line="285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 xml:space="preserve">12.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6</w:t>
      </w:r>
      <w:r>
        <w:rPr>
          <w:rFonts w:ascii="宋体" w:hAnsi="宋体" w:eastAsia="宋体" w:cs="宋体"/>
          <w:spacing w:val="-4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所示，当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用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吹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风机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的冷风档吹机翼模型时，下列说法正确的是</w:t>
      </w:r>
    </w:p>
    <w:p>
      <w:pPr>
        <w:tabs>
          <w:tab w:val="left" w:pos="4620"/>
        </w:tabs>
        <w:spacing w:before="0" w:after="0" w:line="27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A.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机翼模型上方空气流速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快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B.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机翼模型下方空气流速快</w:t>
      </w:r>
    </w:p>
    <w:p>
      <w:pPr>
        <w:tabs>
          <w:tab w:val="left" w:pos="4620"/>
        </w:tabs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C.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机翼模型会向下方运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D.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机翼模型只受重力作用</w:t>
      </w:r>
    </w:p>
    <w:p>
      <w:pPr>
        <w:spacing w:before="0" w:after="0" w:line="272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13.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7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示,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电源电压保持不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,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闭合开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关</w:t>
      </w:r>
      <w:r>
        <w:rPr>
          <w:rFonts w:ascii="宋体" w:hAnsi="宋体" w:eastAsia="宋体" w:cs="宋体"/>
          <w:spacing w:val="-6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S</w:t>
      </w:r>
      <w:r>
        <w:rPr>
          <w:rFonts w:ascii="宋体" w:hAnsi="宋体" w:eastAsia="宋体" w:cs="宋体"/>
          <w:spacing w:val="-4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后,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将滑动变阻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器</w:t>
      </w:r>
      <w:r>
        <w:rPr>
          <w:rFonts w:ascii="宋体" w:hAnsi="宋体" w:eastAsia="宋体" w:cs="宋体"/>
          <w:spacing w:val="-6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-1"/>
          <w:sz w:val="22"/>
          <w:szCs w:val="22"/>
        </w:rPr>
        <w:t>R</w:t>
      </w:r>
      <w:r>
        <w:rPr>
          <w:rFonts w:ascii="宋体" w:hAnsi="宋体" w:eastAsia="宋体" w:cs="宋体"/>
          <w:spacing w:val="-50"/>
          <w:w w:val="100"/>
          <w:position w:val="-1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的滑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片</w:t>
      </w:r>
      <w:r>
        <w:rPr>
          <w:rFonts w:ascii="宋体" w:hAnsi="宋体" w:eastAsia="宋体" w:cs="宋体"/>
          <w:spacing w:val="-6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P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向右滑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动,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下列说</w:t>
      </w:r>
    </w:p>
    <w:p>
      <w:pPr>
        <w:spacing w:before="0" w:after="0" w:line="259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5" o:spid="_x0000_s1035" o:spt="203" style="position:absolute;left:0pt;margin-left:215.15pt;margin-top:9.95pt;height:34.3pt;width:16.85pt;mso-position-horizontal-relative:page;z-index:-251646976;mso-width-relative:page;mso-height-relative:page;" coordorigin="4303,200" coordsize="337,687">
            <o:lock v:ext="edit"/>
            <v:group id="_x0000_s1036" o:spid="_x0000_s1036" o:spt="203" style="position:absolute;left:4313;top:559;height:318;width:317;" coordorigin="4313,559" coordsize="317,318">
              <o:lock v:ext="edit"/>
              <v:shape id="_x0000_s1037" o:spid="_x0000_s1037" style="position:absolute;left:4313;top:559;height:318;width:317;" filled="f" stroked="t" coordorigin="4313,559" coordsize="317,318" path="m4472,559l4406,573,4354,611,4321,668,4313,712,4315,736,4337,800,4380,847,4440,873,4462,876,4486,875,4552,853,4600,811,4627,753,4630,732,4629,706,4608,640,4567,591,4510,563,4472,559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38" o:spid="_x0000_s1038" o:spt="203" style="position:absolute;left:4313;top:210;height:318;width:317;" coordorigin="4313,210" coordsize="317,318">
              <o:lock v:ext="edit"/>
              <v:shape id="_x0000_s1039" o:spid="_x0000_s1039" style="position:absolute;left:4313;top:210;height:318;width:317;" filled="f" stroked="t" coordorigin="4313,210" coordsize="317,318" path="m4472,210l4406,224,4354,262,4321,319,4313,363,4315,387,4337,451,4380,498,4440,524,4462,527,4486,526,4552,504,4600,462,4627,404,4630,383,4629,357,4608,291,4567,242,4510,214,4472,210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pict>
          <v:group id="_x0000_s1040" o:spid="_x0000_s1040" o:spt="203" style="position:absolute;left:0pt;margin-left:434.35pt;margin-top:9.65pt;height:35.2pt;width:17.15pt;mso-position-horizontal-relative:page;z-index:-251645952;mso-width-relative:page;mso-height-relative:page;" coordorigin="8687,194" coordsize="343,705">
            <o:lock v:ext="edit"/>
            <v:group id="_x0000_s1041" o:spid="_x0000_s1041" o:spt="203" style="position:absolute;left:8697;top:204;height:318;width:317;" coordorigin="8697,204" coordsize="317,318">
              <o:lock v:ext="edit"/>
              <v:shape id="_x0000_s1042" o:spid="_x0000_s1042" style="position:absolute;left:8697;top:204;height:318;width:317;" filled="f" stroked="t" coordorigin="8697,204" coordsize="317,318" path="m8856,204l8790,218,8738,256,8705,313,8697,357,8699,381,8721,445,8764,492,8824,518,8846,521,8870,520,8936,498,8984,456,9011,398,9014,377,9013,351,8992,285,8951,236,8894,208,8856,204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43" o:spid="_x0000_s1043" o:spt="203" style="position:absolute;left:8703;top:571;height:318;width:317;" coordorigin="8703,571" coordsize="317,318">
              <o:lock v:ext="edit"/>
              <v:shape id="_x0000_s1044" o:spid="_x0000_s1044" style="position:absolute;left:8703;top:571;height:318;width:317;" filled="f" stroked="t" coordorigin="8703,571" coordsize="317,318" path="m8862,571l8796,585,8744,623,8711,680,8703,724,8705,748,8727,812,8770,859,8830,885,8852,888,8876,887,8942,865,8990,823,9017,765,9020,744,9019,718,8998,652,8957,603,8900,575,8862,571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法正确的是</w:t>
      </w:r>
    </w:p>
    <w:p>
      <w:pPr>
        <w:spacing w:after="0" w:line="259" w:lineRule="exact"/>
        <w:jc w:val="left"/>
        <w:rPr>
          <w:rFonts w:ascii="宋体" w:hAnsi="宋体" w:eastAsia="宋体" w:cs="宋体"/>
          <w:sz w:val="21"/>
          <w:szCs w:val="21"/>
        </w:rPr>
        <w:sectPr>
          <w:pgSz w:w="11920" w:h="16860"/>
          <w:pgMar w:top="1580" w:right="1180" w:bottom="1000" w:left="1340" w:header="0" w:footer="811" w:gutter="0"/>
          <w:cols w:space="720" w:num="1"/>
        </w:sectPr>
      </w:pPr>
    </w:p>
    <w:p>
      <w:pPr>
        <w:spacing w:before="0" w:after="0" w:line="280" w:lineRule="exact"/>
        <w:ind w:left="523" w:right="-88"/>
        <w:jc w:val="lef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position w:val="-2"/>
          <w:sz w:val="21"/>
          <w:szCs w:val="21"/>
        </w:rPr>
        <w:t>A.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泡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L</w:t>
      </w:r>
      <w:r>
        <w:rPr>
          <w:rFonts w:ascii="宋体" w:hAnsi="宋体" w:eastAsia="宋体" w:cs="宋体"/>
          <w:spacing w:val="-59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亮度变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暗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,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电压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表</w:t>
      </w:r>
      <w:r>
        <w:rPr>
          <w:rFonts w:ascii="宋体" w:hAnsi="宋体" w:eastAsia="宋体" w:cs="宋体"/>
          <w:spacing w:val="30"/>
          <w:w w:val="100"/>
          <w:position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8"/>
          <w:szCs w:val="18"/>
        </w:rPr>
        <w:t>V</w:t>
      </w:r>
    </w:p>
    <w:p>
      <w:pPr>
        <w:spacing w:before="0" w:after="0" w:line="294" w:lineRule="exact"/>
        <w:ind w:left="523" w:right="-72"/>
        <w:jc w:val="lef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position w:val="-1"/>
          <w:sz w:val="21"/>
          <w:szCs w:val="21"/>
        </w:rPr>
        <w:t>C.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泡</w:t>
      </w:r>
      <w:r>
        <w:rPr>
          <w:rFonts w:ascii="宋体" w:hAnsi="宋体" w:eastAsia="宋体" w:cs="宋体"/>
          <w:spacing w:val="-6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L</w:t>
      </w:r>
      <w:r>
        <w:rPr>
          <w:rFonts w:ascii="宋体" w:hAnsi="宋体" w:eastAsia="宋体" w:cs="宋体"/>
          <w:spacing w:val="-59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亮度变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,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电压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表</w:t>
      </w:r>
      <w:r>
        <w:rPr>
          <w:rFonts w:ascii="宋体" w:hAnsi="宋体" w:eastAsia="宋体" w:cs="宋体"/>
          <w:spacing w:val="3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8"/>
          <w:szCs w:val="18"/>
        </w:rPr>
        <w:t>V</w:t>
      </w:r>
    </w:p>
    <w:p>
      <w:pPr>
        <w:tabs>
          <w:tab w:val="left" w:pos="1460"/>
        </w:tabs>
        <w:spacing w:before="0" w:after="0" w:line="280" w:lineRule="exact"/>
        <w:ind w:right="-67"/>
        <w:jc w:val="left"/>
        <w:rPr>
          <w:rFonts w:ascii="Times New Roman" w:hAnsi="Times New Roman" w:eastAsia="Times New Roman" w:cs="Times New Roman"/>
          <w:sz w:val="12"/>
          <w:szCs w:val="12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的示数不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 xml:space="preserve">B.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泡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L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亮度不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,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电流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 xml:space="preserve">表 </w:t>
      </w:r>
      <w:r>
        <w:rPr>
          <w:rFonts w:ascii="Times New Roman" w:hAnsi="Times New Roman" w:eastAsia="Times New Roman" w:cs="Times New Roman"/>
          <w:spacing w:val="5"/>
          <w:w w:val="100"/>
          <w:position w:val="8"/>
          <w:sz w:val="18"/>
          <w:szCs w:val="18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12"/>
          <w:szCs w:val="12"/>
        </w:rPr>
        <w:t>2</w:t>
      </w:r>
    </w:p>
    <w:p>
      <w:pPr>
        <w:tabs>
          <w:tab w:val="left" w:pos="1460"/>
        </w:tabs>
        <w:spacing w:before="0" w:after="0" w:line="309" w:lineRule="exact"/>
        <w:ind w:right="-75"/>
        <w:jc w:val="left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的示数变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D.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泡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L</w:t>
      </w:r>
      <w:r>
        <w:rPr>
          <w:rFonts w:ascii="宋体" w:hAnsi="宋体" w:eastAsia="宋体" w:cs="宋体"/>
          <w:spacing w:val="-5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亮度不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,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表</w:t>
      </w:r>
      <w:r>
        <w:rPr>
          <w:rFonts w:ascii="宋体" w:hAnsi="宋体" w:eastAsia="宋体" w:cs="宋体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18"/>
          <w:szCs w:val="18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2"/>
          <w:szCs w:val="12"/>
        </w:rPr>
        <w:t>1</w:t>
      </w:r>
    </w:p>
    <w:p>
      <w:pPr>
        <w:spacing w:before="0" w:after="0" w:line="280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的示数变小</w:t>
      </w:r>
    </w:p>
    <w:p>
      <w:pPr>
        <w:spacing w:before="0" w:after="0" w:line="285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的示数不变</w:t>
      </w:r>
    </w:p>
    <w:p>
      <w:pPr>
        <w:spacing w:after="0" w:line="285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180" w:bottom="1000" w:left="1340" w:header="720" w:footer="720" w:gutter="0"/>
          <w:cols w:equalWidth="0" w:num="3">
            <w:col w:w="3191" w:space="155"/>
            <w:col w:w="4296" w:space="105"/>
            <w:col w:w="1653"/>
          </w:cols>
        </w:sectPr>
      </w:pPr>
    </w:p>
    <w:p>
      <w:pPr>
        <w:spacing w:before="0" w:after="0" w:line="311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5"/>
          <w:sz w:val="21"/>
          <w:szCs w:val="21"/>
        </w:rPr>
        <w:t xml:space="preserve">14. </w:t>
      </w:r>
      <w:r>
        <w:rPr>
          <w:rFonts w:ascii="宋体" w:hAnsi="宋体" w:eastAsia="宋体" w:cs="宋体"/>
          <w:spacing w:val="1"/>
          <w:w w:val="100"/>
          <w:position w:val="5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5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5"/>
          <w:sz w:val="21"/>
          <w:szCs w:val="21"/>
        </w:rPr>
        <w:t>8</w:t>
      </w:r>
      <w:r>
        <w:rPr>
          <w:rFonts w:ascii="宋体" w:hAnsi="宋体" w:eastAsia="宋体" w:cs="宋体"/>
          <w:spacing w:val="-45"/>
          <w:w w:val="100"/>
          <w:position w:val="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5"/>
          <w:sz w:val="21"/>
          <w:szCs w:val="21"/>
        </w:rPr>
        <w:t>所示</w:t>
      </w:r>
      <w:r>
        <w:rPr>
          <w:rFonts w:ascii="宋体" w:hAnsi="宋体" w:eastAsia="宋体" w:cs="宋体"/>
          <w:spacing w:val="0"/>
          <w:w w:val="100"/>
          <w:position w:val="5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5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5"/>
          <w:sz w:val="21"/>
          <w:szCs w:val="21"/>
        </w:rPr>
        <w:t>甲、乙</w:t>
      </w:r>
      <w:r>
        <w:rPr>
          <w:rFonts w:ascii="宋体" w:hAnsi="宋体" w:eastAsia="宋体" w:cs="宋体"/>
          <w:spacing w:val="1"/>
          <w:w w:val="100"/>
          <w:position w:val="5"/>
          <w:sz w:val="21"/>
          <w:szCs w:val="21"/>
        </w:rPr>
        <w:t>两个物</w:t>
      </w:r>
      <w:r>
        <w:rPr>
          <w:rFonts w:ascii="宋体" w:hAnsi="宋体" w:eastAsia="宋体" w:cs="宋体"/>
          <w:spacing w:val="-1"/>
          <w:w w:val="100"/>
          <w:position w:val="5"/>
          <w:sz w:val="21"/>
          <w:szCs w:val="21"/>
        </w:rPr>
        <w:t>体</w:t>
      </w:r>
      <w:r>
        <w:rPr>
          <w:rFonts w:ascii="宋体" w:hAnsi="宋体" w:eastAsia="宋体" w:cs="宋体"/>
          <w:spacing w:val="1"/>
          <w:w w:val="100"/>
          <w:position w:val="5"/>
          <w:sz w:val="21"/>
          <w:szCs w:val="21"/>
        </w:rPr>
        <w:t>的速度与时间图</w:t>
      </w:r>
      <w:r>
        <w:rPr>
          <w:rFonts w:ascii="宋体" w:hAnsi="宋体" w:eastAsia="宋体" w:cs="宋体"/>
          <w:spacing w:val="-2"/>
          <w:w w:val="100"/>
          <w:position w:val="5"/>
          <w:sz w:val="21"/>
          <w:szCs w:val="21"/>
        </w:rPr>
        <w:t>像</w:t>
      </w:r>
      <w:r>
        <w:rPr>
          <w:rFonts w:ascii="宋体" w:hAnsi="宋体" w:eastAsia="宋体" w:cs="宋体"/>
          <w:spacing w:val="0"/>
          <w:w w:val="100"/>
          <w:position w:val="5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5"/>
          <w:sz w:val="21"/>
          <w:szCs w:val="21"/>
        </w:rPr>
        <w:t>下列分</w:t>
      </w:r>
      <w:r>
        <w:rPr>
          <w:rFonts w:ascii="宋体" w:hAnsi="宋体" w:eastAsia="宋体" w:cs="宋体"/>
          <w:spacing w:val="0"/>
          <w:w w:val="100"/>
          <w:position w:val="5"/>
          <w:sz w:val="21"/>
          <w:szCs w:val="21"/>
        </w:rPr>
        <w:t>析</w:t>
      </w:r>
      <w:r>
        <w:rPr>
          <w:rFonts w:ascii="宋体" w:hAnsi="宋体" w:eastAsia="宋体" w:cs="宋体"/>
          <w:spacing w:val="-150"/>
          <w:w w:val="100"/>
          <w:position w:val="5"/>
          <w:sz w:val="21"/>
          <w:szCs w:val="21"/>
        </w:rPr>
        <w:t>不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5"/>
          <w:sz w:val="21"/>
          <w:szCs w:val="21"/>
        </w:rPr>
        <w:t>正</w:t>
      </w:r>
      <w:r>
        <w:rPr>
          <w:rFonts w:ascii="宋体" w:hAnsi="宋体" w:eastAsia="宋体" w:cs="宋体"/>
          <w:spacing w:val="-59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5"/>
          <w:sz w:val="21"/>
          <w:szCs w:val="21"/>
        </w:rPr>
        <w:t>确</w:t>
      </w:r>
      <w:r>
        <w:rPr>
          <w:rFonts w:ascii="宋体" w:hAnsi="宋体" w:eastAsia="宋体" w:cs="宋体"/>
          <w:spacing w:val="-60"/>
          <w:w w:val="100"/>
          <w:position w:val="-2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w w:val="100"/>
          <w:position w:val="5"/>
          <w:sz w:val="21"/>
          <w:szCs w:val="21"/>
        </w:rPr>
        <w:t>的是</w:t>
      </w:r>
    </w:p>
    <w:p>
      <w:pPr>
        <w:tabs>
          <w:tab w:val="left" w:pos="4620"/>
        </w:tabs>
        <w:spacing w:before="0" w:after="0" w:line="28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A.0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~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20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s，两个物体所走的路程相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B.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乙做加速直线运动</w:t>
      </w:r>
    </w:p>
    <w:p>
      <w:pPr>
        <w:tabs>
          <w:tab w:val="left" w:pos="4620"/>
        </w:tabs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C.第</w:t>
      </w:r>
      <w:r>
        <w:rPr>
          <w:rFonts w:ascii="宋体" w:hAnsi="宋体" w:eastAsia="宋体" w:cs="宋体"/>
          <w:spacing w:val="-44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20s</w:t>
      </w:r>
      <w:r>
        <w:rPr>
          <w:rFonts w:ascii="宋体" w:hAnsi="宋体" w:eastAsia="宋体" w:cs="宋体"/>
          <w:spacing w:val="-44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末，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甲、乙速度相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D.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甲做匀速直线运动</w:t>
      </w:r>
    </w:p>
    <w:p>
      <w:pPr>
        <w:spacing w:before="0" w:after="0" w:line="160" w:lineRule="exact"/>
        <w:jc w:val="left"/>
        <w:rPr>
          <w:sz w:val="16"/>
          <w:szCs w:val="16"/>
        </w:rPr>
      </w:pPr>
    </w:p>
    <w:p>
      <w:pPr>
        <w:tabs>
          <w:tab w:val="left" w:pos="7960"/>
        </w:tabs>
        <w:spacing w:before="0" w:after="0" w:line="298" w:lineRule="exact"/>
        <w:ind w:left="3887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045" o:spid="_x0000_s1045" o:spt="75" type="#_x0000_t75" style="position:absolute;left:0pt;margin-left:110pt;margin-top:-1.2pt;height:73.2pt;width:72.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pict>
          <v:group id="_x0000_s1046" o:spid="_x0000_s1046" o:spt="203" style="position:absolute;left:0pt;margin-left:227.25pt;margin-top:-1.85pt;height:80.05pt;width:113pt;mso-position-horizontal-relative:page;z-index:-251649024;mso-width-relative:page;mso-height-relative:page;" coordorigin="4545,-38" coordsize="2260,1601">
            <o:lock v:ext="edit"/>
            <v:group id="_x0000_s1047" o:spid="_x0000_s1047" o:spt="203" style="position:absolute;left:4643;top:510;height:830;width:998;" coordorigin="4643,510" coordsize="998,830">
              <o:lock v:ext="edit"/>
              <v:shape id="_x0000_s1048" o:spid="_x0000_s1048" style="position:absolute;left:4643;top:510;height:830;width:998;" filled="f" stroked="t" coordorigin="4643,510" coordsize="998,830" path="m4643,1340l5641,1340,5641,510,4643,510,4643,1340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49" o:spid="_x0000_s1049" o:spt="203" style="position:absolute;left:4643;top:154;height:356;width:1336;" coordorigin="4643,154" coordsize="1336,356">
              <o:lock v:ext="edit"/>
              <v:shape id="_x0000_s1050" o:spid="_x0000_s1050" style="position:absolute;left:4643;top:154;height:356;width:1336;" filled="f" stroked="t" coordorigin="4643,154" coordsize="1336,356" path="m4643,510l5979,510,5979,154,4643,154,4643,510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51" o:spid="_x0000_s1051" o:spt="203" style="position:absolute;left:4889;top:327;height:329;width:315;" coordorigin="4889,327" coordsize="315,329">
              <o:lock v:ext="edit"/>
              <v:shape id="_x0000_s1052" o:spid="_x0000_s1052" style="position:absolute;left:4889;top:327;height:329;width:315;" fillcolor="#FFFFFF" filled="t" stroked="f" coordorigin="4889,327" coordsize="315,329" path="m5046,327l4982,341,4931,380,4898,437,4889,483,4891,508,4911,574,4953,624,5009,652,5030,656,5055,655,5121,634,5170,593,5198,537,5204,493,5202,469,5180,405,5137,357,5078,331,5046,3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3" o:spid="_x0000_s1053" o:spt="203" style="position:absolute;left:4889;top:327;height:329;width:315;" coordorigin="4889,327" coordsize="315,329">
              <o:lock v:ext="edit"/>
              <v:shape id="_x0000_s1054" o:spid="_x0000_s1054" style="position:absolute;left:4889;top:327;height:329;width:315;" filled="f" stroked="t" coordorigin="4889,327" coordsize="315,329" path="m5046,327l4982,341,4931,380,4898,437,4889,483,4891,508,4911,574,4953,624,5009,652,5030,656,5055,655,5121,634,5170,593,5198,537,5204,493,5202,469,5180,405,5137,357,5078,331,5046,327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55" o:spid="_x0000_s1055" o:spt="203" style="position:absolute;left:4935;top:376;height:233;width:223;" coordorigin="4935,376" coordsize="223,233">
              <o:lock v:ext="edit"/>
              <v:shape id="_x0000_s1056" o:spid="_x0000_s1056" style="position:absolute;left:4935;top:376;height:233;width:223;" filled="f" stroked="t" coordorigin="4935,376" coordsize="223,233" path="m4935,376l5158,609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57" o:spid="_x0000_s1057" o:spt="203" style="position:absolute;left:4935;top:376;height:233;width:223;" coordorigin="4935,376" coordsize="223,233">
              <o:lock v:ext="edit"/>
              <v:shape id="_x0000_s1058" o:spid="_x0000_s1058" style="position:absolute;left:4935;top:376;height:233;width:223;" filled="f" stroked="t" coordorigin="4935,376" coordsize="223,233" path="m4935,609l5158,376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59" o:spid="_x0000_s1059" o:spt="203" style="position:absolute;left:5157;top:-28;height:355;width:330;" coordorigin="5157,-28" coordsize="330,355">
              <o:lock v:ext="edit"/>
              <v:shape id="_x0000_s1060" o:spid="_x0000_s1060" style="position:absolute;left:5157;top:-28;height:355;width:330;" fillcolor="#FFFFFF" filled="t" stroked="f" coordorigin="5157,-28" coordsize="330,355" path="m5322,-28l5258,-14,5206,23,5171,79,5157,147,5158,171,5179,237,5219,288,5274,320,5317,327,5340,326,5402,304,5450,261,5480,202,5487,157,5485,132,5466,65,5426,13,5372,-19,5322,-2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1" o:spid="_x0000_s1061" o:spt="203" style="position:absolute;left:5157;top:-28;height:355;width:330;" coordorigin="5157,-28" coordsize="330,355">
              <o:lock v:ext="edit"/>
              <v:shape id="_x0000_s1062" o:spid="_x0000_s1062" style="position:absolute;left:5157;top:-28;height:355;width:330;" filled="f" stroked="t" coordorigin="5157,-28" coordsize="330,355" path="m5322,-28l5258,-14,5206,23,5171,79,5157,147,5158,171,5179,237,5219,288,5274,320,5317,327,5340,326,5402,304,5450,261,5480,202,5487,157,5485,132,5466,65,5426,13,5372,-19,5322,-28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63" o:spid="_x0000_s1063" o:spt="203" style="position:absolute;left:5059;top:1155;height:398;width:98;" coordorigin="5059,1155" coordsize="98,398">
              <o:lock v:ext="edit"/>
              <v:shape id="_x0000_s1064" o:spid="_x0000_s1064" style="position:absolute;left:5059;top:1155;height:398;width:98;" fillcolor="#FFFFFF" filled="t" stroked="f" coordorigin="5059,1155" coordsize="98,398" path="m5059,1553l5157,1553,5157,1155,5059,1155,5059,155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5" o:spid="_x0000_s1065" o:spt="203" style="position:absolute;left:5157;top:1222;height:266;width:2;" coordorigin="5157,1222" coordsize="2,266">
              <o:lock v:ext="edit"/>
              <v:shape id="_x0000_s1066" o:spid="_x0000_s1066" style="position:absolute;left:5157;top:1222;height:266;width:2;" filled="f" stroked="t" coordorigin="5157,1222" coordsize="21600,266" path="m5157,1222l5157,1488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67" o:spid="_x0000_s1067" o:spt="203" style="position:absolute;left:5059;top:1155;height:398;width:2;" coordorigin="5059,1155" coordsize="2,398">
              <o:lock v:ext="edit"/>
              <v:shape id="_x0000_s1068" o:spid="_x0000_s1068" style="position:absolute;left:5059;top:1155;height:398;width:2;" filled="f" stroked="t" coordorigin="5059,1155" coordsize="21600,398" path="m5059,1155l5059,1553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069" o:spid="_x0000_s1069" o:spt="203" style="position:absolute;left:5796;top:458;height:167;width:500;" coordorigin="5796,458" coordsize="500,167">
              <o:lock v:ext="edit"/>
              <v:shape id="_x0000_s1070" o:spid="_x0000_s1070" style="position:absolute;left:5796;top:458;height:167;width:500;" fillcolor="#FFFFFF" filled="t" stroked="f" coordorigin="5796,458" coordsize="500,167" path="m5796,625l6296,625,6296,458,5796,458,5796,62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1" o:spid="_x0000_s1071" o:spt="203" style="position:absolute;left:5796;top:458;height:167;width:500;" coordorigin="5796,458" coordsize="500,167">
              <o:lock v:ext="edit"/>
              <v:shape id="_x0000_s1072" o:spid="_x0000_s1072" style="position:absolute;left:5796;top:458;height:167;width:500;" filled="f" stroked="t" coordorigin="5796,458" coordsize="500,167" path="m5796,625l6296,625,6296,458,5796,458,5796,625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73" o:spid="_x0000_s1073" o:spt="203" style="position:absolute;left:5948;top:151;height:327;width:53;" coordorigin="5948,151" coordsize="53,327">
              <o:lock v:ext="edit"/>
              <v:shape id="_x0000_s1074" o:spid="_x0000_s1074" style="position:absolute;left:5948;top:151;height:327;width:53;" fillcolor="#000000" filled="t" stroked="f" coordorigin="5948,151" coordsize="53,327" path="m5948,345l5975,478,5989,408,5969,408,5965,404,5965,378,5948,345xe">
                <v:path arrowok="t"/>
                <v:fill on="t" focussize="0,0"/>
                <v:stroke on="f"/>
                <v:imagedata o:title=""/>
                <o:lock v:ext="edit"/>
              </v:shape>
              <v:shape id="_x0000_s1075" o:spid="_x0000_s1075" style="position:absolute;left:5948;top:151;height:327;width:53;" fillcolor="#000000" filled="t" stroked="f" coordorigin="5948,151" coordsize="53,327" path="m5965,378l5965,404,5969,408,5981,408,5985,404,5985,398,5975,398,5965,378xe">
                <v:path arrowok="t"/>
                <v:fill on="t" focussize="0,0"/>
                <v:stroke on="f"/>
                <v:imagedata o:title=""/>
                <o:lock v:ext="edit"/>
              </v:shape>
              <v:shape id="_x0000_s1076" o:spid="_x0000_s1076" style="position:absolute;left:5948;top:151;height:327;width:53;" fillcolor="#000000" filled="t" stroked="f" coordorigin="5948,151" coordsize="53,327" path="m6002,345l5985,378,5985,404,5981,408,5989,408,6002,345xe">
                <v:path arrowok="t"/>
                <v:fill on="t" focussize="0,0"/>
                <v:stroke on="f"/>
                <v:imagedata o:title=""/>
                <o:lock v:ext="edit"/>
              </v:shape>
              <v:shape id="_x0000_s1077" o:spid="_x0000_s1077" style="position:absolute;left:5948;top:151;height:327;width:53;" fillcolor="#000000" filled="t" stroked="f" coordorigin="5948,151" coordsize="53,327" path="m5981,151l5969,151,5965,156,5965,378,5975,398,5985,378,5985,156,5981,151xe">
                <v:path arrowok="t"/>
                <v:fill on="t" focussize="0,0"/>
                <v:stroke on="f"/>
                <v:imagedata o:title=""/>
                <o:lock v:ext="edit"/>
              </v:shape>
              <v:shape id="_x0000_s1078" o:spid="_x0000_s1078" style="position:absolute;left:5948;top:151;height:327;width:53;" fillcolor="#000000" filled="t" stroked="f" coordorigin="5948,151" coordsize="53,327" path="m5985,378l5975,398,5985,398,5985,37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79" o:spid="_x0000_s1079" o:spt="203" style="position:absolute;left:5975;top:154;height:2;width:667;" coordorigin="5975,154" coordsize="667,2">
              <o:lock v:ext="edit"/>
              <v:shape id="_x0000_s1080" o:spid="_x0000_s1080" style="position:absolute;left:5975;top:154;height:2;width:667;" filled="f" stroked="t" coordorigin="5975,154" coordsize="667,21600" path="m5975,154l6642,154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81" o:spid="_x0000_s1081" o:spt="203" style="position:absolute;left:5641;top:1340;height:2;width:997;" coordorigin="5641,1340" coordsize="997,2">
              <o:lock v:ext="edit"/>
              <v:shape id="_x0000_s1082" o:spid="_x0000_s1082" style="position:absolute;left:5641;top:1340;height:2;width:997;" filled="f" stroked="t" coordorigin="5641,1340" coordsize="997,21600" path="m5641,1340l6638,134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83" o:spid="_x0000_s1083" o:spt="203" style="position:absolute;left:6638;top:154;height:1186;width:2;" coordorigin="6638,154" coordsize="2,1186">
              <o:lock v:ext="edit"/>
              <v:shape id="_x0000_s1084" o:spid="_x0000_s1084" style="position:absolute;left:6638;top:154;height:1186;width:2;" filled="f" stroked="t" coordorigin="6638,154" coordsize="21600,1186" path="m6638,154l6638,134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085" o:spid="_x0000_s1085" o:spt="203" style="position:absolute;left:5936;top:135;height:53;width:66;" coordorigin="5936,135" coordsize="66,53">
              <o:lock v:ext="edit"/>
              <v:shape id="_x0000_s1086" o:spid="_x0000_s1086" style="position:absolute;left:5936;top:135;height:53;width:66;" fillcolor="#000000" filled="t" stroked="f" coordorigin="5936,135" coordsize="66,53" path="m5990,135l5960,135,5948,146,5948,176,5960,188,5990,188,6002,176,6002,171,5981,171,5985,167,5985,156,5981,151,6002,151,6002,146,5990,135xe">
                <v:path arrowok="t"/>
                <v:fill on="t" focussize="0,0"/>
                <v:stroke on="f"/>
                <v:imagedata o:title=""/>
                <o:lock v:ext="edit"/>
              </v:shape>
              <v:shape id="_x0000_s1087" o:spid="_x0000_s1087" style="position:absolute;left:5936;top:135;height:53;width:66;" fillcolor="#000000" filled="t" stroked="f" coordorigin="5936,135" coordsize="66,53" path="m5948,151l5940,151,5936,156,5936,167,5940,171,5948,171,5948,151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5936;top:135;height:53;width:66;" fillcolor="#000000" filled="t" stroked="f" coordorigin="5936,135" coordsize="66,53" path="m6002,151l5981,151,5985,156,5985,167,5981,171,6002,171,6002,15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9" o:spid="_x0000_s1089" o:spt="203" style="position:absolute;left:5939;top:135;height:53;width:67;" coordorigin="5939,135" coordsize="67,53">
              <o:lock v:ext="edit"/>
              <v:shape id="_x0000_s1090" o:spid="_x0000_s1090" style="position:absolute;left:5939;top:135;height:53;width:67;" fillcolor="#000000" filled="t" stroked="f" coordorigin="5939,135" coordsize="67,53" path="m5994,135l5964,135,5952,146,5952,176,5964,188,5994,188,6006,176,6006,171,5985,171,5989,167,5989,156,5985,151,6006,151,6006,146,5994,135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5939;top:135;height:53;width:67;" fillcolor="#000000" filled="t" stroked="f" coordorigin="5939,135" coordsize="67,53" path="m5952,151l5943,151,5939,156,5939,167,5943,171,5952,171,5952,151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5939;top:135;height:53;width:67;" fillcolor="#000000" filled="t" stroked="f" coordorigin="5939,135" coordsize="67,53" path="m6006,151l5985,151,5989,156,5989,167,5985,171,6006,171,6006,15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3" o:spid="_x0000_s1093" o:spt="203" style="position:absolute;left:5601;top:1314;height:53;width:67;" coordorigin="5601,1314" coordsize="67,53">
              <o:lock v:ext="edit"/>
              <v:shape id="_x0000_s1094" o:spid="_x0000_s1094" style="position:absolute;left:5601;top:1314;height:53;width:67;" fillcolor="#000000" filled="t" stroked="f" coordorigin="5601,1314" coordsize="67,53" path="m5656,1314l5626,1314,5614,1325,5614,1355,5626,1367,5656,1367,5668,1355,5668,1350,5647,1350,5651,1346,5651,1335,5647,1330,5668,1330,5668,1325,5656,1314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5601;top:1314;height:53;width:67;" fillcolor="#000000" filled="t" stroked="f" coordorigin="5601,1314" coordsize="67,53" path="m5614,1330l5605,1330,5601,1335,5601,1346,5605,1350,5614,1350,5614,1330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5601;top:1314;height:53;width:67;" fillcolor="#000000" filled="t" stroked="f" coordorigin="5601,1314" coordsize="67,53" path="m5668,1330l5647,1330,5651,1335,5651,1346,5647,1350,5668,1350,5668,13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7" o:spid="_x0000_s1097" o:spt="203" style="position:absolute;left:4610;top:493;height:53;width:66;" coordorigin="4610,493" coordsize="66,53">
              <o:lock v:ext="edit"/>
              <v:shape id="_x0000_s1098" o:spid="_x0000_s1098" style="position:absolute;left:4610;top:493;height:53;width:66;" fillcolor="#000000" filled="t" stroked="f" coordorigin="4610,493" coordsize="66,53" path="m4664,493l4634,493,4622,504,4622,534,4634,546,4664,546,4676,534,4676,529,4655,529,4659,525,4659,514,4655,509,4676,509,4676,504,4664,493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4610;top:493;height:53;width:66;" fillcolor="#000000" filled="t" stroked="f" coordorigin="4610,493" coordsize="66,53" path="m4622,509l4614,509,4610,514,4610,525,4614,529,4622,529,4622,509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4610;top:493;height:53;width:66;" fillcolor="#000000" filled="t" stroked="f" coordorigin="4610,493" coordsize="66,53" path="m4676,509l4655,509,4659,514,4659,525,4655,529,4676,529,4676,5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1" o:spid="_x0000_s1101" o:spt="203" style="position:absolute;left:5601;top:484;height:53;width:67;" coordorigin="5601,484" coordsize="67,53">
              <o:lock v:ext="edit"/>
              <v:shape id="_x0000_s1102" o:spid="_x0000_s1102" style="position:absolute;left:5601;top:484;height:53;width:67;" fillcolor="#000000" filled="t" stroked="f" coordorigin="5601,484" coordsize="67,53" path="m5656,484l5626,484,5614,495,5614,525,5626,537,5656,537,5668,525,5668,520,5647,520,5651,516,5651,505,5647,500,5668,500,5668,495,5656,484xe">
                <v:path arrowok="t"/>
                <v:fill on="t" focussize="0,0"/>
                <v:stroke on="f"/>
                <v:imagedata o:title=""/>
                <o:lock v:ext="edit"/>
              </v:shape>
              <v:shape id="_x0000_s1103" o:spid="_x0000_s1103" style="position:absolute;left:5601;top:484;height:53;width:67;" fillcolor="#000000" filled="t" stroked="f" coordorigin="5601,484" coordsize="67,53" path="m5614,500l5605,500,5601,505,5601,516,5605,520,5614,520,5614,500xe">
                <v:path arrowok="t"/>
                <v:fill on="t" focussize="0,0"/>
                <v:stroke on="f"/>
                <v:imagedata o:title=""/>
                <o:lock v:ext="edit"/>
              </v:shape>
              <v:shape id="_x0000_s1104" o:spid="_x0000_s1104" style="position:absolute;left:5601;top:484;height:53;width:67;" fillcolor="#000000" filled="t" stroked="f" coordorigin="5601,484" coordsize="67,53" path="m5668,500l5647,500,5651,505,5651,516,5647,520,5668,520,5668,50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5" o:spid="_x0000_s1105" o:spt="203" style="position:absolute;left:6465;top:579;height:354;width:330;" coordorigin="6465,579" coordsize="330,354">
              <o:lock v:ext="edit"/>
              <v:shape id="_x0000_s1106" o:spid="_x0000_s1106" style="position:absolute;left:6465;top:579;height:354;width:330;" fillcolor="#FFFFFF" filled="t" stroked="f" coordorigin="6465,579" coordsize="330,354" path="m6630,579l6566,593,6514,630,6479,686,6465,754,6466,778,6487,844,6527,895,6583,926,6626,933,6649,932,6711,910,6758,867,6788,808,6795,762,6794,737,6774,671,6734,619,6679,587,6630,57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7" o:spid="_x0000_s1107" o:spt="203" style="position:absolute;left:6465;top:579;height:354;width:330;" coordorigin="6465,579" coordsize="330,354">
              <o:lock v:ext="edit"/>
              <v:shape id="_x0000_s1108" o:spid="_x0000_s1108" style="position:absolute;left:6465;top:579;height:354;width:330;" filled="f" stroked="t" coordorigin="6465,579" coordsize="330,354" path="m6630,579l6566,593,6514,630,6479,686,6465,754,6466,778,6487,844,6527,895,6583,926,6626,933,6649,932,6711,910,6758,867,6788,808,6795,762,6794,737,6774,671,6734,619,6679,587,6630,579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109" o:spid="_x0000_s1109" o:spt="203" style="position:absolute;left:5483;top:785;height:355;width:330;" coordorigin="5483,785" coordsize="330,355">
              <o:lock v:ext="edit"/>
              <v:shape id="_x0000_s1110" o:spid="_x0000_s1110" style="position:absolute;left:5483;top:785;height:355;width:330;" fillcolor="#FFFFFF" filled="t" stroked="f" coordorigin="5483,785" coordsize="330,355" path="m5648,785l5584,799,5532,836,5497,892,5483,960,5484,984,5505,1050,5545,1101,5600,1133,5643,1140,5666,1139,5728,1117,5776,1074,5806,1015,5813,970,5811,945,5792,878,5752,826,5698,794,5648,78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1" o:spid="_x0000_s1111" o:spt="203" style="position:absolute;left:5483;top:785;height:355;width:330;" coordorigin="5483,785" coordsize="330,355">
              <o:lock v:ext="edit"/>
              <v:shape id="_x0000_s1112" o:spid="_x0000_s1112" style="position:absolute;left:5483;top:785;height:355;width:330;" filled="f" stroked="t" coordorigin="5483,785" coordsize="330,355" path="m5648,785l5584,799,5532,836,5497,892,5483,960,5484,984,5505,1050,5545,1101,5600,1133,5643,1140,5666,1139,5728,1117,5776,1074,5806,1015,5813,970,5811,945,5792,878,5752,826,5698,794,5648,785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113" o:spid="_x0000_s1113" o:spt="203" style="position:absolute;left:4555;top:809;height:306;width:267;" coordorigin="4555,809" coordsize="267,306">
              <o:lock v:ext="edit"/>
              <v:shape id="_x0000_s1114" o:spid="_x0000_s1114" style="position:absolute;left:4555;top:809;height:306;width:267;" fillcolor="#FFFFFF" filled="t" stroked="f" coordorigin="4555,809" coordsize="267,306" path="m4775,809l4555,848,4602,1115,4822,1077,4775,8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5" o:spid="_x0000_s1115" o:spt="203" style="position:absolute;left:4613;top:796;height:283;width:209;" coordorigin="4613,796" coordsize="209,283">
              <o:lock v:ext="edit"/>
              <v:shape id="_x0000_s1116" o:spid="_x0000_s1116" style="position:absolute;left:4613;top:796;height:283;width:209;" fillcolor="#FFFFFF" filled="t" stroked="f" coordorigin="4613,796" coordsize="209,283" path="m4613,1079l4822,1079,4822,796,4613,796,4613,107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7" o:spid="_x0000_s1117" o:spt="203" style="position:absolute;left:4623;top:796;height:57;width:58;" coordorigin="4623,796" coordsize="58,57">
              <o:lock v:ext="edit"/>
              <v:shape id="_x0000_s1118" o:spid="_x0000_s1118" style="position:absolute;left:4623;top:796;height:57;width:58;" fillcolor="#FFFFFF" filled="t" stroked="f" coordorigin="4623,796" coordsize="58,57" path="m4652,796l4632,804,4623,824,4631,844,4651,853,4672,845,4681,827,4673,806,4654,796,4652,79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9" o:spid="_x0000_s1119" o:spt="203" style="position:absolute;left:4623;top:796;height:57;width:58;" coordorigin="4623,796" coordsize="58,57">
              <o:lock v:ext="edit"/>
              <v:shape id="_x0000_s1120" o:spid="_x0000_s1120" style="position:absolute;left:4623;top:796;height:57;width:58;" filled="f" stroked="t" coordorigin="4623,796" coordsize="58,57" path="m4652,796l4632,804,4623,824,4631,844,4651,853,4672,845,4681,827,4673,806,4654,796,4652,796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121" o:spid="_x0000_s1121" o:spt="203" style="position:absolute;left:4670;top:854;height:188;width:105;" coordorigin="4670,854" coordsize="105,188">
              <o:lock v:ext="edit"/>
              <v:shape id="_x0000_s1122" o:spid="_x0000_s1122" style="position:absolute;left:4670;top:854;height:188;width:105;" filled="f" stroked="t" coordorigin="4670,854" coordsize="105,188" path="m4670,854l4775,1042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pict>
          <v:shape id="_x0000_s1123" o:spid="_x0000_s1123" o:spt="75" type="#_x0000_t75" style="position:absolute;left:0pt;margin-left:366pt;margin-top:-1.25pt;height:75.95pt;width:108.3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5"/>
          <w:w w:val="100"/>
          <w:position w:val="7"/>
          <w:sz w:val="18"/>
          <w:szCs w:val="18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4"/>
          <w:sz w:val="12"/>
          <w:szCs w:val="12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4"/>
          <w:sz w:val="12"/>
          <w:szCs w:val="12"/>
        </w:rPr>
        <w:tab/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乙</w:t>
      </w:r>
    </w:p>
    <w:p>
      <w:pPr>
        <w:spacing w:before="0" w:after="0" w:line="199" w:lineRule="exact"/>
        <w:ind w:left="4707" w:right="4475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</w:p>
    <w:p>
      <w:pPr>
        <w:spacing w:after="0" w:line="199" w:lineRule="exact"/>
        <w:jc w:val="center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60"/>
          <w:pgMar w:top="1580" w:right="1180" w:bottom="1000" w:left="1340" w:header="720" w:footer="720" w:gutter="0"/>
          <w:cols w:space="720" w:num="1"/>
        </w:sectPr>
      </w:pPr>
    </w:p>
    <w:p>
      <w:pPr>
        <w:spacing w:before="9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183" w:right="-67"/>
        <w:jc w:val="left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0"/>
          <w:w w:val="100"/>
          <w:sz w:val="18"/>
          <w:szCs w:val="18"/>
        </w:rPr>
        <w:t>机翼模型</w:t>
      </w:r>
    </w:p>
    <w:p>
      <w:pPr>
        <w:spacing w:before="9" w:after="0" w:line="120" w:lineRule="exact"/>
        <w:jc w:val="left"/>
        <w:rPr>
          <w:sz w:val="12"/>
          <w:szCs w:val="12"/>
        </w:rPr>
      </w:pPr>
      <w:r>
        <w:br w:type="column"/>
      </w:r>
    </w:p>
    <w:p>
      <w:pPr>
        <w:tabs>
          <w:tab w:val="left" w:pos="1040"/>
          <w:tab w:val="left" w:pos="1540"/>
          <w:tab w:val="left" w:pos="4300"/>
        </w:tabs>
        <w:spacing w:before="0" w:after="0" w:line="299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124" o:spid="_x0000_s1124" o:spt="202" type="#_x0000_t202" style="position:absolute;left:0pt;margin-left:277.1pt;margin-top:10.5pt;height:9pt;width:6.5pt;mso-position-horizontal-relative:page;z-index:-2516398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180" w:lineRule="exact"/>
                    <w:ind w:right="-67"/>
                    <w:jc w:val="left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8"/>
          <w:szCs w:val="18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8"/>
          <w:szCs w:val="18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6"/>
          <w:sz w:val="18"/>
          <w:szCs w:val="18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6"/>
          <w:sz w:val="18"/>
          <w:szCs w:val="18"/>
        </w:rPr>
        <w:tab/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甲</w:t>
      </w:r>
    </w:p>
    <w:p>
      <w:pPr>
        <w:spacing w:before="0" w:after="0" w:line="112" w:lineRule="exact"/>
        <w:ind w:left="675" w:right="-20"/>
        <w:jc w:val="left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ascii="Times New Roman" w:hAnsi="Times New Roman" w:eastAsia="Times New Roman" w:cs="Times New Roman"/>
          <w:spacing w:val="0"/>
          <w:w w:val="100"/>
          <w:sz w:val="12"/>
          <w:szCs w:val="12"/>
        </w:rPr>
        <w:t>2</w:t>
      </w:r>
    </w:p>
    <w:p>
      <w:pPr>
        <w:spacing w:after="0" w:line="112" w:lineRule="exact"/>
        <w:jc w:val="left"/>
        <w:rPr>
          <w:rFonts w:ascii="Times New Roman" w:hAnsi="Times New Roman" w:eastAsia="Times New Roman" w:cs="Times New Roman"/>
          <w:sz w:val="12"/>
          <w:szCs w:val="12"/>
        </w:rPr>
        <w:sectPr>
          <w:type w:val="continuous"/>
          <w:pgSz w:w="11920" w:h="16860"/>
          <w:pgMar w:top="1580" w:right="1180" w:bottom="1000" w:left="1340" w:header="720" w:footer="720" w:gutter="0"/>
          <w:cols w:equalWidth="0" w:num="2">
            <w:col w:w="1904" w:space="1758"/>
            <w:col w:w="5738"/>
          </w:cols>
        </w:sectPr>
      </w:pPr>
    </w:p>
    <w:p>
      <w:pPr>
        <w:spacing w:before="10" w:after="0" w:line="280" w:lineRule="exact"/>
        <w:jc w:val="left"/>
        <w:rPr>
          <w:sz w:val="28"/>
          <w:szCs w:val="28"/>
        </w:rPr>
      </w:pPr>
    </w:p>
    <w:p>
      <w:pPr>
        <w:tabs>
          <w:tab w:val="left" w:pos="4080"/>
          <w:tab w:val="left" w:pos="6960"/>
        </w:tabs>
        <w:spacing w:before="0" w:after="0" w:line="356" w:lineRule="exact"/>
        <w:ind w:left="1364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4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4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8</w:t>
      </w:r>
    </w:p>
    <w:p>
      <w:pPr>
        <w:spacing w:before="0" w:after="0" w:line="259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125" o:spid="_x0000_s1125" o:spt="75" type="#_x0000_t75" style="position:absolute;left:0pt;margin-left:376.5pt;margin-top:15.65pt;height:108.65pt;width:140.1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15.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9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所示，是同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枚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鸡蛋放入不同浓度的盐水中的受力示意</w:t>
      </w:r>
      <w:r>
        <w:rPr>
          <w:rFonts w:ascii="宋体" w:hAnsi="宋体" w:eastAsia="宋体" w:cs="宋体"/>
          <w:spacing w:val="-4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其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鸡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蛋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会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下沉的是</w:t>
      </w:r>
    </w:p>
    <w:p>
      <w:pPr>
        <w:spacing w:before="0" w:after="0" w:line="140" w:lineRule="exact"/>
        <w:jc w:val="left"/>
        <w:rPr>
          <w:sz w:val="14"/>
          <w:szCs w:val="14"/>
        </w:rPr>
      </w:pPr>
    </w:p>
    <w:p>
      <w:pPr>
        <w:spacing w:before="0" w:after="0" w:line="232" w:lineRule="exact"/>
        <w:ind w:left="4932" w:right="4066"/>
        <w:jc w:val="center"/>
        <w:rPr>
          <w:rFonts w:ascii="宋体" w:hAnsi="宋体" w:eastAsia="宋体" w:cs="宋体"/>
          <w:sz w:val="11"/>
          <w:szCs w:val="11"/>
        </w:rPr>
      </w:pPr>
      <w:r>
        <w:pict>
          <v:group id="_x0000_s1126" o:spid="_x0000_s1126" o:spt="203" style="position:absolute;left:0pt;margin-left:290.2pt;margin-top:1.95pt;height:82.05pt;width:46pt;mso-position-horizontal-relative:page;z-index:-251644928;mso-width-relative:page;mso-height-relative:page;" coordorigin="5805,40" coordsize="920,1641">
            <o:lock v:ext="edit"/>
            <v:shape id="_x0000_s1127" o:spid="_x0000_s1127" o:spt="75" type="#_x0000_t75" style="position:absolute;left:5834;top:927;height:754;width:872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group id="_x0000_s1128" o:spid="_x0000_s1128" o:spt="203" style="position:absolute;left:5812;top:861;height:2;width:905;" coordorigin="5812,861" coordsize="905,2">
              <o:lock v:ext="edit"/>
              <v:shape id="_x0000_s1129" o:spid="_x0000_s1129" style="position:absolute;left:5812;top:861;height:2;width:905;" filled="f" stroked="t" coordorigin="5812,861" coordsize="905,21600" path="m5812,861l6717,861e">
                <v:path arrowok="t"/>
                <v:fill on="f" focussize="0,0"/>
                <v:stroke color="#000000"/>
                <v:imagedata o:title=""/>
                <o:lock v:ext="edit"/>
              </v:shape>
              <v:shape id="_x0000_s1130" o:spid="_x0000_s1130" o:spt="75" type="#_x0000_t75" style="position:absolute;left:6117;top:670;height:436;width:257;" filled="f" o:preferrelative="t" stroked="f" coordsize="21600,21600">
                <v:path/>
                <v:fill on="f" focussize="0,0"/>
                <v:stroke on="f" joinstyle="miter"/>
                <v:imagedata r:id="rId15" o:title=""/>
                <o:lock v:ext="edit" aspectratio="t"/>
              </v:shape>
            </v:group>
            <v:group id="_x0000_s1131" o:spid="_x0000_s1131" o:spt="203" style="position:absolute;left:6117;top:670;height:436;width:257;" coordorigin="6117,670" coordsize="257,436">
              <o:lock v:ext="edit"/>
              <v:shape id="_x0000_s1132" o:spid="_x0000_s1132" style="position:absolute;left:6117;top:670;height:436;width:257;" filled="f" stroked="t" coordorigin="6117,670" coordsize="257,436" path="m6246,670l6184,697,6148,747,6124,816,6117,869,6118,900,6131,981,6158,1044,6208,1096,6238,1106,6256,1104,6318,1066,6352,1011,6371,939,6374,912,6373,882,6361,799,6336,735,6287,681,6246,670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133" o:spid="_x0000_s1133" o:spt="203" style="position:absolute;left:6222;top:47;height:795;width:53;" coordorigin="6222,47" coordsize="53,795">
              <o:lock v:ext="edit"/>
              <v:shape id="_x0000_s1134" o:spid="_x0000_s1134" style="position:absolute;left:6222;top:47;height:795;width:53;" fillcolor="#000000" filled="t" stroked="f" coordorigin="6222,47" coordsize="53,795" path="m6249,127l6239,147,6239,838,6243,842,6255,842,6259,838,6259,147,6249,127xe">
                <v:path arrowok="t"/>
                <v:fill on="t" focussize="0,0"/>
                <v:stroke on="f"/>
                <v:imagedata o:title=""/>
                <o:lock v:ext="edit"/>
              </v:shape>
              <v:shape id="_x0000_s1135" o:spid="_x0000_s1135" style="position:absolute;left:6222;top:47;height:795;width:53;" fillcolor="#000000" filled="t" stroked="f" coordorigin="6222,47" coordsize="53,795" path="m6249,47l6222,180,6239,147,6239,121,6243,117,6263,117,6249,47x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style="position:absolute;left:6222;top:47;height:795;width:53;" fillcolor="#000000" filled="t" stroked="f" coordorigin="6222,47" coordsize="53,795" path="m6263,117l6255,117,6259,121,6259,147,6276,180,6263,117xe">
                <v:path arrowok="t"/>
                <v:fill on="t" focussize="0,0"/>
                <v:stroke on="f"/>
                <v:imagedata o:title=""/>
                <o:lock v:ext="edit"/>
              </v:shape>
              <v:shape id="_x0000_s1137" o:spid="_x0000_s1137" style="position:absolute;left:6222;top:47;height:795;width:53;" fillcolor="#000000" filled="t" stroked="f" coordorigin="6222,47" coordsize="53,795" path="m6255,117l6243,117,6239,121,6239,147,6249,127,6259,127,6259,121,6255,117xe">
                <v:path arrowok="t"/>
                <v:fill on="t" focussize="0,0"/>
                <v:stroke on="f"/>
                <v:imagedata o:title=""/>
                <o:lock v:ext="edit"/>
              </v:shape>
              <v:shape id="_x0000_s1138" o:spid="_x0000_s1138" style="position:absolute;left:6222;top:47;height:795;width:53;" fillcolor="#000000" filled="t" stroked="f" coordorigin="6222,47" coordsize="53,795" path="m6259,127l6249,127,6259,147,6259,1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39" o:spid="_x0000_s1139" o:spt="203" style="position:absolute;left:6206;top:817;height:74;width:79;" coordorigin="6206,817" coordsize="79,74">
              <o:lock v:ext="edit"/>
              <v:shape id="_x0000_s1140" o:spid="_x0000_s1140" style="position:absolute;left:6206;top:817;height:74;width:79;" fillcolor="#000000" filled="t" stroked="f" coordorigin="6206,817" coordsize="79,74" path="m6243,817l6221,823,6206,838,6208,865,6218,882,6233,891,6260,887,6277,876,6285,859,6279,837,6264,822,6243,81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1" o:spid="_x0000_s1141" o:spt="203" style="position:absolute;left:6225;top:844;height:651;width:53;" coordorigin="6225,844" coordsize="53,651">
              <o:lock v:ext="edit"/>
              <v:shape id="_x0000_s1142" o:spid="_x0000_s1142" style="position:absolute;left:6225;top:844;height:651;width:53;" fillcolor="#000000" filled="t" stroked="f" coordorigin="6225,844" coordsize="53,651" path="m6225,1362l6252,1495,6266,1425,6246,1425,6242,1421,6242,1395,6225,1362xe">
                <v:path arrowok="t"/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6225;top:844;height:651;width:53;" fillcolor="#000000" filled="t" stroked="f" coordorigin="6225,844" coordsize="53,651" path="m6242,1395l6242,1421,6246,1425,6258,1425,6262,1421,6262,1415,6252,1415,6242,1395xe">
                <v:path arrowok="t"/>
                <v:fill on="t" focussize="0,0"/>
                <v:stroke on="f"/>
                <v:imagedata o:title=""/>
                <o:lock v:ext="edit"/>
              </v:shape>
              <v:shape id="_x0000_s1144" o:spid="_x0000_s1144" style="position:absolute;left:6225;top:844;height:651;width:53;" fillcolor="#000000" filled="t" stroked="f" coordorigin="6225,844" coordsize="53,651" path="m6279,1362l6262,1395,6262,1421,6258,1425,6266,1425,6279,1362xe">
                <v:path arrowok="t"/>
                <v:fill on="t" focussize="0,0"/>
                <v:stroke on="f"/>
                <v:imagedata o:title=""/>
                <o:lock v:ext="edit"/>
              </v:shape>
              <v:shape id="_x0000_s1145" o:spid="_x0000_s1145" style="position:absolute;left:6225;top:844;height:651;width:53;" fillcolor="#000000" filled="t" stroked="f" coordorigin="6225,844" coordsize="53,651" path="m6258,844l6246,844,6242,848,6242,1395,6252,1415,6262,1395,6262,848,6258,844xe">
                <v:path arrowok="t"/>
                <v:fill on="t" focussize="0,0"/>
                <v:stroke on="f"/>
                <v:imagedata o:title=""/>
                <o:lock v:ext="edit"/>
              </v:shape>
              <v:shape id="_x0000_s1146" o:spid="_x0000_s1146" style="position:absolute;left:6225;top:844;height:651;width:53;" fillcolor="#000000" filled="t" stroked="f" coordorigin="6225,844" coordsize="53,651" path="m6262,1395l6252,1415,6262,1415,6262,1395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-1"/>
          <w:sz w:val="11"/>
          <w:szCs w:val="11"/>
        </w:rPr>
        <w:t>浮</w:t>
      </w:r>
    </w:p>
    <w:p>
      <w:pPr>
        <w:spacing w:before="3" w:after="0" w:line="140" w:lineRule="exact"/>
        <w:jc w:val="left"/>
        <w:rPr>
          <w:sz w:val="14"/>
          <w:szCs w:val="14"/>
        </w:rPr>
      </w:pPr>
    </w:p>
    <w:p>
      <w:pPr>
        <w:tabs>
          <w:tab w:val="left" w:pos="2320"/>
        </w:tabs>
        <w:spacing w:before="0" w:after="0" w:line="302" w:lineRule="exact"/>
        <w:ind w:left="1018" w:right="-20"/>
        <w:jc w:val="left"/>
        <w:rPr>
          <w:rFonts w:ascii="宋体" w:hAnsi="宋体" w:eastAsia="宋体" w:cs="宋体"/>
          <w:sz w:val="11"/>
          <w:szCs w:val="11"/>
        </w:rPr>
      </w:pPr>
      <w:r>
        <w:pict>
          <v:group id="_x0000_s1147" o:spid="_x0000_s1147" o:spt="203" style="position:absolute;left:0pt;margin-left:91.15pt;margin-top:2.5pt;height:77.85pt;width:46pt;mso-position-horizontal-relative:page;z-index:-251643904;mso-width-relative:page;mso-height-relative:page;" coordorigin="1824,50" coordsize="920,1557">
            <o:lock v:ext="edit"/>
            <v:shape id="_x0000_s1148" o:spid="_x0000_s1148" o:spt="75" type="#_x0000_t75" style="position:absolute;left:1853;top:558;height:754;width:872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149" o:spid="_x0000_s1149" o:spt="75" type="#_x0000_t75" style="position:absolute;left:2136;top:775;height:435;width:257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group id="_x0000_s1150" o:spid="_x0000_s1150" o:spt="203" style="position:absolute;left:2136;top:775;height:435;width:257;" coordorigin="2136,775" coordsize="257,435">
              <o:lock v:ext="edit"/>
              <v:shape id="_x0000_s1151" o:spid="_x0000_s1151" style="position:absolute;left:2136;top:775;height:435;width:257;" filled="f" stroked="t" coordorigin="2136,775" coordsize="257,435" path="m2265,775l2203,802,2167,852,2143,921,2136,974,2137,1004,2150,1085,2177,1149,2228,1200,2258,1209,2276,1208,2338,1170,2371,1114,2391,1042,2393,1015,2393,985,2380,903,2354,838,2305,785,2265,775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152" o:spid="_x0000_s1152" o:spt="203" style="position:absolute;left:2241;top:58;height:904;width:53;" coordorigin="2241,58" coordsize="53,904">
              <o:lock v:ext="edit"/>
              <v:shape id="_x0000_s1153" o:spid="_x0000_s1153" style="position:absolute;left:2241;top:58;height:904;width:53;" fillcolor="#000000" filled="t" stroked="f" coordorigin="2241,58" coordsize="53,904" path="m2268,138l2258,158,2258,957,2262,962,2274,962,2278,957,2278,158,2268,138xe">
                <v:path arrowok="t"/>
                <v:fill on="t" focussize="0,0"/>
                <v:stroke on="f"/>
                <v:imagedata o:title=""/>
                <o:lock v:ext="edit"/>
              </v:shape>
              <v:shape id="_x0000_s1154" o:spid="_x0000_s1154" style="position:absolute;left:2241;top:58;height:904;width:53;" fillcolor="#000000" filled="t" stroked="f" coordorigin="2241,58" coordsize="53,904" path="m2268,58l2241,191,2258,158,2258,132,2262,128,2282,128,2268,58xe">
                <v:path arrowok="t"/>
                <v:fill on="t" focussize="0,0"/>
                <v:stroke on="f"/>
                <v:imagedata o:title=""/>
                <o:lock v:ext="edit"/>
              </v:shape>
              <v:shape id="_x0000_s1155" o:spid="_x0000_s1155" style="position:absolute;left:2241;top:58;height:904;width:53;" fillcolor="#000000" filled="t" stroked="f" coordorigin="2241,58" coordsize="53,904" path="m2282,128l2274,128,2278,132,2278,158,2295,191,2282,128xe">
                <v:path arrowok="t"/>
                <v:fill on="t" focussize="0,0"/>
                <v:stroke on="f"/>
                <v:imagedata o:title=""/>
                <o:lock v:ext="edit"/>
              </v:shape>
              <v:shape id="_x0000_s1156" o:spid="_x0000_s1156" style="position:absolute;left:2241;top:58;height:904;width:53;" fillcolor="#000000" filled="t" stroked="f" coordorigin="2241,58" coordsize="53,904" path="m2274,128l2262,128,2258,132,2258,158,2268,138,2278,138,2278,132,2274,128xe">
                <v:path arrowok="t"/>
                <v:fill on="t" focussize="0,0"/>
                <v:stroke on="f"/>
                <v:imagedata o:title=""/>
                <o:lock v:ext="edit"/>
              </v:shape>
              <v:shape id="_x0000_s1157" o:spid="_x0000_s1157" style="position:absolute;left:2241;top:58;height:904;width:53;" fillcolor="#000000" filled="t" stroked="f" coordorigin="2241,58" coordsize="53,904" path="m2278,138l2268,138,2278,158,2278,1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58" o:spid="_x0000_s1158" o:spt="203" style="position:absolute;left:2225;top:922;height:74;width:79;" coordorigin="2225,922" coordsize="79,74">
              <o:lock v:ext="edit"/>
              <v:shape id="_x0000_s1159" o:spid="_x0000_s1159" style="position:absolute;left:2225;top:922;height:74;width:79;" fillcolor="#000000" filled="t" stroked="f" coordorigin="2225,922" coordsize="79,74" path="m2262,922l2240,928,2225,943,2227,969,2237,987,2252,996,2279,992,2296,980,2304,963,2298,941,2283,927,2262,92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60" o:spid="_x0000_s1160" o:spt="203" style="position:absolute;left:2241;top:925;height:675;width:53;" coordorigin="2241,925" coordsize="53,675">
              <o:lock v:ext="edit"/>
              <v:shape id="_x0000_s1161" o:spid="_x0000_s1161" style="position:absolute;left:2241;top:925;height:675;width:53;" fillcolor="#000000" filled="t" stroked="f" coordorigin="2241,925" coordsize="53,675" path="m2241,1466l2268,1600,2282,1530,2262,1530,2258,1525,2258,1500,2241,1466xe">
                <v:path arrowok="t"/>
                <v:fill on="t" focussize="0,0"/>
                <v:stroke on="f"/>
                <v:imagedata o:title=""/>
                <o:lock v:ext="edit"/>
              </v:shape>
              <v:shape id="_x0000_s1162" o:spid="_x0000_s1162" style="position:absolute;left:2241;top:925;height:675;width:53;" fillcolor="#000000" filled="t" stroked="f" coordorigin="2241,925" coordsize="53,675" path="m2258,1500l2258,1525,2262,1530,2274,1530,2278,1525,2278,1520,2268,1520,2258,1500xe">
                <v:path arrowok="t"/>
                <v:fill on="t" focussize="0,0"/>
                <v:stroke on="f"/>
                <v:imagedata o:title=""/>
                <o:lock v:ext="edit"/>
              </v:shape>
              <v:shape id="_x0000_s1163" o:spid="_x0000_s1163" style="position:absolute;left:2241;top:925;height:675;width:53;" fillcolor="#000000" filled="t" stroked="f" coordorigin="2241,925" coordsize="53,675" path="m2295,1466l2278,1500,2278,1525,2274,1530,2282,1530,2295,1466xe">
                <v:path arrowok="t"/>
                <v:fill on="t" focussize="0,0"/>
                <v:stroke on="f"/>
                <v:imagedata o:title=""/>
                <o:lock v:ext="edit"/>
              </v:shape>
              <v:shape id="_x0000_s1164" o:spid="_x0000_s1164" style="position:absolute;left:2241;top:925;height:675;width:53;" fillcolor="#000000" filled="t" stroked="f" coordorigin="2241,925" coordsize="53,675" path="m2274,925l2262,925,2258,929,2258,1500,2268,1520,2278,1500,2278,929,2274,925xe">
                <v:path arrowok="t"/>
                <v:fill on="t" focussize="0,0"/>
                <v:stroke on="f"/>
                <v:imagedata o:title=""/>
                <o:lock v:ext="edit"/>
              </v:shape>
              <v:shape id="_x0000_s1165" o:spid="_x0000_s1165" style="position:absolute;left:2241;top:925;height:675;width:53;" fillcolor="#000000" filled="t" stroked="f" coordorigin="2241,925" coordsize="53,675" path="m2278,1500l2268,1520,2278,1520,2278,150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66" o:spid="_x0000_s1166" o:spt="203" style="position:absolute;left:1831;top:492;height:2;width:905;" coordorigin="1831,492" coordsize="905,2">
              <o:lock v:ext="edit"/>
              <v:shape id="_x0000_s1167" o:spid="_x0000_s1167" style="position:absolute;left:1831;top:492;height:2;width:905;" filled="f" stroked="t" coordorigin="1831,492" coordsize="905,21600" path="m1831,492l2736,492e">
                <v:path arrowok="t"/>
                <v:fill on="f" focussize="0,0"/>
                <v:stroke color="#000000"/>
                <v:imagedata o:title=""/>
                <o:lock v:ext="edit"/>
              </v:shape>
            </v:group>
          </v:group>
        </w:pict>
      </w:r>
      <w:r>
        <w:pict>
          <v:group id="_x0000_s1168" o:spid="_x0000_s1168" o:spt="203" style="position:absolute;left:0pt;margin-left:157pt;margin-top:7.45pt;height:67.55pt;width:46pt;mso-position-horizontal-relative:page;z-index:-251642880;mso-width-relative:page;mso-height-relative:page;" coordorigin="3140,149" coordsize="920,1351">
            <o:lock v:ext="edit"/>
            <v:shape id="_x0000_s1169" o:spid="_x0000_s1169" o:spt="75" type="#_x0000_t75" style="position:absolute;left:3170;top:492;height:754;width:872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_x0000_s1170" o:spid="_x0000_s1170" o:spt="75" type="#_x0000_t75" style="position:absolute;left:3453;top:582;height:436;width:257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group id="_x0000_s1171" o:spid="_x0000_s1171" o:spt="203" style="position:absolute;left:3453;top:582;height:436;width:257;" coordorigin="3453,582" coordsize="257,436">
              <o:lock v:ext="edit"/>
              <v:shape id="_x0000_s1172" o:spid="_x0000_s1172" style="position:absolute;left:3453;top:582;height:436;width:257;" filled="f" stroked="t" coordorigin="3453,582" coordsize="257,436" path="m3582,582l3520,609,3484,658,3460,727,3453,781,3454,811,3467,892,3494,956,3544,1008,3574,1017,3592,1016,3654,978,3688,923,3707,851,3710,824,3709,793,3697,711,3672,646,3623,593,3582,582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173" o:spid="_x0000_s1173" o:spt="203" style="position:absolute;left:3558;top:157;height:583;width:53;" coordorigin="3558,157" coordsize="53,583">
              <o:lock v:ext="edit"/>
              <v:shape id="_x0000_s1174" o:spid="_x0000_s1174" style="position:absolute;left:3558;top:157;height:583;width:53;" fillcolor="#000000" filled="t" stroked="f" coordorigin="3558,157" coordsize="53,583" path="m3585,237l3575,257,3575,735,3579,740,3591,740,3595,735,3595,257,3585,237xe">
                <v:path arrowok="t"/>
                <v:fill on="t" focussize="0,0"/>
                <v:stroke on="f"/>
                <v:imagedata o:title=""/>
                <o:lock v:ext="edit"/>
              </v:shape>
              <v:shape id="_x0000_s1175" o:spid="_x0000_s1175" style="position:absolute;left:3558;top:157;height:583;width:53;" fillcolor="#000000" filled="t" stroked="f" coordorigin="3558,157" coordsize="53,583" path="m3585,157l3558,290,3575,257,3575,231,3579,227,3599,227,3585,157xe">
                <v:path arrowok="t"/>
                <v:fill on="t" focussize="0,0"/>
                <v:stroke on="f"/>
                <v:imagedata o:title=""/>
                <o:lock v:ext="edit"/>
              </v:shape>
              <v:shape id="_x0000_s1176" o:spid="_x0000_s1176" style="position:absolute;left:3558;top:157;height:583;width:53;" fillcolor="#000000" filled="t" stroked="f" coordorigin="3558,157" coordsize="53,583" path="m3599,227l3591,227,3595,231,3595,257,3612,290,3599,227xe">
                <v:path arrowok="t"/>
                <v:fill on="t" focussize="0,0"/>
                <v:stroke on="f"/>
                <v:imagedata o:title=""/>
                <o:lock v:ext="edit"/>
              </v:shape>
              <v:shape id="_x0000_s1177" o:spid="_x0000_s1177" style="position:absolute;left:3558;top:157;height:583;width:53;" fillcolor="#000000" filled="t" stroked="f" coordorigin="3558,157" coordsize="53,583" path="m3591,227l3579,227,3575,231,3575,257,3585,237,3595,237,3595,231,3591,227xe">
                <v:path arrowok="t"/>
                <v:fill on="t" focussize="0,0"/>
                <v:stroke on="f"/>
                <v:imagedata o:title=""/>
                <o:lock v:ext="edit"/>
              </v:shape>
              <v:shape id="_x0000_s1178" o:spid="_x0000_s1178" style="position:absolute;left:3558;top:157;height:583;width:53;" fillcolor="#000000" filled="t" stroked="f" coordorigin="3558,157" coordsize="53,583" path="m3595,237l3585,237,3595,257,3595,23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79" o:spid="_x0000_s1179" o:spt="203" style="position:absolute;left:3542;top:730;height:73;width:79;" coordorigin="3542,730" coordsize="79,73">
              <o:lock v:ext="edit"/>
              <v:shape id="_x0000_s1180" o:spid="_x0000_s1180" style="position:absolute;left:3542;top:730;height:73;width:79;" fillcolor="#000000" filled="t" stroked="f" coordorigin="3542,730" coordsize="79,73" path="m3580,730l3557,735,3542,751,3544,777,3554,794,3570,803,3596,799,3614,787,3621,770,3615,748,3599,734,3580,7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1" o:spid="_x0000_s1181" o:spt="203" style="position:absolute;left:3558;top:735;height:676;width:53;" coordorigin="3558,735" coordsize="53,676">
              <o:lock v:ext="edit"/>
              <v:shape id="_x0000_s1182" o:spid="_x0000_s1182" style="position:absolute;left:3558;top:735;height:676;width:53;" fillcolor="#000000" filled="t" stroked="f" coordorigin="3558,735" coordsize="53,676" path="m3558,1277l3585,1411,3599,1341,3579,1341,3575,1336,3575,1311,3558,1277xe">
                <v:path arrowok="t"/>
                <v:fill on="t" focussize="0,0"/>
                <v:stroke on="f"/>
                <v:imagedata o:title=""/>
                <o:lock v:ext="edit"/>
              </v:shape>
              <v:shape id="_x0000_s1183" o:spid="_x0000_s1183" style="position:absolute;left:3558;top:735;height:676;width:53;" fillcolor="#000000" filled="t" stroked="f" coordorigin="3558,735" coordsize="53,676" path="m3575,1311l3575,1336,3579,1341,3591,1341,3595,1336,3595,1331,3585,1331,3575,1311xe">
                <v:path arrowok="t"/>
                <v:fill on="t" focussize="0,0"/>
                <v:stroke on="f"/>
                <v:imagedata o:title=""/>
                <o:lock v:ext="edit"/>
              </v:shape>
              <v:shape id="_x0000_s1184" o:spid="_x0000_s1184" style="position:absolute;left:3558;top:735;height:676;width:53;" fillcolor="#000000" filled="t" stroked="f" coordorigin="3558,735" coordsize="53,676" path="m3612,1277l3595,1311,3595,1336,3591,1341,3599,1341,3612,1277xe">
                <v:path arrowok="t"/>
                <v:fill on="t" focussize="0,0"/>
                <v:stroke on="f"/>
                <v:imagedata o:title=""/>
                <o:lock v:ext="edit"/>
              </v:shape>
              <v:shape id="_x0000_s1185" o:spid="_x0000_s1185" style="position:absolute;left:3558;top:735;height:676;width:53;" fillcolor="#000000" filled="t" stroked="f" coordorigin="3558,735" coordsize="53,676" path="m3591,735l3579,735,3575,739,3575,1311,3585,1331,3595,1311,3595,739,3591,735xe">
                <v:path arrowok="t"/>
                <v:fill on="t" focussize="0,0"/>
                <v:stroke on="f"/>
                <v:imagedata o:title=""/>
                <o:lock v:ext="edit"/>
              </v:shape>
              <v:shape id="_x0000_s1186" o:spid="_x0000_s1186" style="position:absolute;left:3558;top:735;height:676;width:53;" fillcolor="#000000" filled="t" stroked="f" coordorigin="3558,735" coordsize="53,676" path="m3595,1311l3585,1331,3595,1331,3595,131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87" o:spid="_x0000_s1187" o:spt="203" style="position:absolute;left:3148;top:489;height:2;width:905;" coordorigin="3148,489" coordsize="905,2">
              <o:lock v:ext="edit"/>
              <v:shape id="_x0000_s1188" o:spid="_x0000_s1188" style="position:absolute;left:3148;top:489;height:2;width:905;" filled="f" stroked="t" coordorigin="3148,489" coordsize="905,21600" path="m3148,489l4053,489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189" o:spid="_x0000_s1189" o:spt="203" style="position:absolute;left:3654;top:1184;height:309;width:384;" coordorigin="3654,1184" coordsize="384,309">
              <o:lock v:ext="edit"/>
              <v:shape id="_x0000_s1190" o:spid="_x0000_s1190" style="position:absolute;left:3654;top:1184;height:309;width:384;" fillcolor="#FFFFFF" filled="t" stroked="f" coordorigin="3654,1184" coordsize="384,309" path="m3654,1493l4038,1493,4038,1184,3654,1184,3654,149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spacing w:val="0"/>
          <w:w w:val="100"/>
          <w:position w:val="-4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4"/>
          <w:w w:val="100"/>
          <w:position w:val="-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6"/>
          <w:sz w:val="11"/>
          <w:szCs w:val="11"/>
        </w:rPr>
        <w:t>浮</w:t>
      </w:r>
      <w:r>
        <w:rPr>
          <w:rFonts w:ascii="宋体" w:hAnsi="宋体" w:eastAsia="宋体" w:cs="宋体"/>
          <w:spacing w:val="0"/>
          <w:w w:val="100"/>
          <w:position w:val="-6"/>
          <w:sz w:val="11"/>
          <w:szCs w:val="11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11"/>
          <w:szCs w:val="11"/>
        </w:rPr>
        <w:t>浮</w:t>
      </w:r>
    </w:p>
    <w:p>
      <w:pPr>
        <w:spacing w:before="0" w:after="0" w:line="170" w:lineRule="exact"/>
        <w:ind w:left="3565" w:right="5433"/>
        <w:jc w:val="center"/>
        <w:rPr>
          <w:rFonts w:ascii="宋体" w:hAnsi="宋体" w:eastAsia="宋体" w:cs="宋体"/>
          <w:sz w:val="11"/>
          <w:szCs w:val="11"/>
        </w:rPr>
      </w:pPr>
      <w:r>
        <w:pict>
          <v:group id="_x0000_s1191" o:spid="_x0000_s1191" o:spt="203" style="position:absolute;left:0pt;margin-left:222.85pt;margin-top:8.35pt;height:57.65pt;width:46pt;mso-position-horizontal-relative:page;z-index:-251641856;mso-width-relative:page;mso-height-relative:page;" coordorigin="4458,167" coordsize="920,1153">
            <o:lock v:ext="edit"/>
            <v:shape id="_x0000_s1192" o:spid="_x0000_s1192" o:spt="75" type="#_x0000_t75" style="position:absolute;left:4487;top:241;height:754;width:872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_x0000_s1193" o:spid="_x0000_s1193" o:spt="75" type="#_x0000_t75" style="position:absolute;left:4770;top:501;height:436;width:257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group id="_x0000_s1194" o:spid="_x0000_s1194" o:spt="203" style="position:absolute;left:4770;top:501;height:436;width:257;" coordorigin="4770,501" coordsize="257,436">
              <o:lock v:ext="edit"/>
              <v:shape id="_x0000_s1195" o:spid="_x0000_s1195" style="position:absolute;left:4770;top:501;height:436;width:257;" filled="f" stroked="t" coordorigin="4770,501" coordsize="257,436" path="m4899,501l4837,528,4801,578,4777,647,4770,700,4771,730,4784,811,4811,875,4861,927,4891,936,4909,935,4971,897,5005,842,5024,770,5027,743,5026,712,5014,630,4989,565,4940,512,4899,501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196" o:spid="_x0000_s1196" o:spt="203" style="position:absolute;left:4875;top:184;height:473;width:53;" coordorigin="4875,184" coordsize="53,473">
              <o:lock v:ext="edit"/>
              <v:shape id="_x0000_s1197" o:spid="_x0000_s1197" style="position:absolute;left:4875;top:184;height:473;width:53;" fillcolor="#000000" filled="t" stroked="f" coordorigin="4875,184" coordsize="53,473" path="m4902,264l4892,284,4892,652,4896,657,4908,657,4912,652,4912,284,4902,264xe">
                <v:path arrowok="t"/>
                <v:fill on="t" focussize="0,0"/>
                <v:stroke on="f"/>
                <v:imagedata o:title=""/>
                <o:lock v:ext="edit"/>
              </v:shape>
              <v:shape id="_x0000_s1198" o:spid="_x0000_s1198" style="position:absolute;left:4875;top:184;height:473;width:53;" fillcolor="#000000" filled="t" stroked="f" coordorigin="4875,184" coordsize="53,473" path="m4902,184l4875,317,4892,284,4892,258,4896,254,4916,254,4902,184xe">
                <v:path arrowok="t"/>
                <v:fill on="t" focussize="0,0"/>
                <v:stroke on="f"/>
                <v:imagedata o:title=""/>
                <o:lock v:ext="edit"/>
              </v:shape>
              <v:shape id="_x0000_s1199" o:spid="_x0000_s1199" style="position:absolute;left:4875;top:184;height:473;width:53;" fillcolor="#000000" filled="t" stroked="f" coordorigin="4875,184" coordsize="53,473" path="m4916,254l4908,254,4912,258,4912,284,4929,317,4916,254xe">
                <v:path arrowok="t"/>
                <v:fill on="t" focussize="0,0"/>
                <v:stroke on="f"/>
                <v:imagedata o:title=""/>
                <o:lock v:ext="edit"/>
              </v:shape>
              <v:shape id="_x0000_s1200" o:spid="_x0000_s1200" style="position:absolute;left:4875;top:184;height:473;width:53;" fillcolor="#000000" filled="t" stroked="f" coordorigin="4875,184" coordsize="53,473" path="m4908,254l4896,254,4892,258,4892,284,4902,264,4912,264,4912,258,4908,254xe">
                <v:path arrowok="t"/>
                <v:fill on="t" focussize="0,0"/>
                <v:stroke on="f"/>
                <v:imagedata o:title=""/>
                <o:lock v:ext="edit"/>
              </v:shape>
              <v:shape id="_x0000_s1201" o:spid="_x0000_s1201" style="position:absolute;left:4875;top:184;height:473;width:53;" fillcolor="#000000" filled="t" stroked="f" coordorigin="4875,184" coordsize="53,473" path="m4912,264l4902,264,4912,284,4912,2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2" o:spid="_x0000_s1202" o:spt="203" style="position:absolute;left:4859;top:648;height:74;width:79;" coordorigin="4859,648" coordsize="79,74">
              <o:lock v:ext="edit"/>
              <v:shape id="_x0000_s1203" o:spid="_x0000_s1203" style="position:absolute;left:4859;top:648;height:74;width:79;" fillcolor="#000000" filled="t" stroked="f" coordorigin="4859,648" coordsize="79,74" path="m4896,648l4874,654,4859,669,4861,696,4871,713,4886,722,4913,718,4930,706,4938,690,4932,667,4917,653,4896,64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4" o:spid="_x0000_s1204" o:spt="203" style="position:absolute;left:4872;top:662;height:651;width:53;" coordorigin="4872,662" coordsize="53,651">
              <o:lock v:ext="edit"/>
              <v:shape id="_x0000_s1205" o:spid="_x0000_s1205" style="position:absolute;left:4872;top:662;height:651;width:53;" fillcolor="#000000" filled="t" stroked="f" coordorigin="4872,662" coordsize="53,651" path="m4872,1179l4899,1313,4913,1243,4893,1243,4889,1238,4889,1213,4872,1179xe">
                <v:path arrowok="t"/>
                <v:fill on="t" focussize="0,0"/>
                <v:stroke on="f"/>
                <v:imagedata o:title=""/>
                <o:lock v:ext="edit"/>
              </v:shape>
              <v:shape id="_x0000_s1206" o:spid="_x0000_s1206" style="position:absolute;left:4872;top:662;height:651;width:53;" fillcolor="#000000" filled="t" stroked="f" coordorigin="4872,662" coordsize="53,651" path="m4889,1213l4889,1238,4893,1243,4905,1243,4909,1238,4909,1233,4899,1233,4889,1213xe">
                <v:path arrowok="t"/>
                <v:fill on="t" focussize="0,0"/>
                <v:stroke on="f"/>
                <v:imagedata o:title=""/>
                <o:lock v:ext="edit"/>
              </v:shape>
              <v:shape id="_x0000_s1207" o:spid="_x0000_s1207" style="position:absolute;left:4872;top:662;height:651;width:53;" fillcolor="#000000" filled="t" stroked="f" coordorigin="4872,662" coordsize="53,651" path="m4926,1179l4909,1213,4909,1238,4905,1243,4913,1243,4926,1179xe">
                <v:path arrowok="t"/>
                <v:fill on="t" focussize="0,0"/>
                <v:stroke on="f"/>
                <v:imagedata o:title=""/>
                <o:lock v:ext="edit"/>
              </v:shape>
              <v:shape id="_x0000_s1208" o:spid="_x0000_s1208" style="position:absolute;left:4872;top:662;height:651;width:53;" fillcolor="#000000" filled="t" stroked="f" coordorigin="4872,662" coordsize="53,651" path="m4905,662l4893,662,4889,666,4889,1213,4899,1233,4909,1213,4909,666,4905,662xe">
                <v:path arrowok="t"/>
                <v:fill on="t" focussize="0,0"/>
                <v:stroke on="f"/>
                <v:imagedata o:title=""/>
                <o:lock v:ext="edit"/>
              </v:shape>
              <v:shape id="_x0000_s1209" o:spid="_x0000_s1209" style="position:absolute;left:4872;top:662;height:651;width:53;" fillcolor="#000000" filled="t" stroked="f" coordorigin="4872,662" coordsize="53,651" path="m4909,1213l4899,1233,4909,1233,4909,121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0" o:spid="_x0000_s1210" o:spt="203" style="position:absolute;left:4465;top:175;height:2;width:905;" coordorigin="4465,175" coordsize="905,2">
              <o:lock v:ext="edit"/>
              <v:shape id="_x0000_s1211" o:spid="_x0000_s1211" style="position:absolute;left:4465;top:175;height:2;width:905;" filled="f" stroked="t" coordorigin="4465,175" coordsize="905,21600" path="m4465,175l5370,175e">
                <v:path arrowok="t"/>
                <v:fill on="f" focussize="0,0"/>
                <v:stroke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position w:val="0"/>
          <w:sz w:val="11"/>
          <w:szCs w:val="11"/>
        </w:rPr>
        <w:t>浮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1" w:after="0" w:line="240" w:lineRule="exact"/>
        <w:jc w:val="left"/>
        <w:rPr>
          <w:sz w:val="24"/>
          <w:szCs w:val="24"/>
        </w:rPr>
      </w:pPr>
    </w:p>
    <w:p>
      <w:pPr>
        <w:spacing w:before="0" w:after="0" w:line="286" w:lineRule="exact"/>
        <w:ind w:left="2325" w:right="4199" w:firstLine="2658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G G</w:t>
      </w:r>
    </w:p>
    <w:p>
      <w:pPr>
        <w:tabs>
          <w:tab w:val="left" w:pos="3620"/>
        </w:tabs>
        <w:spacing w:before="0" w:after="0" w:line="168" w:lineRule="exact"/>
        <w:ind w:left="100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3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3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>G</w:t>
      </w:r>
    </w:p>
    <w:p>
      <w:pPr>
        <w:spacing w:before="0" w:after="0" w:line="221" w:lineRule="exact"/>
        <w:ind w:right="1624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10</w:t>
      </w:r>
    </w:p>
    <w:p>
      <w:pPr>
        <w:tabs>
          <w:tab w:val="left" w:pos="2180"/>
          <w:tab w:val="left" w:pos="2680"/>
          <w:tab w:val="left" w:pos="3480"/>
          <w:tab w:val="left" w:pos="4860"/>
        </w:tabs>
        <w:spacing w:before="0" w:after="0" w:line="270" w:lineRule="exact"/>
        <w:ind w:left="837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5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</w:t>
      </w:r>
    </w:p>
    <w:p>
      <w:pPr>
        <w:spacing w:before="24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16.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10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所示，是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家的部分家庭电路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闭合开关，发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灯不亮，用测电笔测两孔插</w:t>
      </w:r>
    </w:p>
    <w:p>
      <w:pPr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212" o:spid="_x0000_s1212" o:spt="75" type="#_x0000_t75" style="position:absolute;left:0pt;margin-left:444.75pt;margin-top:10.1pt;height:88.05pt;width:85.8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座的左右两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氖管都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会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发光，则故障的原因可能是</w:t>
      </w:r>
    </w:p>
    <w:p>
      <w:pPr>
        <w:tabs>
          <w:tab w:val="left" w:pos="2300"/>
          <w:tab w:val="left" w:pos="4200"/>
          <w:tab w:val="left" w:pos="5660"/>
        </w:tabs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A.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火线接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反了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B.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灯泡烧坏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C.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火线断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D.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入户零线断了</w:t>
      </w:r>
    </w:p>
    <w:p>
      <w:pPr>
        <w:spacing w:before="11" w:after="0" w:line="260" w:lineRule="exact"/>
        <w:jc w:val="left"/>
        <w:rPr>
          <w:sz w:val="26"/>
          <w:szCs w:val="26"/>
        </w:rPr>
      </w:pPr>
    </w:p>
    <w:p>
      <w:pPr>
        <w:spacing w:after="0" w:line="260" w:lineRule="exact"/>
        <w:jc w:val="left"/>
        <w:rPr>
          <w:sz w:val="26"/>
          <w:szCs w:val="26"/>
        </w:rPr>
        <w:sectPr>
          <w:type w:val="continuous"/>
          <w:pgSz w:w="11920" w:h="16860"/>
          <w:pgMar w:top="1580" w:right="1180" w:bottom="1000" w:left="1340" w:header="720" w:footer="720" w:gutter="0"/>
          <w:cols w:space="720" w:num="1"/>
        </w:sectPr>
      </w:pPr>
    </w:p>
    <w:p>
      <w:pPr>
        <w:spacing w:before="0" w:after="0" w:line="270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17.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11</w:t>
      </w:r>
      <w:r>
        <w:rPr>
          <w:rFonts w:ascii="宋体" w:hAnsi="宋体" w:eastAsia="宋体" w:cs="宋体"/>
          <w:spacing w:val="-4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所示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是工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清理高层建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筑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外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墙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的情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景.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下列说法正确的是</w:t>
      </w:r>
    </w:p>
    <w:p>
      <w:pPr>
        <w:spacing w:before="0" w:after="0" w:line="270" w:lineRule="exact"/>
        <w:ind w:left="523" w:right="-8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A.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当工人静止在空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时，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绳子对他的拉力和他拉绳子的力是一对平衡力</w:t>
      </w:r>
    </w:p>
    <w:p>
      <w:pPr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B.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当工人静止在空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时，他受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到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衡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力的作用</w:t>
      </w:r>
    </w:p>
    <w:p>
      <w:pPr>
        <w:spacing w:before="0" w:after="0" w:line="28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C.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当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工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人匀速下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降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他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受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力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的大小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等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于他受到向上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力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的大小</w:t>
      </w:r>
    </w:p>
    <w:p>
      <w:pPr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D.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当工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匀速下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降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，他的机械能保持不变</w: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18.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12</w:t>
      </w:r>
      <w:r>
        <w:rPr>
          <w:rFonts w:ascii="宋体" w:hAnsi="宋体" w:eastAsia="宋体" w:cs="宋体"/>
          <w:spacing w:val="-4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是四个场景下的示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正确的是</w:t>
      </w:r>
    </w:p>
    <w:p>
      <w:pPr>
        <w:spacing w:before="1" w:after="0" w:line="190" w:lineRule="exact"/>
        <w:jc w:val="left"/>
        <w:rPr>
          <w:sz w:val="19"/>
          <w:szCs w:val="19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597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11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60"/>
          <w:pgMar w:top="1580" w:right="1180" w:bottom="1000" w:left="1340" w:header="720" w:footer="720" w:gutter="0"/>
          <w:cols w:equalWidth="0" w:num="2">
            <w:col w:w="7046" w:space="509"/>
            <w:col w:w="1845"/>
          </w:cols>
        </w:sectPr>
      </w:pPr>
    </w:p>
    <w:p>
      <w:pPr>
        <w:spacing w:before="7" w:after="0" w:line="110" w:lineRule="exact"/>
        <w:jc w:val="left"/>
        <w:rPr>
          <w:sz w:val="11"/>
          <w:szCs w:val="11"/>
        </w:rPr>
      </w:pPr>
    </w:p>
    <w:p>
      <w:pPr>
        <w:tabs>
          <w:tab w:val="left" w:pos="1340"/>
        </w:tabs>
        <w:spacing w:before="0" w:after="0" w:line="660" w:lineRule="atLeast"/>
        <w:ind w:left="717" w:right="7788" w:hanging="1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213" o:spid="_x0000_s1213" o:spt="75" type="#_x0000_t75" style="position:absolute;left:0pt;margin-left:174.9pt;margin-top:16.4pt;height:83.15pt;width:76.6pt;mso-position-horizontal-relative:page;z-index:-251632640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pict>
          <v:shape id="_x0000_s1214" o:spid="_x0000_s1214" o:spt="75" type="#_x0000_t75" style="position:absolute;left:0pt;margin-left:292.8pt;margin-top:-0.85pt;height:118.4pt;width:62.1pt;mso-position-horizontal-relative:page;z-index:-251631616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pict>
          <v:shape id="_x0000_s1215" o:spid="_x0000_s1215" o:spt="75" type="#_x0000_t75" style="position:absolute;left:0pt;margin-left:385.05pt;margin-top:12.4pt;height:79.6pt;width:115.95pt;mso-position-horizontal-relative:page;z-index:-251630592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pict>
          <v:group id="_x0000_s1216" o:spid="_x0000_s1216" o:spt="203" style="position:absolute;left:0pt;margin-left:85.4pt;margin-top:19.95pt;height:91.5pt;width:71.8pt;mso-position-horizontal-relative:page;z-index:-251629568;mso-width-relative:page;mso-height-relative:page;" coordorigin="1708,399" coordsize="1436,1830">
            <o:lock v:ext="edit"/>
            <v:shape id="_x0000_s1217" o:spid="_x0000_s1217" o:spt="75" type="#_x0000_t75" style="position:absolute;left:1708;top:480;height:1750;width:1436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group id="_x0000_s1218" o:spid="_x0000_s1218" o:spt="203" style="position:absolute;left:2194;top:407;height:150;width:440;" coordorigin="2194,407" coordsize="440,150">
              <o:lock v:ext="edit"/>
              <v:shape id="_x0000_s1219" o:spid="_x0000_s1219" style="position:absolute;left:2194;top:407;height:150;width:440;" fillcolor="#000000" filled="t" stroked="f" coordorigin="2194,407" coordsize="440,150" path="m2554,436l2194,538,2200,557,2560,455,2554,436xe">
                <v:path arrowok="t"/>
                <v:fill on="t" focussize="0,0"/>
                <v:stroke on="f"/>
                <v:imagedata o:title=""/>
                <o:lock v:ext="edit"/>
              </v:shape>
              <v:shape id="_x0000_s1220" o:spid="_x0000_s1220" style="position:absolute;left:2194;top:407;height:150;width:440;" fillcolor="#000000" filled="t" stroked="f" coordorigin="2194,407" coordsize="440,150" path="m2625,432l2567,432,2573,451,2560,455,2568,484,2625,432xe">
                <v:path arrowok="t"/>
                <v:fill on="t" focussize="0,0"/>
                <v:stroke on="f"/>
                <v:imagedata o:title=""/>
                <o:lock v:ext="edit"/>
              </v:shape>
              <v:shape id="_x0000_s1221" o:spid="_x0000_s1221" style="position:absolute;left:2194;top:407;height:150;width:440;" fillcolor="#000000" filled="t" stroked="f" coordorigin="2194,407" coordsize="440,150" path="m2567,432l2554,436,2560,455,2573,451,2567,432xe">
                <v:path arrowok="t"/>
                <v:fill on="t" focussize="0,0"/>
                <v:stroke on="f"/>
                <v:imagedata o:title=""/>
                <o:lock v:ext="edit"/>
              </v:shape>
              <v:shape id="_x0000_s1222" o:spid="_x0000_s1222" style="position:absolute;left:2194;top:407;height:150;width:440;" fillcolor="#000000" filled="t" stroked="f" coordorigin="2194,407" coordsize="440,150" path="m2546,407l2554,436,2567,432,2625,432,2634,424,2546,40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3" o:spid="_x0000_s1223" o:spt="203" style="position:absolute;left:2235;top:532;height:1293;width:236;" coordorigin="2235,532" coordsize="236,1293">
              <o:lock v:ext="edit"/>
              <v:shape id="_x0000_s1224" o:spid="_x0000_s1224" style="position:absolute;left:2235;top:532;height:1293;width:236;" filled="f" stroked="t" coordorigin="2235,532" coordsize="236,1293" path="m2235,532l2471,1824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F L</w:t>
      </w:r>
    </w:p>
    <w:p>
      <w:pPr>
        <w:spacing w:before="5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20" w:h="16860"/>
          <w:pgMar w:top="1560" w:right="1260" w:bottom="1000" w:left="1340" w:header="0" w:footer="811" w:gutter="0"/>
          <w:cols w:space="720" w:num="1"/>
        </w:sectPr>
      </w:pPr>
    </w:p>
    <w:p>
      <w:pPr>
        <w:spacing w:before="2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12" w:right="-73"/>
        <w:jc w:val="left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z w:val="21"/>
          <w:szCs w:val="21"/>
        </w:rPr>
        <w:t>A.动力</w:t>
      </w:r>
      <w:r>
        <w:rPr>
          <w:rFonts w:ascii="宋体" w:hAnsi="宋体" w:eastAsia="宋体" w:cs="宋体"/>
          <w:spacing w:val="-5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5"/>
          <w:sz w:val="22"/>
          <w:szCs w:val="22"/>
        </w:rPr>
        <w:t>F</w:t>
      </w:r>
      <w:r>
        <w:rPr>
          <w:rFonts w:ascii="宋体" w:hAnsi="宋体" w:eastAsia="宋体" w:cs="宋体"/>
          <w:spacing w:val="-65"/>
          <w:w w:val="100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的力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臂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L</w:t>
      </w:r>
    </w:p>
    <w:p>
      <w:pPr>
        <w:spacing w:before="0" w:after="0" w:line="270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激光</w:t>
      </w:r>
    </w:p>
    <w:p>
      <w:pPr>
        <w:tabs>
          <w:tab w:val="left" w:pos="1800"/>
        </w:tabs>
        <w:spacing w:before="80" w:after="0" w:line="356" w:lineRule="exact"/>
        <w:ind w:left="15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B.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激光的光路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C.</w:t>
      </w:r>
      <w:r>
        <w:rPr>
          <w:rFonts w:ascii="宋体" w:hAnsi="宋体" w:eastAsia="宋体" w:cs="宋体"/>
          <w:spacing w:val="1"/>
          <w:w w:val="100"/>
          <w:position w:val="-3"/>
          <w:sz w:val="21"/>
          <w:szCs w:val="21"/>
        </w:rPr>
        <w:t>小球静止时受力示意</w:t>
      </w:r>
      <w:r>
        <w:rPr>
          <w:rFonts w:ascii="宋体" w:hAnsi="宋体" w:eastAsia="宋体" w:cs="宋体"/>
          <w:spacing w:val="0"/>
          <w:w w:val="100"/>
          <w:position w:val="-3"/>
          <w:sz w:val="21"/>
          <w:szCs w:val="21"/>
        </w:rPr>
        <w:t>图</w:t>
      </w:r>
      <w:r>
        <w:rPr>
          <w:rFonts w:ascii="宋体" w:hAnsi="宋体" w:eastAsia="宋体" w:cs="宋体"/>
          <w:spacing w:val="73"/>
          <w:w w:val="100"/>
          <w:position w:val="-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D.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通电螺线管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N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极和</w:t>
      </w:r>
    </w:p>
    <w:p>
      <w:pPr>
        <w:spacing w:after="0" w:line="356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260" w:bottom="1000" w:left="1340" w:header="720" w:footer="720" w:gutter="0"/>
          <w:cols w:equalWidth="0" w:num="2">
            <w:col w:w="1919" w:space="225"/>
            <w:col w:w="7176"/>
          </w:cols>
        </w:sectPr>
      </w:pPr>
    </w:p>
    <w:p>
      <w:pPr>
        <w:spacing w:before="79" w:after="0" w:line="321" w:lineRule="exact"/>
        <w:ind w:right="-20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12</w:t>
      </w:r>
    </w:p>
    <w:p>
      <w:pPr>
        <w:spacing w:before="0" w:after="0" w:line="269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小磁针静止时指向</w:t>
      </w:r>
    </w:p>
    <w:p>
      <w:pPr>
        <w:spacing w:after="0" w:line="269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260" w:bottom="1000" w:left="1340" w:header="720" w:footer="720" w:gutter="0"/>
          <w:cols w:equalWidth="0" w:num="2">
            <w:col w:w="4127" w:space="2523"/>
            <w:col w:w="2670"/>
          </w:cols>
        </w:sectPr>
      </w:pPr>
    </w:p>
    <w:p>
      <w:pPr>
        <w:spacing w:before="24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三</w:t>
      </w:r>
      <w:r>
        <w:rPr>
          <w:rFonts w:ascii="黑体" w:hAnsi="黑体" w:eastAsia="黑体" w:cs="黑体"/>
          <w:spacing w:val="0"/>
          <w:sz w:val="21"/>
          <w:szCs w:val="21"/>
        </w:rPr>
        <w:t>、</w:t>
      </w:r>
      <w:r>
        <w:rPr>
          <w:rFonts w:ascii="黑体" w:hAnsi="黑体" w:eastAsia="黑体" w:cs="黑体"/>
          <w:spacing w:val="1"/>
          <w:sz w:val="21"/>
          <w:szCs w:val="21"/>
        </w:rPr>
        <w:t>简答</w:t>
      </w:r>
      <w:r>
        <w:rPr>
          <w:rFonts w:ascii="黑体" w:hAnsi="黑体" w:eastAsia="黑体" w:cs="黑体"/>
          <w:spacing w:val="-1"/>
          <w:sz w:val="21"/>
          <w:szCs w:val="21"/>
        </w:rPr>
        <w:t>与</w:t>
      </w:r>
      <w:r>
        <w:rPr>
          <w:rFonts w:ascii="黑体" w:hAnsi="黑体" w:eastAsia="黑体" w:cs="黑体"/>
          <w:spacing w:val="1"/>
          <w:sz w:val="21"/>
          <w:szCs w:val="21"/>
        </w:rPr>
        <w:t>计算</w:t>
      </w:r>
      <w:r>
        <w:rPr>
          <w:rFonts w:ascii="黑体" w:hAnsi="黑体" w:eastAsia="黑体" w:cs="黑体"/>
          <w:spacing w:val="0"/>
          <w:sz w:val="21"/>
          <w:szCs w:val="21"/>
        </w:rPr>
        <w:t>题（共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26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分</w:t>
      </w:r>
      <w:r>
        <w:rPr>
          <w:rFonts w:ascii="黑体" w:hAnsi="黑体" w:eastAsia="黑体" w:cs="黑体"/>
          <w:spacing w:val="-14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19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6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5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2</w:t>
      </w:r>
      <w:r>
        <w:rPr>
          <w:rFonts w:ascii="黑体" w:hAnsi="黑体" w:eastAsia="黑体" w:cs="黑体"/>
          <w:spacing w:val="0"/>
          <w:sz w:val="21"/>
          <w:szCs w:val="21"/>
        </w:rPr>
        <w:t>0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6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6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sz w:val="21"/>
          <w:szCs w:val="21"/>
        </w:rPr>
        <w:t>第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2</w:t>
      </w:r>
      <w:r>
        <w:rPr>
          <w:rFonts w:ascii="黑体" w:hAnsi="黑体" w:eastAsia="黑体" w:cs="黑体"/>
          <w:spacing w:val="0"/>
          <w:sz w:val="21"/>
          <w:szCs w:val="21"/>
        </w:rPr>
        <w:t>1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7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sz w:val="21"/>
          <w:szCs w:val="21"/>
        </w:rPr>
        <w:t>，第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22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5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8</w:t>
      </w:r>
    </w:p>
    <w:p>
      <w:pPr>
        <w:spacing w:before="5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分）</w:t>
      </w:r>
    </w:p>
    <w:p>
      <w:pPr>
        <w:spacing w:before="6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19.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13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医院的护士给病人输液时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药水瓶上常插着两根管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一根管给病人输液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另</w:t>
      </w:r>
    </w:p>
    <w:p>
      <w:pPr>
        <w:spacing w:before="0" w:after="0" w:line="299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一根管通过瓶盖扎进瓶内药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水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中，管口向上贴着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瓶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壁，请问：这根看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上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去闲置的管能省掉</w:t>
      </w:r>
    </w:p>
    <w:p>
      <w:pPr>
        <w:spacing w:before="0" w:after="0" w:line="30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吗？为什么？</w:t>
      </w:r>
    </w:p>
    <w:p>
      <w:pPr>
        <w:spacing w:after="0" w:line="301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260" w:bottom="1000" w:left="1340" w:header="720" w:footer="720" w:gutter="0"/>
          <w:cols w:space="720" w:num="1"/>
        </w:sectPr>
      </w:pPr>
    </w:p>
    <w:p>
      <w:pPr>
        <w:spacing w:before="1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63" w:right="-7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输液管</w:t>
      </w:r>
    </w:p>
    <w:p>
      <w:pPr>
        <w:spacing w:before="65" w:after="0" w:line="240" w:lineRule="auto"/>
        <w:ind w:left="1063" w:right="-7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调节器</w:t>
      </w:r>
    </w:p>
    <w:p>
      <w:pPr>
        <w:spacing w:before="6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0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针管</w:t>
      </w:r>
    </w:p>
    <w:p>
      <w:pPr>
        <w:spacing w:before="1" w:after="0" w:line="180" w:lineRule="exact"/>
        <w:jc w:val="left"/>
        <w:rPr>
          <w:sz w:val="18"/>
          <w:szCs w:val="18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490" w:right="-56"/>
        <w:jc w:val="center"/>
        <w:rPr>
          <w:rFonts w:ascii="宋体" w:hAnsi="宋体" w:eastAsia="宋体" w:cs="宋体"/>
          <w:sz w:val="21"/>
          <w:szCs w:val="21"/>
        </w:rPr>
      </w:pPr>
      <w:r>
        <w:pict>
          <v:shape id="_x0000_s1225" o:spid="_x0000_s1225" o:spt="75" type="#_x0000_t75" style="position:absolute;left:0pt;margin-left:103.9pt;margin-top:-11.75pt;height:117.6pt;width:122.45pt;mso-position-horizontal-relative:page;z-index:-251633664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“闲置”</w:t>
      </w:r>
    </w:p>
    <w:p>
      <w:pPr>
        <w:spacing w:before="6" w:after="0" w:line="240" w:lineRule="auto"/>
        <w:ind w:left="700" w:right="155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的管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7" w:after="0" w:line="200" w:lineRule="exact"/>
        <w:jc w:val="left"/>
        <w:rPr>
          <w:sz w:val="20"/>
          <w:szCs w:val="20"/>
        </w:rPr>
      </w:pPr>
    </w:p>
    <w:p>
      <w:pPr>
        <w:tabs>
          <w:tab w:val="left" w:pos="420"/>
        </w:tabs>
        <w:spacing w:before="0" w:after="0" w:line="240" w:lineRule="auto"/>
        <w:ind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13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" w:after="0" w:line="280" w:lineRule="exact"/>
        <w:jc w:val="left"/>
        <w:rPr>
          <w:sz w:val="28"/>
          <w:szCs w:val="28"/>
        </w:rPr>
      </w:pPr>
    </w:p>
    <w:p>
      <w:pPr>
        <w:spacing w:before="0" w:after="0" w:line="321" w:lineRule="exact"/>
        <w:ind w:left="143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226" o:spid="_x0000_s1226" o:spt="203" style="position:absolute;left:0pt;margin-left:408.5pt;margin-top:57.55pt;height:75.1pt;width:121.5pt;mso-position-horizontal-relative:page;z-index:-251638784;mso-width-relative:page;mso-height-relative:page;" coordorigin="8170,1151" coordsize="2430,1502">
            <o:lock v:ext="edit"/>
            <v:group id="_x0000_s1227" o:spid="_x0000_s1227" o:spt="203" style="position:absolute;left:8178;top:1381;height:461;width:2415;" coordorigin="8178,1381" coordsize="2415,461">
              <o:lock v:ext="edit"/>
              <v:shape id="_x0000_s1228" o:spid="_x0000_s1228" style="position:absolute;left:8178;top:1381;height:461;width:2415;" filled="f" stroked="t" coordorigin="8178,1381" coordsize="2415,461" path="m8178,1842l10593,1842,10593,1381,8178,1381,8178,1842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29" o:spid="_x0000_s1229" o:spt="203" style="position:absolute;left:8178;top:1842;height:336;width:1073;" coordorigin="8178,1842" coordsize="1073,336">
              <o:lock v:ext="edit"/>
              <v:shape id="_x0000_s1230" o:spid="_x0000_s1230" style="position:absolute;left:8178;top:1842;height:336;width:1073;" filled="f" stroked="t" coordorigin="8178,1842" coordsize="1073,336" path="m8178,2178l9251,2178,9251,1842,8178,1842,8178,2178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31" o:spid="_x0000_s1231" o:spt="203" style="position:absolute;left:9259;top:1842;height:657;width:1334;" coordorigin="9259,1842" coordsize="1334,657">
              <o:lock v:ext="edit"/>
              <v:shape id="_x0000_s1232" o:spid="_x0000_s1232" style="position:absolute;left:9259;top:1842;height:657;width:1334;" filled="f" stroked="t" coordorigin="9259,1842" coordsize="1334,657" path="m9259,2499l10593,2499,10593,1842,9259,1842,9259,2499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33" o:spid="_x0000_s1233" o:spt="203" style="position:absolute;left:8178;top:2178;height:321;width:1081;" coordorigin="8178,2178" coordsize="1081,321">
              <o:lock v:ext="edit"/>
              <v:shape id="_x0000_s1234" o:spid="_x0000_s1234" style="position:absolute;left:8178;top:2178;height:321;width:1081;" filled="f" stroked="t" coordorigin="8178,2178" coordsize="1081,321" path="m8178,2499l9259,2499,9259,2178,8178,2178,8178,2499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35" o:spid="_x0000_s1235" o:spt="203" style="position:absolute;left:9406;top:1686;height:209;width:283;" coordorigin="9406,1686" coordsize="283,209">
              <o:lock v:ext="edit"/>
              <v:shape id="_x0000_s1236" o:spid="_x0000_s1236" style="position:absolute;left:9406;top:1686;height:209;width:283;" fillcolor="#FFFFFF" filled="t" stroked="f" coordorigin="9406,1686" coordsize="283,209" path="m9406,1895l9689,1895,9689,1686,9406,1686,9406,18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7" o:spid="_x0000_s1237" o:spt="203" style="position:absolute;left:9406;top:1827;height:58;width:57;" coordorigin="9406,1827" coordsize="57,58">
              <o:lock v:ext="edit"/>
              <v:shape id="_x0000_s1238" o:spid="_x0000_s1238" style="position:absolute;left:9406;top:1827;height:58;width:57;" fillcolor="#FFFFFF" filled="t" stroked="f" coordorigin="9406,1827" coordsize="57,58" path="m9436,1827l9415,1835,9406,1854,9406,1856,9414,1876,9434,1885,9454,1877,9463,1858,9455,1836,9436,18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9" o:spid="_x0000_s1239" o:spt="203" style="position:absolute;left:9406;top:1827;height:58;width:57;" coordorigin="9406,1827" coordsize="57,58">
              <o:lock v:ext="edit"/>
              <v:shape id="_x0000_s1240" o:spid="_x0000_s1240" style="position:absolute;left:9406;top:1827;height:58;width:57;" filled="f" stroked="t" coordorigin="9406,1827" coordsize="57,58" path="m9406,1856l9414,1876,9434,1885,9454,1877,9463,1858,9455,1836,9436,1827,9415,1835,9406,1854,9406,1856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241" o:spid="_x0000_s1241" o:spt="203" style="position:absolute;left:9464;top:1732;height:105;width:188;" coordorigin="9464,1732" coordsize="188,105">
              <o:lock v:ext="edit"/>
              <v:shape id="_x0000_s1242" o:spid="_x0000_s1242" style="position:absolute;left:9464;top:1732;height:105;width:188;" filled="f" stroked="t" coordorigin="9464,1732" coordsize="188,105" path="m9464,1837l9652,1732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243" o:spid="_x0000_s1243" o:spt="203" style="position:absolute;left:8477;top:2021;height:209;width:283;" coordorigin="8477,2021" coordsize="283,209">
              <o:lock v:ext="edit"/>
              <v:shape id="_x0000_s1244" o:spid="_x0000_s1244" style="position:absolute;left:8477;top:2021;height:209;width:283;" fillcolor="#FFFFFF" filled="t" stroked="f" coordorigin="8477,2021" coordsize="283,209" path="m8477,2230l8760,2230,8760,2021,8477,2021,8477,22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45" o:spid="_x0000_s1245" o:spt="203" style="position:absolute;left:8477;top:2163;height:58;width:57;" coordorigin="8477,2163" coordsize="57,58">
              <o:lock v:ext="edit"/>
              <v:shape id="_x0000_s1246" o:spid="_x0000_s1246" style="position:absolute;left:8477;top:2163;height:58;width:57;" fillcolor="#FFFFFF" filled="t" stroked="f" coordorigin="8477,2163" coordsize="57,58" path="m8507,2163l8486,2171,8477,2190,8477,2192,8485,2212,8505,2221,8525,2213,8534,2194,8526,2172,8507,216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47" o:spid="_x0000_s1247" o:spt="203" style="position:absolute;left:8477;top:2163;height:58;width:57;" coordorigin="8477,2163" coordsize="57,58">
              <o:lock v:ext="edit"/>
              <v:shape id="_x0000_s1248" o:spid="_x0000_s1248" style="position:absolute;left:8477;top:2163;height:58;width:57;" filled="f" stroked="t" coordorigin="8477,2163" coordsize="57,58" path="m8477,2192l8485,2212,8505,2221,8525,2213,8534,2194,8526,2172,8507,2163,8486,2171,8477,2190,8477,2192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249" o:spid="_x0000_s1249" o:spt="203" style="position:absolute;left:8535;top:2068;height:105;width:188;" coordorigin="8535,2068" coordsize="188,105">
              <o:lock v:ext="edit"/>
              <v:shape id="_x0000_s1250" o:spid="_x0000_s1250" style="position:absolute;left:8535;top:2068;height:105;width:188;" filled="f" stroked="t" coordorigin="8535,2068" coordsize="188,105" path="m8535,2173l8723,2068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251" o:spid="_x0000_s1251" o:spt="203" style="position:absolute;left:9988;top:2452;height:100;width:460;" coordorigin="9988,2452" coordsize="460,100">
              <o:lock v:ext="edit"/>
              <v:shape id="_x0000_s1252" o:spid="_x0000_s1252" style="position:absolute;left:9988;top:2452;height:100;width:460;" fillcolor="#FFFFFF" filled="t" stroked="f" coordorigin="9988,2452" coordsize="460,100" path="m9988,2552l10448,2552,10448,2452,9988,2452,9988,255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53" o:spid="_x0000_s1253" o:spt="203" style="position:absolute;left:9988;top:2452;height:100;width:460;" coordorigin="9988,2452" coordsize="460,100">
              <o:lock v:ext="edit"/>
              <v:shape id="_x0000_s1254" o:spid="_x0000_s1254" style="position:absolute;left:9988;top:2452;height:100;width:460;" filled="f" stroked="t" coordorigin="9988,2452" coordsize="460,100" path="m9988,2552l10448,2552,10448,2452,9988,2452,9988,2552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55" o:spid="_x0000_s1255" o:spt="203" style="position:absolute;left:10040;top:1793;height:100;width:460;" coordorigin="10040,1793" coordsize="460,100">
              <o:lock v:ext="edit"/>
              <v:shape id="_x0000_s1256" o:spid="_x0000_s1256" style="position:absolute;left:10040;top:1793;height:100;width:460;" fillcolor="#FFFFFF" filled="t" stroked="f" coordorigin="10040,1793" coordsize="460,100" path="m10040,1893l10500,1893,10500,1793,10040,1793,10040,189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57" o:spid="_x0000_s1257" o:spt="203" style="position:absolute;left:10040;top:1793;height:100;width:460;" coordorigin="10040,1793" coordsize="460,100">
              <o:lock v:ext="edit"/>
              <v:shape id="_x0000_s1258" o:spid="_x0000_s1258" style="position:absolute;left:10040;top:1793;height:100;width:460;" filled="f" stroked="t" coordorigin="10040,1793" coordsize="460,100" path="m10040,1893l10500,1893,10500,1793,10040,1793,10040,1893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59" o:spid="_x0000_s1259" o:spt="203" style="position:absolute;left:8283;top:1793;height:100;width:460;" coordorigin="8283,1793" coordsize="460,100">
              <o:lock v:ext="edit"/>
              <v:shape id="_x0000_s1260" o:spid="_x0000_s1260" style="position:absolute;left:8283;top:1793;height:100;width:460;" fillcolor="#FFFFFF" filled="t" stroked="f" coordorigin="8283,1793" coordsize="460,100" path="m8283,1893l8743,1893,8743,1793,8283,1793,8283,189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61" o:spid="_x0000_s1261" o:spt="203" style="position:absolute;left:8283;top:1793;height:100;width:460;" coordorigin="8283,1793" coordsize="460,100">
              <o:lock v:ext="edit"/>
              <v:shape id="_x0000_s1262" o:spid="_x0000_s1262" style="position:absolute;left:8283;top:1793;height:100;width:460;" filled="f" stroked="t" coordorigin="8283,1793" coordsize="460,100" path="m8283,1893l8743,1893,8743,1793,8283,1793,8283,1893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63" o:spid="_x0000_s1263" o:spt="203" style="position:absolute;left:9251;top:1197;height:348;width:2;" coordorigin="9251,1197" coordsize="2,348">
              <o:lock v:ext="edit"/>
              <v:shape id="_x0000_s1264" o:spid="_x0000_s1264" style="position:absolute;left:9251;top:1197;height:348;width:2;" filled="f" stroked="t" coordorigin="9251,1197" coordsize="21600,348" path="m9251,1197l9251,1545e">
                <v:path arrowok="t"/>
                <v:fill on="f" focussize="0,0"/>
                <v:stroke weight="4.6pt" color="#FFFFFF"/>
                <v:imagedata o:title=""/>
                <o:lock v:ext="edit"/>
              </v:shape>
            </v:group>
            <v:group id="_x0000_s1265" o:spid="_x0000_s1265" o:spt="203" style="position:absolute;left:9296;top:1256;height:232;width:2;" coordorigin="9296,1256" coordsize="2,232">
              <o:lock v:ext="edit"/>
              <v:shape id="_x0000_s1266" o:spid="_x0000_s1266" style="position:absolute;left:9296;top:1256;height:232;width:2;" filled="f" stroked="t" coordorigin="9296,1256" coordsize="21600,232" path="m9296,1256l9296,1488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267" o:spid="_x0000_s1267" o:spt="203" style="position:absolute;left:9206;top:1197;height:348;width:2;" coordorigin="9206,1197" coordsize="2,348">
              <o:lock v:ext="edit"/>
              <v:shape id="_x0000_s1268" o:spid="_x0000_s1268" style="position:absolute;left:9206;top:1197;height:348;width:2;" filled="f" stroked="t" coordorigin="9206,1197" coordsize="21600,348" path="m9206,1197l9206,1545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269" o:spid="_x0000_s1269" o:spt="203" style="position:absolute;left:8507;top:1203;height:366;width:354;" coordorigin="8507,1203" coordsize="354,366">
              <o:lock v:ext="edit"/>
              <v:shape id="_x0000_s1270" o:spid="_x0000_s1270" style="position:absolute;left:8507;top:1203;height:366;width:354;" fillcolor="#FFFFFF" filled="t" stroked="f" coordorigin="8507,1203" coordsize="354,366" path="m8683,1203l8618,1216,8564,1251,8525,1304,8507,1369,8508,1395,8526,1464,8562,1518,8613,1554,8674,1569,8699,1568,8764,1548,8815,1508,8848,1453,8861,1388,8860,1364,8840,1300,8800,1248,8745,1214,8683,120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1" o:spid="_x0000_s1271" o:spt="203" style="position:absolute;left:8507;top:1203;height:366;width:354;" coordorigin="8507,1203" coordsize="354,366">
              <o:lock v:ext="edit"/>
              <v:shape id="_x0000_s1272" o:spid="_x0000_s1272" style="position:absolute;left:8507;top:1203;height:366;width:354;" filled="f" stroked="t" coordorigin="8507,1203" coordsize="354,366" path="m8683,1203l8618,1216,8564,1251,8525,1304,8507,1369,8508,1395,8526,1464,8562,1518,8613,1554,8674,1569,8699,1568,8764,1548,8815,1508,8848,1453,8861,1388,8860,1364,8840,1300,8800,1248,8745,1214,8683,1203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273" o:spid="_x0000_s1273" o:spt="203" style="position:absolute;left:8524;top:2331;height:315;width:317;" coordorigin="8524,2331" coordsize="317,315">
              <o:lock v:ext="edit"/>
              <v:shape id="_x0000_s1274" o:spid="_x0000_s1274" style="position:absolute;left:8524;top:2331;height:315;width:317;" fillcolor="#FFFFFF" filled="t" stroked="f" coordorigin="8524,2331" coordsize="317,315" path="m8683,2331l8617,2345,8564,2384,8532,2440,8524,2485,8526,2508,8548,2571,8593,2618,8653,2643,8675,2646,8699,2644,8764,2623,8812,2579,8838,2521,8841,2499,8839,2474,8818,2409,8775,2361,8717,2335,8683,233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5" o:spid="_x0000_s1275" o:spt="203" style="position:absolute;left:8524;top:2331;height:315;width:317;" coordorigin="8524,2331" coordsize="317,315">
              <o:lock v:ext="edit"/>
              <v:shape id="_x0000_s1276" o:spid="_x0000_s1276" style="position:absolute;left:8524;top:2331;height:315;width:317;" filled="f" stroked="t" coordorigin="8524,2331" coordsize="317,315" path="m8683,2331l8617,2345,8564,2384,8532,2440,8524,2485,8526,2508,8548,2571,8593,2618,8653,2643,8675,2646,8699,2644,8764,2623,8812,2579,8838,2521,8841,2499,8839,2474,8818,2409,8775,2361,8717,2335,8683,2331xe">
                <v:path arrowok="t"/>
                <v:fill on="f" focussize="0,0"/>
                <v:stroke color="#000000"/>
                <v:imagedata o:title=""/>
                <o:lock v:ext="edit"/>
              </v:shape>
            </v:group>
          </v:group>
        </w:pict>
      </w:r>
      <w:r>
        <w:pict>
          <v:shape id="_x0000_s1277" o:spid="_x0000_s1277" o:spt="75" type="#_x0000_t75" style="position:absolute;left:0pt;margin-left:312.1pt;margin-top:-122.65pt;height:126.2pt;width:149.2pt;mso-position-horizontal-relative:page;z-index:-251634688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6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14</w:t>
      </w:r>
    </w:p>
    <w:p>
      <w:pPr>
        <w:spacing w:after="0" w:line="321" w:lineRule="exact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60"/>
          <w:pgMar w:top="1580" w:right="1260" w:bottom="1000" w:left="1340" w:header="720" w:footer="720" w:gutter="0"/>
          <w:cols w:equalWidth="0" w:num="3">
            <w:col w:w="1695" w:space="149"/>
            <w:col w:w="1368" w:space="1690"/>
            <w:col w:w="4418"/>
          </w:cols>
        </w:sectPr>
      </w:pPr>
    </w:p>
    <w:p>
      <w:pPr>
        <w:spacing w:before="9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20.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14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王爷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爷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通过爬楼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锻炼身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体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根据图中信息，求：</w:t>
      </w:r>
    </w:p>
    <w:p>
      <w:pPr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）克服重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力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所做的功；</w:t>
      </w:r>
    </w:p>
    <w:p>
      <w:pPr>
        <w:spacing w:before="0" w:after="0" w:line="316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）爬楼梯的功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率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0" w:after="0" w:line="200" w:lineRule="exact"/>
        <w:jc w:val="left"/>
        <w:rPr>
          <w:sz w:val="20"/>
          <w:szCs w:val="20"/>
        </w:rPr>
      </w:pPr>
    </w:p>
    <w:p>
      <w:pPr>
        <w:spacing w:before="0" w:after="0" w:line="317" w:lineRule="exact"/>
        <w:ind w:left="102" w:right="-7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21.  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pacing w:val="2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所示，电源电压不变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-1"/>
          <w:sz w:val="21"/>
          <w:szCs w:val="21"/>
        </w:rPr>
        <w:t>R</w:t>
      </w:r>
      <w:r>
        <w:rPr>
          <w:rFonts w:ascii="宋体" w:hAnsi="宋体" w:eastAsia="宋体" w:cs="宋体"/>
          <w:spacing w:val="7"/>
          <w:w w:val="100"/>
          <w:position w:val="-3"/>
          <w:sz w:val="10"/>
          <w:szCs w:val="10"/>
        </w:rPr>
        <w:t>1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5</w:t>
      </w:r>
      <w:r>
        <w:rPr>
          <w:rFonts w:ascii="Arial" w:hAnsi="Arial" w:eastAsia="Arial" w:cs="Arial"/>
          <w:spacing w:val="0"/>
          <w:w w:val="100"/>
          <w:position w:val="-1"/>
          <w:sz w:val="21"/>
          <w:szCs w:val="21"/>
        </w:rPr>
        <w:t>Ω</w:t>
      </w:r>
      <w:r>
        <w:rPr>
          <w:rFonts w:ascii="Arial" w:hAnsi="Arial" w:eastAsia="Arial" w:cs="Arial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5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-1"/>
          <w:sz w:val="21"/>
          <w:szCs w:val="21"/>
        </w:rPr>
        <w:t>R</w:t>
      </w:r>
      <w:r>
        <w:rPr>
          <w:rFonts w:ascii="宋体" w:hAnsi="宋体" w:eastAsia="宋体" w:cs="宋体"/>
          <w:spacing w:val="7"/>
          <w:w w:val="100"/>
          <w:position w:val="-3"/>
          <w:sz w:val="10"/>
          <w:szCs w:val="10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Arial" w:hAnsi="Arial" w:eastAsia="Arial" w:cs="Arial"/>
          <w:spacing w:val="0"/>
          <w:w w:val="100"/>
          <w:position w:val="-1"/>
          <w:sz w:val="21"/>
          <w:szCs w:val="21"/>
        </w:rPr>
        <w:t>Ω</w:t>
      </w:r>
      <w:r>
        <w:rPr>
          <w:rFonts w:ascii="Arial" w:hAnsi="Arial" w:eastAsia="Arial" w:cs="Arial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当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2"/>
          <w:w w:val="100"/>
          <w:position w:val="-1"/>
          <w:sz w:val="21"/>
          <w:szCs w:val="21"/>
        </w:rPr>
        <w:t>S</w:t>
      </w:r>
      <w:r>
        <w:rPr>
          <w:rFonts w:ascii="宋体" w:hAnsi="宋体" w:eastAsia="宋体" w:cs="宋体"/>
          <w:spacing w:val="7"/>
          <w:w w:val="100"/>
          <w:position w:val="-3"/>
          <w:sz w:val="10"/>
          <w:szCs w:val="10"/>
        </w:rPr>
        <w:t>1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3"/>
          <w:w w:val="100"/>
          <w:position w:val="-1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0"/>
          <w:position w:val="-3"/>
          <w:sz w:val="10"/>
          <w:szCs w:val="10"/>
        </w:rPr>
        <w:t>2</w:t>
      </w:r>
      <w:r>
        <w:rPr>
          <w:rFonts w:ascii="宋体" w:hAnsi="宋体" w:eastAsia="宋体" w:cs="宋体"/>
          <w:spacing w:val="-7"/>
          <w:w w:val="100"/>
          <w:position w:val="-3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均断开</w:t>
      </w:r>
    </w:p>
    <w:p>
      <w:pPr>
        <w:spacing w:before="9" w:after="0" w:line="140" w:lineRule="exact"/>
        <w:jc w:val="left"/>
        <w:rPr>
          <w:sz w:val="14"/>
          <w:szCs w:val="14"/>
        </w:rPr>
      </w:pPr>
      <w:r>
        <w:br w:type="column"/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01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</w:p>
    <w:p>
      <w:pPr>
        <w:tabs>
          <w:tab w:val="left" w:pos="1860"/>
        </w:tabs>
        <w:spacing w:before="28" w:after="0" w:line="240" w:lineRule="auto"/>
        <w:ind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ab/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3"/>
          <w:position w:val="-2"/>
          <w:sz w:val="13"/>
          <w:szCs w:val="13"/>
        </w:rPr>
        <w:t>2</w:t>
      </w:r>
    </w:p>
    <w:p>
      <w:pPr>
        <w:tabs>
          <w:tab w:val="left" w:pos="1140"/>
        </w:tabs>
        <w:spacing w:before="91" w:after="0" w:line="327" w:lineRule="exact"/>
        <w:ind w:left="466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-31"/>
          <w:w w:val="100"/>
          <w:position w:val="-3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3"/>
          <w:w w:val="100"/>
          <w:position w:val="7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3"/>
          <w:position w:val="4"/>
          <w:sz w:val="13"/>
          <w:szCs w:val="13"/>
        </w:rPr>
        <w:t>1</w:t>
      </w:r>
    </w:p>
    <w:p>
      <w:pPr>
        <w:spacing w:after="0" w:line="327" w:lineRule="exact"/>
        <w:jc w:val="left"/>
        <w:rPr>
          <w:rFonts w:ascii="Times New Roman" w:hAnsi="Times New Roman" w:eastAsia="Times New Roman" w:cs="Times New Roman"/>
          <w:sz w:val="13"/>
          <w:szCs w:val="13"/>
        </w:rPr>
        <w:sectPr>
          <w:type w:val="continuous"/>
          <w:pgSz w:w="11920" w:h="16860"/>
          <w:pgMar w:top="1580" w:right="1260" w:bottom="1000" w:left="1340" w:header="720" w:footer="720" w:gutter="0"/>
          <w:cols w:equalWidth="0" w:num="2">
            <w:col w:w="6682" w:space="299"/>
            <w:col w:w="2339"/>
          </w:cols>
        </w:sectPr>
      </w:pPr>
    </w:p>
    <w:p>
      <w:pPr>
        <w:spacing w:before="0" w:after="0" w:line="320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电压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表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的示数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7"/>
          <w:position w:val="-1"/>
          <w:sz w:val="21"/>
          <w:szCs w:val="21"/>
        </w:rPr>
        <w:t>V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，电流表的示数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6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求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:</w:t>
      </w:r>
    </w:p>
    <w:p>
      <w:pPr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）请在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中标出此时电流表指针的位置；</w:t>
      </w:r>
    </w:p>
    <w:p>
      <w:pPr>
        <w:spacing w:before="0" w:after="0" w:line="316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）电源电压；</w:t>
      </w:r>
    </w:p>
    <w:p>
      <w:pPr>
        <w:spacing w:before="0" w:after="0" w:line="320" w:lineRule="exact"/>
        <w:ind w:left="523" w:right="-7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）将电流表改</w:t>
      </w:r>
      <w:r>
        <w:rPr>
          <w:rFonts w:ascii="宋体" w:hAnsi="宋体" w:eastAsia="宋体" w:cs="宋体"/>
          <w:spacing w:val="-1"/>
          <w:position w:val="0"/>
          <w:sz w:val="21"/>
          <w:szCs w:val="21"/>
        </w:rPr>
        <w:t>接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21"/>
          <w:szCs w:val="21"/>
        </w:rPr>
        <w:t>~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3A</w:t>
      </w:r>
      <w:r>
        <w:rPr>
          <w:rFonts w:ascii="Times New Roman" w:hAnsi="Times New Roman" w:eastAsia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程，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合</w:t>
      </w:r>
      <w:r>
        <w:rPr>
          <w:rFonts w:ascii="宋体" w:hAnsi="宋体" w:eastAsia="宋体" w:cs="宋体"/>
          <w:spacing w:val="-14"/>
          <w:w w:val="100"/>
          <w:position w:val="0"/>
          <w:sz w:val="21"/>
          <w:szCs w:val="21"/>
        </w:rPr>
        <w:t>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-8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-9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流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和电</w:t>
      </w:r>
    </w:p>
    <w:p>
      <w:pPr>
        <w:spacing w:before="0" w:after="0" w:line="29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压表的示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数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3" w:after="0" w:line="180" w:lineRule="exact"/>
        <w:jc w:val="left"/>
        <w:rPr>
          <w:sz w:val="18"/>
          <w:szCs w:val="18"/>
        </w:rPr>
      </w:pPr>
      <w:r>
        <w:br w:type="column"/>
      </w:r>
    </w:p>
    <w:p>
      <w:pPr>
        <w:spacing w:before="0" w:after="0" w:line="226" w:lineRule="exact"/>
        <w:ind w:left="391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V</w:t>
      </w:r>
    </w:p>
    <w:p>
      <w:pPr>
        <w:spacing w:before="0" w:after="0" w:line="210" w:lineRule="exact"/>
        <w:ind w:left="835" w:right="19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15</w:t>
      </w:r>
    </w:p>
    <w:p>
      <w:pPr>
        <w:spacing w:before="4" w:after="0" w:line="150" w:lineRule="exact"/>
        <w:jc w:val="left"/>
        <w:rPr>
          <w:sz w:val="15"/>
          <w:szCs w:val="15"/>
        </w:rPr>
      </w:pPr>
    </w:p>
    <w:p>
      <w:pPr>
        <w:tabs>
          <w:tab w:val="left" w:pos="1460"/>
        </w:tabs>
        <w:spacing w:before="0" w:after="0" w:line="240" w:lineRule="auto"/>
        <w:ind w:left="639" w:right="-57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</w:p>
    <w:p>
      <w:pPr>
        <w:spacing w:before="14" w:after="0" w:line="240" w:lineRule="exact"/>
        <w:jc w:val="left"/>
        <w:rPr>
          <w:sz w:val="24"/>
          <w:szCs w:val="24"/>
        </w:rPr>
      </w:pPr>
    </w:p>
    <w:p>
      <w:pPr>
        <w:tabs>
          <w:tab w:val="left" w:pos="680"/>
          <w:tab w:val="left" w:pos="1240"/>
        </w:tabs>
        <w:spacing w:before="0" w:after="0" w:line="240" w:lineRule="auto"/>
        <w:ind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5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position w:val="-5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position w:val="-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>.2</w:t>
      </w:r>
    </w:p>
    <w:p>
      <w:pPr>
        <w:spacing w:before="74" w:after="0" w:line="217" w:lineRule="exact"/>
        <w:ind w:left="285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</w:p>
    <w:p>
      <w:pPr>
        <w:spacing w:before="0" w:after="0" w:line="185" w:lineRule="exact"/>
        <w:ind w:right="339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278" o:spid="_x0000_s1278" o:spt="203" style="position:absolute;left:0pt;margin-left:410.75pt;margin-top:8.85pt;height:16pt;width:42.55pt;mso-position-horizontal-relative:page;z-index:-251637760;mso-width-relative:page;mso-height-relative:page;" coordorigin="8216,178" coordsize="851,321">
            <o:lock v:ext="edit"/>
            <v:group id="_x0000_s1279" o:spid="_x0000_s1279" o:spt="203" style="position:absolute;left:8223;top:187;height:304;width:816;" coordorigin="8223,187" coordsize="816,304">
              <o:lock v:ext="edit"/>
              <v:shape id="_x0000_s1280" o:spid="_x0000_s1280" style="position:absolute;left:8223;top:187;height:304;width:816;" fillcolor="#000000" filled="t" stroked="f" coordorigin="8223,187" coordsize="816,304" path="m8383,298l8314,314,8252,360,8229,389,8228,390,8228,390,8225,396,8225,397,8223,404,8250,464,8260,476,8268,485,8270,488,8271,491,8289,481,8286,477,8283,472,8266,452,8257,440,8250,428,8247,422,8245,417,8243,412,8243,410,8243,410,8243,408,8243,408,8243,406,8243,406,8244,405,8243,405,8244,402,8244,402,8245,401,8245,400,8246,399,8249,395,8301,345,8357,320,8381,317,8443,317,8431,311,8414,303,8414,303,8413,303,8399,299,8397,299,8383,298xe">
                <v:path arrowok="t"/>
                <v:fill on="t" focussize="0,0"/>
                <v:stroke on="f"/>
                <v:imagedata o:title=""/>
                <o:lock v:ext="edit"/>
              </v:shape>
              <v:shape id="_x0000_s1281" o:spid="_x0000_s1281" style="position:absolute;left:8223;top:187;height:304;width:816;" fillcolor="#000000" filled="t" stroked="f" coordorigin="8223,187" coordsize="816,304" path="m8408,322l8470,361,8526,404,8545,419,8606,457,8669,475,8679,475,8690,473,8710,469,8731,462,8748,455,8677,455,8669,455,8594,428,8538,388,8483,345,8465,332,8451,322,8408,322,8408,322xe">
                <v:path arrowok="t"/>
                <v:fill on="t" focussize="0,0"/>
                <v:stroke on="f"/>
                <v:imagedata o:title=""/>
                <o:lock v:ext="edit"/>
              </v:shape>
              <v:shape id="_x0000_s1282" o:spid="_x0000_s1282" style="position:absolute;left:8223;top:187;height:304;width:816;" fillcolor="#000000" filled="t" stroked="f" coordorigin="8223,187" coordsize="816,304" path="m8991,223l8923,293,8861,351,8801,400,8742,436,8677,455,8748,455,8813,416,8875,366,8937,307,9004,238,9001,237,8991,223xe">
                <v:path arrowok="t"/>
                <v:fill on="t" focussize="0,0"/>
                <v:stroke on="f"/>
                <v:imagedata o:title=""/>
                <o:lock v:ext="edit"/>
              </v:shape>
              <v:shape id="_x0000_s1283" o:spid="_x0000_s1283" style="position:absolute;left:8223;top:187;height:304;width:816;" fillcolor="#000000" filled="t" stroked="f" coordorigin="8223,187" coordsize="816,304" path="m8243,410l8243,412,8243,412,8243,410xe">
                <v:path arrowok="t"/>
                <v:fill on="t" focussize="0,0"/>
                <v:stroke on="f"/>
                <v:imagedata o:title=""/>
                <o:lock v:ext="edit"/>
              </v:shape>
              <v:shape id="_x0000_s1284" o:spid="_x0000_s1284" style="position:absolute;left:8223;top:187;height:304;width:816;" fillcolor="#000000" filled="t" stroked="f" coordorigin="8223,187" coordsize="816,304" path="m8243,412l8243,412,8243,412xe">
                <v:path arrowok="t"/>
                <v:fill on="t" focussize="0,0"/>
                <v:stroke on="f"/>
                <v:imagedata o:title=""/>
                <o:lock v:ext="edit"/>
              </v:shape>
              <v:shape id="_x0000_s1285" o:spid="_x0000_s1285" style="position:absolute;left:8223;top:187;height:304;width:816;" fillcolor="#000000" filled="t" stroked="f" coordorigin="8223,187" coordsize="816,304" path="m8243,410l8243,410,8243,412,8243,410xe">
                <v:path arrowok="t"/>
                <v:fill on="t" focussize="0,0"/>
                <v:stroke on="f"/>
                <v:imagedata o:title=""/>
                <o:lock v:ext="edit"/>
              </v:shape>
              <v:shape id="_x0000_s1286" o:spid="_x0000_s1286" style="position:absolute;left:8223;top:187;height:304;width:816;" fillcolor="#000000" filled="t" stroked="f" coordorigin="8223,187" coordsize="816,304" path="m8243,406l8243,408,8243,407,8243,406xe">
                <v:path arrowok="t"/>
                <v:fill on="t" focussize="0,0"/>
                <v:stroke on="f"/>
                <v:imagedata o:title=""/>
                <o:lock v:ext="edit"/>
              </v:shape>
              <v:shape id="_x0000_s1287" o:spid="_x0000_s1287" style="position:absolute;left:8223;top:187;height:304;width:816;" fillcolor="#000000" filled="t" stroked="f" coordorigin="8223,187" coordsize="816,304" path="m8243,407l8243,408,8243,408,8243,407xe">
                <v:path arrowok="t"/>
                <v:fill on="t" focussize="0,0"/>
                <v:stroke on="f"/>
                <v:imagedata o:title=""/>
                <o:lock v:ext="edit"/>
              </v:shape>
              <v:shape id="_x0000_s1288" o:spid="_x0000_s1288" style="position:absolute;left:8223;top:187;height:304;width:816;" fillcolor="#000000" filled="t" stroked="f" coordorigin="8223,187" coordsize="816,304" path="m8243,406l8243,406,8243,407,8243,406xe">
                <v:path arrowok="t"/>
                <v:fill on="t" focussize="0,0"/>
                <v:stroke on="f"/>
                <v:imagedata o:title=""/>
                <o:lock v:ext="edit"/>
              </v:shape>
              <v:shape id="_x0000_s1289" o:spid="_x0000_s1289" style="position:absolute;left:8223;top:187;height:304;width:816;" fillcolor="#000000" filled="t" stroked="f" coordorigin="8223,187" coordsize="816,304" path="m8244,402l8243,405,8244,404,8244,402xe">
                <v:path arrowok="t"/>
                <v:fill on="t" focussize="0,0"/>
                <v:stroke on="f"/>
                <v:imagedata o:title=""/>
                <o:lock v:ext="edit"/>
              </v:shape>
              <v:shape id="_x0000_s1290" o:spid="_x0000_s1290" style="position:absolute;left:8223;top:187;height:304;width:816;" fillcolor="#000000" filled="t" stroked="f" coordorigin="8223,187" coordsize="816,304" path="m8244,404l8243,405,8244,405,8244,404xe">
                <v:path arrowok="t"/>
                <v:fill on="t" focussize="0,0"/>
                <v:stroke on="f"/>
                <v:imagedata o:title=""/>
                <o:lock v:ext="edit"/>
              </v:shape>
              <v:shape id="_x0000_s1291" o:spid="_x0000_s1291" style="position:absolute;left:8223;top:187;height:304;width:816;" fillcolor="#000000" filled="t" stroked="f" coordorigin="8223,187" coordsize="816,304" path="m8244,402l8244,402,8244,404,8244,402xe">
                <v:path arrowok="t"/>
                <v:fill on="t" focussize="0,0"/>
                <v:stroke on="f"/>
                <v:imagedata o:title=""/>
                <o:lock v:ext="edit"/>
              </v:shape>
              <v:shape id="_x0000_s1292" o:spid="_x0000_s1292" style="position:absolute;left:8223;top:187;height:304;width:816;" fillcolor="#000000" filled="t" stroked="f" coordorigin="8223,187" coordsize="816,304" path="m8246,399l8245,400,8246,400,8246,399xe">
                <v:path arrowok="t"/>
                <v:fill on="t" focussize="0,0"/>
                <v:stroke on="f"/>
                <v:imagedata o:title=""/>
                <o:lock v:ext="edit"/>
              </v:shape>
              <v:shape id="_x0000_s1293" o:spid="_x0000_s1293" style="position:absolute;left:8223;top:187;height:304;width:816;" fillcolor="#000000" filled="t" stroked="f" coordorigin="8223,187" coordsize="816,304" path="m8246,400l8245,400,8246,400xe">
                <v:path arrowok="t"/>
                <v:fill on="t" focussize="0,0"/>
                <v:stroke on="f"/>
                <v:imagedata o:title=""/>
                <o:lock v:ext="edit"/>
              </v:shape>
              <v:shape id="_x0000_s1294" o:spid="_x0000_s1294" style="position:absolute;left:8223;top:187;height:304;width:816;" fillcolor="#000000" filled="t" stroked="f" coordorigin="8223,187" coordsize="816,304" path="m8246,399l8246,400,8246,399xe">
                <v:path arrowok="t"/>
                <v:fill on="t" focussize="0,0"/>
                <v:stroke on="f"/>
                <v:imagedata o:title=""/>
                <o:lock v:ext="edit"/>
              </v:shape>
              <v:shape id="_x0000_s1295" o:spid="_x0000_s1295" style="position:absolute;left:8223;top:187;height:304;width:816;" fillcolor="#000000" filled="t" stroked="f" coordorigin="8223,187" coordsize="816,304" path="m8407,322l8408,322,8408,322,8407,322xe">
                <v:path arrowok="t"/>
                <v:fill on="t" focussize="0,0"/>
                <v:stroke on="f"/>
                <v:imagedata o:title=""/>
                <o:lock v:ext="edit"/>
              </v:shape>
              <v:shape id="_x0000_s1296" o:spid="_x0000_s1296" style="position:absolute;left:8223;top:187;height:304;width:816;" fillcolor="#000000" filled="t" stroked="f" coordorigin="8223,187" coordsize="816,304" path="m8450,322l8407,322,8408,322,8451,322,8450,322xe">
                <v:path arrowok="t"/>
                <v:fill on="t" focussize="0,0"/>
                <v:stroke on="f"/>
                <v:imagedata o:title=""/>
                <o:lock v:ext="edit"/>
              </v:shape>
              <v:shape id="_x0000_s1297" o:spid="_x0000_s1297" style="position:absolute;left:8223;top:187;height:304;width:816;" fillcolor="#000000" filled="t" stroked="f" coordorigin="8223,187" coordsize="816,304" path="m8394,319l8408,322,8407,322,8450,322,8448,320,8445,319,8395,319,8394,319xe">
                <v:path arrowok="t"/>
                <v:fill on="t" focussize="0,0"/>
                <v:stroke on="f"/>
                <v:imagedata o:title=""/>
                <o:lock v:ext="edit"/>
              </v:shape>
              <v:shape id="_x0000_s1298" o:spid="_x0000_s1298" style="position:absolute;left:8223;top:187;height:304;width:816;" fillcolor="#000000" filled="t" stroked="f" coordorigin="8223,187" coordsize="816,304" path="m8394,318l8394,319,8395,319,8394,318xe">
                <v:path arrowok="t"/>
                <v:fill on="t" focussize="0,0"/>
                <v:stroke on="f"/>
                <v:imagedata o:title=""/>
                <o:lock v:ext="edit"/>
              </v:shape>
              <v:shape id="_x0000_s1299" o:spid="_x0000_s1299" style="position:absolute;left:8223;top:187;height:304;width:816;" fillcolor="#000000" filled="t" stroked="f" coordorigin="8223,187" coordsize="816,304" path="m8444,318l8394,318,8395,319,8445,319,8444,318xe">
                <v:path arrowok="t"/>
                <v:fill on="t" focussize="0,0"/>
                <v:stroke on="f"/>
                <v:imagedata o:title=""/>
                <o:lock v:ext="edit"/>
              </v:shape>
              <v:shape id="_x0000_s1300" o:spid="_x0000_s1300" style="position:absolute;left:8223;top:187;height:304;width:816;" fillcolor="#000000" filled="t" stroked="f" coordorigin="8223,187" coordsize="816,304" path="m8443,317l8381,317,8394,319,8394,318,8444,318,8443,317xe">
                <v:path arrowok="t"/>
                <v:fill on="t" focussize="0,0"/>
                <v:stroke on="f"/>
                <v:imagedata o:title=""/>
                <o:lock v:ext="edit"/>
              </v:shape>
              <v:shape id="_x0000_s1301" o:spid="_x0000_s1301" style="position:absolute;left:8223;top:187;height:304;width:816;" fillcolor="#000000" filled="t" stroked="f" coordorigin="8223,187" coordsize="816,304" path="m9037,207l9006,207,9020,220,9004,238,9018,239,9036,227,9039,210,9037,207xe">
                <v:path arrowok="t"/>
                <v:fill on="t" focussize="0,0"/>
                <v:stroke on="f"/>
                <v:imagedata o:title=""/>
                <o:lock v:ext="edit"/>
              </v:shape>
              <v:shape id="_x0000_s1302" o:spid="_x0000_s1302" style="position:absolute;left:8223;top:187;height:304;width:816;" fillcolor="#000000" filled="t" stroked="f" coordorigin="8223,187" coordsize="816,304" path="m9006,207l8991,223,9001,237,9004,238,9020,220,9006,207xe">
                <v:path arrowok="t"/>
                <v:fill on="t" focussize="0,0"/>
                <v:stroke on="f"/>
                <v:imagedata o:title=""/>
                <o:lock v:ext="edit"/>
              </v:shape>
              <v:shape id="_x0000_s1303" o:spid="_x0000_s1303" style="position:absolute;left:8223;top:187;height:304;width:816;" fillcolor="#000000" filled="t" stroked="f" coordorigin="8223,187" coordsize="816,304" path="m9011,187l8994,195,8989,203,8988,219,8991,223,9006,207,9037,207,9029,192,9011,18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04" o:spid="_x0000_s1304" o:spt="203" style="position:absolute;left:8982;top:188;height:78;width:75;" coordorigin="8982,188" coordsize="75,78">
              <o:lock v:ext="edit"/>
              <v:shape id="_x0000_s1305" o:spid="_x0000_s1305" style="position:absolute;left:8982;top:188;height:78;width:75;" fillcolor="#FFFFFF" filled="t" stroked="f" coordorigin="8982,188" coordsize="75,78" path="m9018,188l8996,194,8982,210,8983,238,8992,256,9007,265,9033,262,9050,249,9057,232,9051,208,9037,193,9018,1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06" o:spid="_x0000_s1306" o:spt="203" style="position:absolute;left:8982;top:188;height:78;width:75;" coordorigin="8982,188" coordsize="75,78">
              <o:lock v:ext="edit"/>
              <v:shape id="_x0000_s1307" o:spid="_x0000_s1307" style="position:absolute;left:8982;top:188;height:78;width:75;" filled="f" stroked="t" coordorigin="8982,188" coordsize="75,78" path="m9018,188l8996,194,8982,210,8983,238,8992,256,9007,265,9033,262,9050,249,9057,232,9051,208,9037,193,9018,188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pict>
          <v:group id="_x0000_s1308" o:spid="_x0000_s1308" o:spt="203" style="position:absolute;left:0pt;margin-left:468.6pt;margin-top:8.85pt;height:32.2pt;width:41.7pt;mso-position-horizontal-relative:page;z-index:-251636736;mso-width-relative:page;mso-height-relative:page;" coordorigin="9372,178" coordsize="834,644">
            <o:lock v:ext="edit"/>
            <v:group id="_x0000_s1309" o:spid="_x0000_s1309" o:spt="203" style="position:absolute;left:9416;top:187;height:627;width:782;" coordorigin="9416,187" coordsize="782,627">
              <o:lock v:ext="edit"/>
              <v:shape id="_x0000_s1310" o:spid="_x0000_s1310" style="position:absolute;left:9416;top:187;height:627;width:782;" fillcolor="#000000" filled="t" stroked="f" coordorigin="9416,187" coordsize="782,627" path="m9467,213l9468,217,9459,231,9481,240,9564,275,9620,303,9680,344,9718,391,9730,449,9729,465,9728,482,9726,499,9721,533,9716,567,9711,599,9710,615,9709,629,9708,643,9688,711,9684,724,9680,737,9676,750,9674,762,9674,776,9676,786,9676,787,9677,788,9681,795,9681,796,9682,797,9683,798,9689,804,9690,805,9691,805,9692,806,9702,810,9702,810,9703,811,9703,811,9709,812,9718,814,9727,814,9737,814,9818,801,9847,794,9728,794,9721,794,9715,793,9708,791,9709,791,9704,789,9703,789,9700,788,9701,788,9699,786,9698,786,9696,783,9697,783,9696,781,9695,781,9694,778,9695,778,9694,774,9694,774,9693,772,9694,772,9694,764,9694,764,9695,755,9699,743,9703,731,9707,717,9717,689,9722,674,9726,659,9728,644,9729,629,9729,617,9731,602,9735,570,9741,536,9746,501,9748,483,9749,465,9749,448,9748,430,9727,367,9678,317,9611,275,9531,239,9489,221,9467,213xe">
                <v:path arrowok="t"/>
                <v:fill on="t" focussize="0,0"/>
                <v:stroke on="f"/>
                <v:imagedata o:title=""/>
                <o:lock v:ext="edit"/>
              </v:shape>
              <v:shape id="_x0000_s1311" o:spid="_x0000_s1311" style="position:absolute;left:9416;top:187;height:627;width:782;" fillcolor="#000000" filled="t" stroked="f" coordorigin="9416,187" coordsize="782,627" path="m10194,672l10185,674,10153,683,9992,733,9955,744,9882,765,9814,781,9747,793,9728,794,9847,794,9852,793,9887,784,9961,763,10159,703,10171,699,10181,696,10199,691,10194,672xe">
                <v:path arrowok="t"/>
                <v:fill on="t" focussize="0,0"/>
                <v:stroke on="f"/>
                <v:imagedata o:title=""/>
                <o:lock v:ext="edit"/>
              </v:shape>
              <v:shape id="_x0000_s1312" o:spid="_x0000_s1312" style="position:absolute;left:9416;top:187;height:627;width:782;" fillcolor="#000000" filled="t" stroked="f" coordorigin="9416,187" coordsize="782,627" path="m9709,791l9708,791,9710,792,9709,791xe">
                <v:path arrowok="t"/>
                <v:fill on="t" focussize="0,0"/>
                <v:stroke on="f"/>
                <v:imagedata o:title=""/>
                <o:lock v:ext="edit"/>
              </v:shape>
              <v:shape id="_x0000_s1313" o:spid="_x0000_s1313" style="position:absolute;left:9416;top:187;height:627;width:782;" fillcolor="#000000" filled="t" stroked="f" coordorigin="9416,187" coordsize="782,627" path="m9700,788l9703,789,9702,788,9700,788xe">
                <v:path arrowok="t"/>
                <v:fill on="t" focussize="0,0"/>
                <v:stroke on="f"/>
                <v:imagedata o:title=""/>
                <o:lock v:ext="edit"/>
              </v:shape>
              <v:shape id="_x0000_s1314" o:spid="_x0000_s1314" style="position:absolute;left:9416;top:187;height:627;width:782;" fillcolor="#000000" filled="t" stroked="f" coordorigin="9416,187" coordsize="782,627" path="m9702,788l9703,789,9704,789,9702,788xe">
                <v:path arrowok="t"/>
                <v:fill on="t" focussize="0,0"/>
                <v:stroke on="f"/>
                <v:imagedata o:title=""/>
                <o:lock v:ext="edit"/>
              </v:shape>
              <v:shape id="_x0000_s1315" o:spid="_x0000_s1315" style="position:absolute;left:9416;top:187;height:627;width:782;" fillcolor="#000000" filled="t" stroked="f" coordorigin="9416,187" coordsize="782,627" path="m9701,788l9700,788,9702,788,9701,788xe">
                <v:path arrowok="t"/>
                <v:fill on="t" focussize="0,0"/>
                <v:stroke on="f"/>
                <v:imagedata o:title=""/>
                <o:lock v:ext="edit"/>
              </v:shape>
              <v:shape id="_x0000_s1316" o:spid="_x0000_s1316" style="position:absolute;left:9416;top:187;height:627;width:782;" fillcolor="#000000" filled="t" stroked="f" coordorigin="9416,187" coordsize="782,627" path="m9696,783l9698,786,9697,784,9696,783xe">
                <v:path arrowok="t"/>
                <v:fill on="t" focussize="0,0"/>
                <v:stroke on="f"/>
                <v:imagedata o:title=""/>
                <o:lock v:ext="edit"/>
              </v:shape>
              <v:shape id="_x0000_s1317" o:spid="_x0000_s1317" style="position:absolute;left:9416;top:187;height:627;width:782;" fillcolor="#000000" filled="t" stroked="f" coordorigin="9416,187" coordsize="782,627" path="m9697,784l9698,786,9699,786,9697,784xe">
                <v:path arrowok="t"/>
                <v:fill on="t" focussize="0,0"/>
                <v:stroke on="f"/>
                <v:imagedata o:title=""/>
                <o:lock v:ext="edit"/>
              </v:shape>
              <v:shape id="_x0000_s1318" o:spid="_x0000_s1318" style="position:absolute;left:9416;top:187;height:627;width:782;" fillcolor="#000000" filled="t" stroked="f" coordorigin="9416,187" coordsize="782,627" path="m9697,783l9696,783,9697,784,9697,783xe">
                <v:path arrowok="t"/>
                <v:fill on="t" focussize="0,0"/>
                <v:stroke on="f"/>
                <v:imagedata o:title=""/>
                <o:lock v:ext="edit"/>
              </v:shape>
              <v:shape id="_x0000_s1319" o:spid="_x0000_s1319" style="position:absolute;left:9416;top:187;height:627;width:782;" fillcolor="#000000" filled="t" stroked="f" coordorigin="9416,187" coordsize="782,627" path="m9694,778l9695,781,9695,780,9694,778xe">
                <v:path arrowok="t"/>
                <v:fill on="t" focussize="0,0"/>
                <v:stroke on="f"/>
                <v:imagedata o:title=""/>
                <o:lock v:ext="edit"/>
              </v:shape>
              <v:shape id="_x0000_s1320" o:spid="_x0000_s1320" style="position:absolute;left:9416;top:187;height:627;width:782;" fillcolor="#000000" filled="t" stroked="f" coordorigin="9416,187" coordsize="782,627" path="m9695,780l9695,781,9696,781,9695,780xe">
                <v:path arrowok="t"/>
                <v:fill on="t" focussize="0,0"/>
                <v:stroke on="f"/>
                <v:imagedata o:title=""/>
                <o:lock v:ext="edit"/>
              </v:shape>
              <v:shape id="_x0000_s1321" o:spid="_x0000_s1321" style="position:absolute;left:9416;top:187;height:627;width:782;" fillcolor="#000000" filled="t" stroked="f" coordorigin="9416,187" coordsize="782,627" path="m9695,778l9694,778,9695,780,9695,778xe">
                <v:path arrowok="t"/>
                <v:fill on="t" focussize="0,0"/>
                <v:stroke on="f"/>
                <v:imagedata o:title=""/>
                <o:lock v:ext="edit"/>
              </v:shape>
              <v:shape id="_x0000_s1322" o:spid="_x0000_s1322" style="position:absolute;left:9416;top:187;height:627;width:782;" fillcolor="#000000" filled="t" stroked="f" coordorigin="9416,187" coordsize="782,627" path="m9693,772l9694,774,9694,773,9693,772xe">
                <v:path arrowok="t"/>
                <v:fill on="t" focussize="0,0"/>
                <v:stroke on="f"/>
                <v:imagedata o:title=""/>
                <o:lock v:ext="edit"/>
              </v:shape>
              <v:shape id="_x0000_s1323" o:spid="_x0000_s1323" style="position:absolute;left:9416;top:187;height:627;width:782;" fillcolor="#000000" filled="t" stroked="f" coordorigin="9416,187" coordsize="782,627" path="m9694,773l9694,774,9694,774,9694,773xe">
                <v:path arrowok="t"/>
                <v:fill on="t" focussize="0,0"/>
                <v:stroke on="f"/>
                <v:imagedata o:title=""/>
                <o:lock v:ext="edit"/>
              </v:shape>
              <v:shape id="_x0000_s1324" o:spid="_x0000_s1324" style="position:absolute;left:9416;top:187;height:627;width:782;" fillcolor="#000000" filled="t" stroked="f" coordorigin="9416,187" coordsize="782,627" path="m9694,772l9693,772,9694,773,9694,772xe">
                <v:path arrowok="t"/>
                <v:fill on="t" focussize="0,0"/>
                <v:stroke on="f"/>
                <v:imagedata o:title=""/>
                <o:lock v:ext="edit"/>
              </v:shape>
              <v:shape id="_x0000_s1325" o:spid="_x0000_s1325" style="position:absolute;left:9416;top:187;height:627;width:782;" fillcolor="#000000" filled="t" stroked="f" coordorigin="9416,187" coordsize="782,627" path="m9694,764l9694,764,9694,765,9694,764xe">
                <v:path arrowok="t"/>
                <v:fill on="t" focussize="0,0"/>
                <v:stroke on="f"/>
                <v:imagedata o:title=""/>
                <o:lock v:ext="edit"/>
              </v:shape>
              <v:shape id="_x0000_s1326" o:spid="_x0000_s1326" style="position:absolute;left:9416;top:187;height:627;width:782;" fillcolor="#000000" filled="t" stroked="f" coordorigin="9416,187" coordsize="782,627" path="m9447,187l9429,191,9416,207,9418,226,9432,238,9440,240,9456,235,9459,231,9438,223,9446,204,9465,204,9464,200,9447,187xe">
                <v:path arrowok="t"/>
                <v:fill on="t" focussize="0,0"/>
                <v:stroke on="f"/>
                <v:imagedata o:title=""/>
                <o:lock v:ext="edit"/>
              </v:shape>
              <v:shape id="_x0000_s1327" o:spid="_x0000_s1327" style="position:absolute;left:9416;top:187;height:627;width:782;" fillcolor="#000000" filled="t" stroked="f" coordorigin="9416,187" coordsize="782,627" path="m9446,204l9438,223,9459,231,9468,217,9467,213,9446,204xe">
                <v:path arrowok="t"/>
                <v:fill on="t" focussize="0,0"/>
                <v:stroke on="f"/>
                <v:imagedata o:title=""/>
                <o:lock v:ext="edit"/>
              </v:shape>
              <v:shape id="_x0000_s1328" o:spid="_x0000_s1328" style="position:absolute;left:9416;top:187;height:627;width:782;" fillcolor="#000000" filled="t" stroked="f" coordorigin="9416,187" coordsize="782,627" path="m9465,204l9446,204,9467,213,9465,2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29" o:spid="_x0000_s1329" o:spt="203" style="position:absolute;left:9382;top:188;height:78;width:75;" coordorigin="9382,188" coordsize="75,78">
              <o:lock v:ext="edit"/>
              <v:shape id="_x0000_s1330" o:spid="_x0000_s1330" style="position:absolute;left:9382;top:188;height:78;width:75;" fillcolor="#FFFFFF" filled="t" stroked="f" coordorigin="9382,188" coordsize="75,78" path="m9418,188l9396,194,9382,210,9383,238,9392,256,9407,265,9433,262,9450,249,9457,232,9451,208,9437,193,9418,1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31" o:spid="_x0000_s1331" o:spt="203" style="position:absolute;left:9382;top:188;height:78;width:75;" coordorigin="9382,188" coordsize="75,78">
              <o:lock v:ext="edit"/>
              <v:shape id="_x0000_s1332" o:spid="_x0000_s1332" style="position:absolute;left:9382;top:188;height:78;width:75;" filled="f" stroked="t" coordorigin="9382,188" coordsize="75,78" path="m9418,188l9396,194,9382,210,9383,238,9392,256,9407,265,9433,262,9450,249,9457,232,9451,208,9437,193,9418,188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333" o:spid="_x0000_s1333" o:spt="203" style="position:absolute;left:9783;top:188;height:78;width:75;" coordorigin="9783,188" coordsize="75,78">
              <o:lock v:ext="edit"/>
              <v:shape id="_x0000_s1334" o:spid="_x0000_s1334" style="position:absolute;left:9783;top:188;height:78;width:75;" fillcolor="#FFFFFF" filled="t" stroked="f" coordorigin="9783,188" coordsize="75,78" path="m9819,188l9797,194,9783,210,9784,238,9793,256,9808,265,9834,262,9851,249,9858,232,9852,208,9838,193,9819,1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35" o:spid="_x0000_s1335" o:spt="203" style="position:absolute;left:9783;top:188;height:78;width:75;" coordorigin="9783,188" coordsize="75,78">
              <o:lock v:ext="edit"/>
              <v:shape id="_x0000_s1336" o:spid="_x0000_s1336" style="position:absolute;left:9783;top:188;height:78;width:75;" filled="f" stroked="t" coordorigin="9783,188" coordsize="75,78" path="m9819,188l9797,194,9783,210,9784,238,9793,256,9808,265,9834,262,9851,249,9858,232,9852,208,9838,193,9819,188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</w:p>
    <w:p>
      <w:pPr>
        <w:spacing w:before="3" w:after="0" w:line="240" w:lineRule="auto"/>
        <w:ind w:left="15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7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3"/>
          <w:position w:val="-2"/>
          <w:sz w:val="13"/>
          <w:szCs w:val="13"/>
        </w:rPr>
        <w:t>1</w:t>
      </w:r>
    </w:p>
    <w:p>
      <w:pPr>
        <w:spacing w:before="7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6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337" o:spid="_x0000_s1337" o:spt="203" style="position:absolute;left:0pt;margin-left:415.65pt;margin-top:-12.3pt;height:35.8pt;width:106.15pt;mso-position-horizontal-relative:page;z-index:-251635712;mso-width-relative:page;mso-height-relative:page;" coordorigin="8313,-246" coordsize="2123,716">
            <o:lock v:ext="edit"/>
            <v:group id="_x0000_s1338" o:spid="_x0000_s1338" o:spt="203" style="position:absolute;left:8321;top:296;height:160;width:176;" coordorigin="8321,296" coordsize="176,160">
              <o:lock v:ext="edit"/>
              <v:shape id="_x0000_s1339" o:spid="_x0000_s1339" style="position:absolute;left:8321;top:296;height:160;width:176;" filled="f" stroked="t" coordorigin="8321,296" coordsize="176,160" path="m8321,296l8497,45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40" o:spid="_x0000_s1340" o:spt="203" style="position:absolute;left:8447;top:302;height:95;width:93;" coordorigin="8447,302" coordsize="93,95">
              <o:lock v:ext="edit"/>
              <v:shape id="_x0000_s1341" o:spid="_x0000_s1341" style="position:absolute;left:8447;top:302;height:95;width:93;" filled="f" stroked="t" coordorigin="8447,302" coordsize="93,95" path="m8447,302l8540,39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42" o:spid="_x0000_s1342" o:spt="203" style="position:absolute;left:8499;top:240;height:101;width:87;" coordorigin="8499,240" coordsize="87,101">
              <o:lock v:ext="edit"/>
              <v:shape id="_x0000_s1343" o:spid="_x0000_s1343" style="position:absolute;left:8499;top:240;height:101;width:87;" filled="f" stroked="t" coordorigin="8499,240" coordsize="87,101" path="m8499,240l8586,34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44" o:spid="_x0000_s1344" o:spt="203" style="position:absolute;left:8554;top:182;height:107;width:82;" coordorigin="8554,182" coordsize="82,107">
              <o:lock v:ext="edit"/>
              <v:shape id="_x0000_s1345" o:spid="_x0000_s1345" style="position:absolute;left:8554;top:182;height:107;width:82;" filled="f" stroked="t" coordorigin="8554,182" coordsize="82,107" path="m8554,182l8636,289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46" o:spid="_x0000_s1346" o:spt="203" style="position:absolute;left:8611;top:127;height:113;width:77;" coordorigin="8611,127" coordsize="77,113">
              <o:lock v:ext="edit"/>
              <v:shape id="_x0000_s1347" o:spid="_x0000_s1347" style="position:absolute;left:8611;top:127;height:113;width:77;" filled="f" stroked="t" coordorigin="8611,127" coordsize="77,113" path="m8611,127l8688,24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48" o:spid="_x0000_s1348" o:spt="203" style="position:absolute;left:8639;top:22;height:173;width:103;" coordorigin="8639,22" coordsize="103,173">
              <o:lock v:ext="edit"/>
              <v:shape id="_x0000_s1349" o:spid="_x0000_s1349" style="position:absolute;left:8639;top:22;height:173;width:103;" filled="f" stroked="t" coordorigin="8639,22" coordsize="103,173" path="m8639,22l8742,19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50" o:spid="_x0000_s1350" o:spt="203" style="position:absolute;left:8735;top:31;height:122;width:64;" coordorigin="8735,31" coordsize="64,122">
              <o:lock v:ext="edit"/>
              <v:shape id="_x0000_s1351" o:spid="_x0000_s1351" style="position:absolute;left:8735;top:31;height:122;width:64;" filled="f" stroked="t" coordorigin="8735,31" coordsize="64,122" path="m8735,31l8799,15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52" o:spid="_x0000_s1352" o:spt="203" style="position:absolute;left:8800;top:-11;height:126;width:57;" coordorigin="8800,-11" coordsize="57,126">
              <o:lock v:ext="edit"/>
              <v:shape id="_x0000_s1353" o:spid="_x0000_s1353" style="position:absolute;left:8800;top:-11;height:126;width:57;" filled="f" stroked="t" coordorigin="8800,-11" coordsize="57,126" path="m8800,-11l8857,11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54" o:spid="_x0000_s1354" o:spt="203" style="position:absolute;left:8867;top:-48;height:130;width:51;" coordorigin="8867,-48" coordsize="51,130">
              <o:lock v:ext="edit"/>
              <v:shape id="_x0000_s1355" o:spid="_x0000_s1355" style="position:absolute;left:8867;top:-48;height:130;width:51;" filled="f" stroked="t" coordorigin="8867,-48" coordsize="51,130" path="m8867,-48l8918,8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56" o:spid="_x0000_s1356" o:spt="203" style="position:absolute;left:8936;top:-81;height:133;width:44;" coordorigin="8936,-81" coordsize="44,133">
              <o:lock v:ext="edit"/>
              <v:shape id="_x0000_s1357" o:spid="_x0000_s1357" style="position:absolute;left:8936;top:-81;height:133;width:44;" filled="f" stroked="t" coordorigin="8936,-81" coordsize="44,133" path="m8936,-81l8980,5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58" o:spid="_x0000_s1358" o:spt="203" style="position:absolute;left:8978;top:-218;height:246;width:66;" coordorigin="8978,-218" coordsize="66,246">
              <o:lock v:ext="edit"/>
              <v:shape id="_x0000_s1359" o:spid="_x0000_s1359" style="position:absolute;left:8978;top:-218;height:246;width:66;" filled="f" stroked="t" coordorigin="8978,-218" coordsize="66,246" path="m8978,-218l9044,28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60" o:spid="_x0000_s1360" o:spt="203" style="position:absolute;left:9079;top:-132;height:139;width:29;" coordorigin="9079,-132" coordsize="29,139">
              <o:lock v:ext="edit"/>
              <v:shape id="_x0000_s1361" o:spid="_x0000_s1361" style="position:absolute;left:9079;top:-132;height:139;width:29;" filled="f" stroked="t" coordorigin="9079,-132" coordsize="29,139" path="m9079,-132l9108,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62" o:spid="_x0000_s1362" o:spt="203" style="position:absolute;left:9152;top:-150;height:141;width:22;" coordorigin="9152,-150" coordsize="22,141">
              <o:lock v:ext="edit"/>
              <v:shape id="_x0000_s1363" o:spid="_x0000_s1363" style="position:absolute;left:9152;top:-150;height:141;width:22;" filled="f" stroked="t" coordorigin="9152,-150" coordsize="22,141" path="m9152,-150l9174,-9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64" o:spid="_x0000_s1364" o:spt="203" style="position:absolute;left:9226;top:-162;height:141;width:15;" coordorigin="9226,-162" coordsize="15,141">
              <o:lock v:ext="edit"/>
              <v:shape id="_x0000_s1365" o:spid="_x0000_s1365" style="position:absolute;left:9226;top:-162;height:141;width:15;" filled="f" stroked="t" coordorigin="9226,-162" coordsize="15,141" path="m9226,-162l9241,-2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66" o:spid="_x0000_s1366" o:spt="203" style="position:absolute;left:9300;top:-170;height:143;width:8;" coordorigin="9300,-170" coordsize="8,143">
              <o:lock v:ext="edit"/>
              <v:shape id="_x0000_s1367" o:spid="_x0000_s1367" style="position:absolute;left:9300;top:-170;height:143;width:8;" filled="f" stroked="t" coordorigin="9300,-170" coordsize="8,143" path="m9300,-170l9308,-2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68" o:spid="_x0000_s1368" o:spt="203" style="position:absolute;left:9375;top:-239;height:209;width:2;" coordorigin="9375,-239" coordsize="2,209">
              <o:lock v:ext="edit"/>
              <v:shape id="_x0000_s1369" o:spid="_x0000_s1369" style="position:absolute;left:9375;top:-239;height:209;width:2;" filled="f" stroked="t" coordorigin="9375,-239" coordsize="21600,209" path="m9375,-239l9375,-3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70" o:spid="_x0000_s1370" o:spt="203" style="position:absolute;left:9442;top:-170;height:143;width:8;" coordorigin="9442,-170" coordsize="8,143">
              <o:lock v:ext="edit"/>
              <v:shape id="_x0000_s1371" o:spid="_x0000_s1371" style="position:absolute;left:9442;top:-170;height:143;width:8;" filled="f" stroked="t" coordorigin="9442,-170" coordsize="8,143" path="m9450,-170l9442,-2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72" o:spid="_x0000_s1372" o:spt="203" style="position:absolute;left:9509;top:-162;height:141;width:15;" coordorigin="9509,-162" coordsize="15,141">
              <o:lock v:ext="edit"/>
              <v:shape id="_x0000_s1373" o:spid="_x0000_s1373" style="position:absolute;left:9509;top:-162;height:141;width:15;" filled="f" stroked="t" coordorigin="9509,-162" coordsize="15,141" path="m9524,-162l9509,-2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74" o:spid="_x0000_s1374" o:spt="203" style="position:absolute;left:9576;top:-150;height:141;width:22;" coordorigin="9576,-150" coordsize="22,141">
              <o:lock v:ext="edit"/>
              <v:shape id="_x0000_s1375" o:spid="_x0000_s1375" style="position:absolute;left:9576;top:-150;height:141;width:22;" filled="f" stroked="t" coordorigin="9576,-150" coordsize="22,141" path="m9598,-150l9576,-9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76" o:spid="_x0000_s1376" o:spt="203" style="position:absolute;left:9642;top:-132;height:139;width:29;" coordorigin="9642,-132" coordsize="29,139">
              <o:lock v:ext="edit"/>
              <v:shape id="_x0000_s1377" o:spid="_x0000_s1377" style="position:absolute;left:9642;top:-132;height:139;width:29;" filled="f" stroked="t" coordorigin="9642,-132" coordsize="29,139" path="m9671,-132l9642,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78" o:spid="_x0000_s1378" o:spt="203" style="position:absolute;left:9706;top:-218;height:246;width:66;" coordorigin="9706,-218" coordsize="66,246">
              <o:lock v:ext="edit"/>
              <v:shape id="_x0000_s1379" o:spid="_x0000_s1379" style="position:absolute;left:9706;top:-218;height:246;width:66;" filled="f" stroked="t" coordorigin="9706,-218" coordsize="66,246" path="m9772,-218l9706,28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80" o:spid="_x0000_s1380" o:spt="203" style="position:absolute;left:9770;top:-81;height:133;width:44;" coordorigin="9770,-81" coordsize="44,133">
              <o:lock v:ext="edit"/>
              <v:shape id="_x0000_s1381" o:spid="_x0000_s1381" style="position:absolute;left:9770;top:-81;height:133;width:44;" filled="f" stroked="t" coordorigin="9770,-81" coordsize="44,133" path="m9814,-81l9770,5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82" o:spid="_x0000_s1382" o:spt="203" style="position:absolute;left:9832;top:-48;height:130;width:51;" coordorigin="9832,-48" coordsize="51,130">
              <o:lock v:ext="edit"/>
              <v:shape id="_x0000_s1383" o:spid="_x0000_s1383" style="position:absolute;left:9832;top:-48;height:130;width:51;" filled="f" stroked="t" coordorigin="9832,-48" coordsize="51,130" path="m9883,-48l9832,8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84" o:spid="_x0000_s1384" o:spt="203" style="position:absolute;left:9893;top:-11;height:126;width:57;" coordorigin="9893,-11" coordsize="57,126">
              <o:lock v:ext="edit"/>
              <v:shape id="_x0000_s1385" o:spid="_x0000_s1385" style="position:absolute;left:9893;top:-11;height:126;width:57;" filled="f" stroked="t" coordorigin="9893,-11" coordsize="57,126" path="m9950,-11l9893,11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86" o:spid="_x0000_s1386" o:spt="203" style="position:absolute;left:9951;top:31;height:122;width:64;" coordorigin="9951,31" coordsize="64,122">
              <o:lock v:ext="edit"/>
              <v:shape id="_x0000_s1387" o:spid="_x0000_s1387" style="position:absolute;left:9951;top:31;height:122;width:64;" filled="f" stroked="t" coordorigin="9951,31" coordsize="64,122" path="m10015,31l9951,15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88" o:spid="_x0000_s1388" o:spt="203" style="position:absolute;left:10008;top:22;height:173;width:103;" coordorigin="10008,22" coordsize="103,173">
              <o:lock v:ext="edit"/>
              <v:shape id="_x0000_s1389" o:spid="_x0000_s1389" style="position:absolute;left:10008;top:22;height:173;width:103;" filled="f" stroked="t" coordorigin="10008,22" coordsize="103,173" path="m10111,22l10008,19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90" o:spid="_x0000_s1390" o:spt="203" style="position:absolute;left:10062;top:127;height:113;width:77;" coordorigin="10062,127" coordsize="77,113">
              <o:lock v:ext="edit"/>
              <v:shape id="_x0000_s1391" o:spid="_x0000_s1391" style="position:absolute;left:10062;top:127;height:113;width:77;" filled="f" stroked="t" coordorigin="10062,127" coordsize="77,113" path="m10139,127l10062,24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92" o:spid="_x0000_s1392" o:spt="203" style="position:absolute;left:10114;top:182;height:107;width:82;" coordorigin="10114,182" coordsize="82,107">
              <o:lock v:ext="edit"/>
              <v:shape id="_x0000_s1393" o:spid="_x0000_s1393" style="position:absolute;left:10114;top:182;height:107;width:82;" filled="f" stroked="t" coordorigin="10114,182" coordsize="82,107" path="m10196,182l10114,289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94" o:spid="_x0000_s1394" o:spt="203" style="position:absolute;left:10164;top:240;height:101;width:87;" coordorigin="10164,240" coordsize="87,101">
              <o:lock v:ext="edit"/>
              <v:shape id="_x0000_s1395" o:spid="_x0000_s1395" style="position:absolute;left:10164;top:240;height:101;width:87;" filled="f" stroked="t" coordorigin="10164,240" coordsize="87,101" path="m10251,240l10164,34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96" o:spid="_x0000_s1396" o:spt="203" style="position:absolute;left:10210;top:302;height:95;width:93;" coordorigin="10210,302" coordsize="93,95">
              <o:lock v:ext="edit"/>
              <v:shape id="_x0000_s1397" o:spid="_x0000_s1397" style="position:absolute;left:10210;top:302;height:95;width:93;" filled="f" stroked="t" coordorigin="10210,302" coordsize="93,95" path="m10303,302l10210,39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398" o:spid="_x0000_s1398" o:spt="203" style="position:absolute;left:10253;top:296;height:160;width:176;" coordorigin="10253,296" coordsize="176,160">
              <o:lock v:ext="edit"/>
              <v:shape id="_x0000_s1399" o:spid="_x0000_s1399" style="position:absolute;left:10253;top:296;height:160;width:176;" filled="f" stroked="t" coordorigin="10253,296" coordsize="176,160" path="m10429,296l10253,45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00" o:spid="_x0000_s1400" o:spt="203" style="position:absolute;left:8492;top:-34;height:489;width:1772;" coordorigin="8492,-34" coordsize="1772,489">
              <o:lock v:ext="edit"/>
              <v:shape id="_x0000_s1401" o:spid="_x0000_s1401" style="position:absolute;left:8492;top:-34;height:489;width:1772;" filled="f" stroked="t" coordorigin="8492,-34" coordsize="1772,489" path="m8492,448l8560,361,8634,281,8713,210,8797,147,8886,93,8979,48,9074,13,9173,-13,9273,-29,9376,-34,9427,-33,9530,-22,9630,-1,9728,30,9823,71,9914,121,10001,180,10083,248,10160,325,10231,410,10264,455e">
                <v:path arrowok="t"/>
                <v:fill on="f" focussize="0,0"/>
                <v:stroke weight="1.5pt"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</w:p>
    <w:p>
      <w:pPr>
        <w:spacing w:before="19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>.3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60"/>
          <w:pgMar w:top="1580" w:right="1260" w:bottom="1000" w:left="1340" w:header="720" w:footer="720" w:gutter="0"/>
          <w:cols w:equalWidth="0" w:num="3">
            <w:col w:w="6665" w:space="225"/>
            <w:col w:w="1607" w:space="240"/>
            <w:col w:w="583"/>
          </w:cols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102" w:right="-7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22.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自动洗碗机工作过程是：先打开进水阀使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箱内进水，再通过电加</w:t>
      </w:r>
    </w:p>
    <w:p>
      <w:pPr>
        <w:spacing w:before="0" w:after="0" w:line="285" w:lineRule="exact"/>
        <w:ind w:left="523" w:right="-7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热管将水箱内的水加热至设定温度，然后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动机带动水泵将水箱中</w:t>
      </w:r>
    </w:p>
    <w:p>
      <w:pPr>
        <w:tabs>
          <w:tab w:val="left" w:pos="800"/>
        </w:tabs>
        <w:spacing w:before="9" w:after="0" w:line="240" w:lineRule="auto"/>
        <w:ind w:left="-44" w:right="688"/>
        <w:jc w:val="center"/>
        <w:rPr>
          <w:rFonts w:ascii="Times New Roman" w:hAnsi="Times New Roman" w:eastAsia="Times New Roman" w:cs="Times New Roman"/>
          <w:sz w:val="18"/>
          <w:szCs w:val="18"/>
        </w:rPr>
      </w:pPr>
      <w:r>
        <w:br w:type="column"/>
      </w:r>
      <w:r>
        <w:rPr>
          <w:rFonts w:ascii="宋体" w:hAnsi="宋体" w:eastAsia="宋体" w:cs="宋体"/>
          <w:spacing w:val="0"/>
          <w:w w:val="100"/>
          <w:position w:val="1"/>
          <w:sz w:val="18"/>
          <w:szCs w:val="18"/>
        </w:rPr>
        <w:t xml:space="preserve">— </w:t>
      </w:r>
      <w:r>
        <w:rPr>
          <w:rFonts w:ascii="宋体" w:hAnsi="宋体" w:eastAsia="宋体" w:cs="宋体"/>
          <w:spacing w:val="16"/>
          <w:w w:val="100"/>
          <w:position w:val="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>0.6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>3</w:t>
      </w:r>
    </w:p>
    <w:p>
      <w:pPr>
        <w:spacing w:before="6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4" w:right="981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16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60"/>
          <w:pgMar w:top="1580" w:right="1260" w:bottom="1000" w:left="1340" w:header="720" w:footer="720" w:gutter="0"/>
          <w:cols w:equalWidth="0" w:num="2">
            <w:col w:w="6642" w:space="969"/>
            <w:col w:w="1709"/>
          </w:cols>
        </w:sectPr>
      </w:pPr>
    </w:p>
    <w:p>
      <w:pPr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的热水抽出，通过喷水管冲洗洗碗机内的餐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具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部分参数如下表所示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已知某型号洗碗机一</w:t>
      </w:r>
    </w:p>
    <w:p>
      <w:pPr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次标准洗涤程序的耗水量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-4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g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，耗电量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-46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9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时</w:t>
      </w:r>
      <w:r>
        <w:rPr>
          <w:rFonts w:ascii="宋体" w:hAnsi="宋体" w:eastAsia="宋体" w:cs="宋体"/>
          <w:spacing w:val="-44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1h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，求：</w:t>
      </w:r>
    </w:p>
    <w:p>
      <w:pPr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3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若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某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次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标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准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洗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涤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进水时进水阀中水温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47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20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℃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后达到设定水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温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则水箱中的水吸</w:t>
      </w:r>
    </w:p>
    <w:p>
      <w:pPr>
        <w:spacing w:after="0" w:line="315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260" w:bottom="1000" w:left="1340" w:header="720" w:footer="720" w:gutter="0"/>
          <w:cols w:space="720" w:num="1"/>
        </w:sectPr>
      </w:pPr>
    </w:p>
    <w:p>
      <w:pPr>
        <w:spacing w:before="6" w:after="0" w:line="150" w:lineRule="exact"/>
        <w:jc w:val="left"/>
        <w:rPr>
          <w:sz w:val="15"/>
          <w:szCs w:val="15"/>
        </w:rPr>
      </w:pPr>
    </w:p>
    <w:p>
      <w:pPr>
        <w:spacing w:before="0" w:after="0" w:line="27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402" o:spid="_x0000_s1402" o:spt="202" type="#_x0000_t202" style="position:absolute;left:0pt;margin-left:366pt;margin-top:-3pt;height:65.35pt;width:101.9pt;mso-position-horizontal-relative:page;z-index:-2516183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2"/>
                    <w:tblW w:w="1997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41"/>
                    <w:gridCol w:w="85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0" w:hRule="exact"/>
                    </w:trPr>
                    <w:tc>
                      <w:tcPr>
                        <w:tcW w:w="114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5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1"/>
                            <w:szCs w:val="21"/>
                          </w:rPr>
                          <w:t>额定电压</w:t>
                        </w:r>
                      </w:p>
                    </w:tc>
                    <w:tc>
                      <w:tcPr>
                        <w:tcW w:w="85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43" w:after="0" w:line="240" w:lineRule="auto"/>
                          <w:ind w:left="18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220V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5" w:hRule="exact"/>
                    </w:trPr>
                    <w:tc>
                      <w:tcPr>
                        <w:tcW w:w="114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54" w:lineRule="exact"/>
                          <w:ind w:left="36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1"/>
                            <w:szCs w:val="21"/>
                          </w:rPr>
                          <w:t>频率</w:t>
                        </w:r>
                      </w:p>
                    </w:tc>
                    <w:tc>
                      <w:tcPr>
                        <w:tcW w:w="85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43" w:after="0" w:line="240" w:lineRule="auto"/>
                          <w:ind w:left="16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50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Z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0" w:hRule="exact"/>
                    </w:trPr>
                    <w:tc>
                      <w:tcPr>
                        <w:tcW w:w="114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5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1"/>
                            <w:szCs w:val="21"/>
                          </w:rPr>
                          <w:t>加热功率</w:t>
                        </w:r>
                      </w:p>
                    </w:tc>
                    <w:tc>
                      <w:tcPr>
                        <w:tcW w:w="85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43" w:after="0" w:line="240" w:lineRule="auto"/>
                          <w:ind w:left="10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1400W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5" w:hRule="exact"/>
                    </w:trPr>
                    <w:tc>
                      <w:tcPr>
                        <w:tcW w:w="114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39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1"/>
                            <w:szCs w:val="21"/>
                          </w:rPr>
                          <w:t>设定水温</w:t>
                        </w:r>
                      </w:p>
                    </w:tc>
                    <w:tc>
                      <w:tcPr>
                        <w:tcW w:w="85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54" w:lineRule="exact"/>
                          <w:ind w:left="21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80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℃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收的热量是多少；</w:t>
      </w:r>
    </w:p>
    <w:p>
      <w:pPr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）一次标准洗涤程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电动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机所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消耗的能量；</w:t>
      </w:r>
    </w:p>
    <w:p>
      <w:pPr>
        <w:spacing w:before="0" w:after="0" w:line="31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）洗碗机内的电动机功率大约是多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少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5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02" w:right="-20"/>
        <w:jc w:val="left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1"/>
          <w:sz w:val="21"/>
          <w:szCs w:val="21"/>
        </w:rPr>
        <w:t>四、实验</w:t>
      </w:r>
      <w:r>
        <w:rPr>
          <w:rFonts w:ascii="黑体" w:hAnsi="黑体" w:eastAsia="黑体" w:cs="黑体"/>
          <w:spacing w:val="-1"/>
          <w:sz w:val="21"/>
          <w:szCs w:val="21"/>
        </w:rPr>
        <w:t>与</w:t>
      </w:r>
      <w:r>
        <w:rPr>
          <w:rFonts w:ascii="黑体" w:hAnsi="黑体" w:eastAsia="黑体" w:cs="黑体"/>
          <w:spacing w:val="1"/>
          <w:sz w:val="21"/>
          <w:szCs w:val="21"/>
        </w:rPr>
        <w:t>探究</w:t>
      </w:r>
      <w:r>
        <w:rPr>
          <w:rFonts w:ascii="黑体" w:hAnsi="黑体" w:eastAsia="黑体" w:cs="黑体"/>
          <w:spacing w:val="15"/>
          <w:sz w:val="21"/>
          <w:szCs w:val="21"/>
        </w:rPr>
        <w:t>题</w:t>
      </w:r>
      <w:r>
        <w:rPr>
          <w:rFonts w:ascii="黑体" w:hAnsi="黑体" w:eastAsia="黑体" w:cs="黑体"/>
          <w:spacing w:val="0"/>
          <w:sz w:val="21"/>
          <w:szCs w:val="21"/>
        </w:rPr>
        <w:t>（共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28</w:t>
      </w:r>
      <w:r>
        <w:rPr>
          <w:rFonts w:ascii="黑体" w:hAnsi="黑体" w:eastAsia="黑体" w:cs="黑体"/>
          <w:spacing w:val="-45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</w:rPr>
        <w:t>分，每小</w:t>
      </w:r>
      <w:r>
        <w:rPr>
          <w:rFonts w:ascii="黑体" w:hAnsi="黑体" w:eastAsia="黑体" w:cs="黑体"/>
          <w:spacing w:val="0"/>
          <w:sz w:val="21"/>
          <w:szCs w:val="21"/>
        </w:rPr>
        <w:t>题</w:t>
      </w:r>
      <w:r>
        <w:rPr>
          <w:rFonts w:ascii="黑体" w:hAnsi="黑体" w:eastAsia="黑体" w:cs="黑体"/>
          <w:spacing w:val="-6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sz w:val="21"/>
          <w:szCs w:val="21"/>
        </w:rPr>
        <w:t>7</w:t>
      </w:r>
      <w:r>
        <w:rPr>
          <w:rFonts w:ascii="黑体" w:hAnsi="黑体" w:eastAsia="黑体" w:cs="黑体"/>
          <w:spacing w:val="-44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分）</w:t>
      </w:r>
    </w:p>
    <w:p>
      <w:pPr>
        <w:spacing w:before="5" w:after="0" w:line="240" w:lineRule="auto"/>
        <w:ind w:left="10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23.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亲爱的同学，请你应用所学物理知识解答下列问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题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5060"/>
        </w:tabs>
        <w:spacing w:before="0" w:after="0" w:line="299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（1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）弹簧测力计是根据在弹性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限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度内，弹簧</w:t>
      </w:r>
      <w:r>
        <w:rPr>
          <w:rFonts w:ascii="宋体" w:hAnsi="宋体" w:eastAsia="宋体" w:cs="宋体"/>
          <w:spacing w:val="-4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与其所受拉力成正</w:t>
      </w:r>
      <w:r>
        <w:rPr>
          <w:rFonts w:ascii="宋体" w:hAnsi="宋体" w:eastAsia="宋体" w:cs="宋体"/>
          <w:spacing w:val="15"/>
          <w:w w:val="100"/>
          <w:position w:val="-2"/>
          <w:sz w:val="21"/>
          <w:szCs w:val="21"/>
        </w:rPr>
        <w:t>比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的原理制成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如图</w:t>
      </w:r>
    </w:p>
    <w:p>
      <w:pPr>
        <w:tabs>
          <w:tab w:val="left" w:pos="8240"/>
        </w:tabs>
        <w:spacing w:before="6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17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所示，是小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源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同学拉着木块做匀速直线运动的情景，木块所受的摩擦力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N.</w:t>
      </w:r>
    </w:p>
    <w:p>
      <w:pPr>
        <w:tabs>
          <w:tab w:val="left" w:pos="1140"/>
          <w:tab w:val="left" w:pos="2820"/>
        </w:tabs>
        <w:spacing w:before="45" w:after="0" w:line="300" w:lineRule="exact"/>
        <w:ind w:left="102" w:right="59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5"/>
          <w:sz w:val="21"/>
          <w:szCs w:val="21"/>
        </w:rPr>
        <w:t>（2）</w:t>
      </w:r>
      <w:r>
        <w:rPr>
          <w:rFonts w:ascii="宋体" w:hAnsi="宋体" w:eastAsia="宋体" w:cs="宋体"/>
          <w:spacing w:val="16"/>
          <w:sz w:val="21"/>
          <w:szCs w:val="21"/>
        </w:rPr>
        <w:t>温湿度</w:t>
      </w:r>
      <w:r>
        <w:rPr>
          <w:rFonts w:ascii="宋体" w:hAnsi="宋体" w:eastAsia="宋体" w:cs="宋体"/>
          <w:spacing w:val="15"/>
          <w:sz w:val="21"/>
          <w:szCs w:val="21"/>
        </w:rPr>
        <w:t>计</w:t>
      </w:r>
      <w:r>
        <w:rPr>
          <w:rFonts w:ascii="宋体" w:hAnsi="宋体" w:eastAsia="宋体" w:cs="宋体"/>
          <w:spacing w:val="16"/>
          <w:sz w:val="21"/>
          <w:szCs w:val="21"/>
        </w:rPr>
        <w:t>是一种可以同时测量环境温度和湿度</w:t>
      </w:r>
      <w:r>
        <w:rPr>
          <w:rFonts w:ascii="宋体" w:hAnsi="宋体" w:eastAsia="宋体" w:cs="宋体"/>
          <w:spacing w:val="0"/>
          <w:sz w:val="21"/>
          <w:szCs w:val="21"/>
        </w:rPr>
        <w:t>的</w:t>
      </w:r>
      <w:r>
        <w:rPr>
          <w:rFonts w:ascii="宋体" w:hAnsi="宋体" w:eastAsia="宋体" w:cs="宋体"/>
          <w:spacing w:val="-7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仪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 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18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 xml:space="preserve">此时的湿度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%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室温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℃；</w:t>
      </w:r>
    </w:p>
    <w:p>
      <w:pPr>
        <w:tabs>
          <w:tab w:val="left" w:pos="2940"/>
          <w:tab w:val="left" w:pos="6400"/>
        </w:tabs>
        <w:spacing w:before="0" w:after="0" w:line="285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（3）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托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盘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天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平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是一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杠杆，它可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以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来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量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物体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1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19</w:t>
      </w:r>
      <w:r>
        <w:rPr>
          <w:rFonts w:ascii="宋体" w:hAnsi="宋体" w:eastAsia="宋体" w:cs="宋体"/>
          <w:spacing w:val="-14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所示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梅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同学</w:t>
      </w:r>
    </w:p>
    <w:p>
      <w:pPr>
        <w:tabs>
          <w:tab w:val="left" w:pos="5560"/>
        </w:tabs>
        <w:spacing w:before="6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使用天平调节和测量时的情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正确的操作顺序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（填写序号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spacing w:before="0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5863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51.8pt;width:65.2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tabs>
          <w:tab w:val="left" w:pos="1440"/>
        </w:tabs>
        <w:spacing w:before="0" w:after="0" w:line="311" w:lineRule="exact"/>
        <w:ind w:right="803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pict>
          <v:group id="_x0000_s1404" o:spid="_x0000_s1404" o:spt="203" style="position:absolute;left:0pt;margin-left:429pt;margin-top:-51.8pt;height:52.05pt;width:69.2pt;mso-position-horizontal-relative:page;z-index:-251623424;mso-width-relative:page;mso-height-relative:page;" coordorigin="8580,-1037" coordsize="1385,1041">
            <o:lock v:ext="edit"/>
            <v:shape id="_x0000_s1405" o:spid="_x0000_s1405" o:spt="75" type="#_x0000_t75" style="position:absolute;left:8580;top:-1037;height:1041;width:1377;" filled="f" o:preferrelative="t" stroked="f" coordsize="21600,21600">
              <v:path/>
              <v:fill on="f" focussize="0,0"/>
              <v:stroke on="f" joinstyle="miter"/>
              <v:imagedata r:id="rId29" o:title=""/>
              <o:lock v:ext="edit" aspectratio="t"/>
            </v:shape>
            <v:group id="_x0000_s1406" o:spid="_x0000_s1406" o:spt="203" style="position:absolute;left:9478;top:-341;height:180;width:479;" coordorigin="9478,-341" coordsize="479,180">
              <o:lock v:ext="edit"/>
              <v:shape id="_x0000_s1407" o:spid="_x0000_s1407" style="position:absolute;left:9478;top:-341;height:180;width:479;" fillcolor="#FFFFFF" filled="t" stroked="f" coordorigin="9478,-341" coordsize="479,180" path="m9897,-281l9807,-281,9807,-221,9777,-221,9777,-161,9957,-252,9897,-281xe">
                <v:path arrowok="t"/>
                <v:fill on="t" focussize="0,0"/>
                <v:stroke on="f"/>
                <v:imagedata o:title=""/>
                <o:lock v:ext="edit"/>
              </v:shape>
              <v:shape id="_x0000_s1408" o:spid="_x0000_s1408" style="position:absolute;left:9478;top:-341;height:180;width:479;" fillcolor="#FFFFFF" filled="t" stroked="f" coordorigin="9478,-341" coordsize="479,180" path="m9777,-281l9478,-281,9478,-221,9777,-221,9777,-281xe">
                <v:path arrowok="t"/>
                <v:fill on="t" focussize="0,0"/>
                <v:stroke on="f"/>
                <v:imagedata o:title=""/>
                <o:lock v:ext="edit"/>
              </v:shape>
              <v:shape id="_x0000_s1409" o:spid="_x0000_s1409" style="position:absolute;left:9478;top:-341;height:180;width:479;" fillcolor="#FFFFFF" filled="t" stroked="f" coordorigin="9478,-341" coordsize="479,180" path="m9807,-281l9777,-281,9777,-221,9807,-221,9807,-281xe">
                <v:path arrowok="t"/>
                <v:fill on="t" focussize="0,0"/>
                <v:stroke on="f"/>
                <v:imagedata o:title=""/>
                <o:lock v:ext="edit"/>
              </v:shape>
              <v:shape id="_x0000_s1410" o:spid="_x0000_s1410" style="position:absolute;left:9478;top:-341;height:180;width:479;" fillcolor="#FFFFFF" filled="t" stroked="f" coordorigin="9478,-341" coordsize="479,180" path="m9777,-341l9777,-281,9897,-281,9777,-341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411" o:spid="_x0000_s1411" o:spt="203" style="position:absolute;left:0pt;margin-left:360.15pt;margin-top:15.2pt;height:52.85pt;width:66.4pt;mso-position-horizontal-relative:page;z-index:-251622400;mso-width-relative:page;mso-height-relative:page;" coordorigin="7203,304" coordsize="1328,1057">
            <o:lock v:ext="edit"/>
            <v:shape id="_x0000_s1412" o:spid="_x0000_s1412" o:spt="75" type="#_x0000_t75" style="position:absolute;left:7203;top:304;height:1057;width:1328;" filled="f" o:preferrelative="t" stroked="f" coordsize="21600,21600">
              <v:path/>
              <v:fill on="f" focussize="0,0"/>
              <v:stroke on="f" joinstyle="miter"/>
              <v:imagedata r:id="rId30" o:title=""/>
              <o:lock v:ext="edit" aspectratio="t"/>
            </v:shape>
            <v:group id="_x0000_s1413" o:spid="_x0000_s1413" o:spt="203" style="position:absolute;left:7508;top:930;height:180;width:508;" coordorigin="7508,930" coordsize="508,180">
              <o:lock v:ext="edit"/>
              <v:shape id="_x0000_s1414" o:spid="_x0000_s1414" style="position:absolute;left:7508;top:930;height:180;width:508;" fillcolor="#FFFFFF" filled="t" stroked="f" coordorigin="7508,930" coordsize="508,180" path="m7688,930l7508,1019,7688,1110,7688,1049,7658,1049,7658,989,7688,989,7688,930xe">
                <v:path arrowok="t"/>
                <v:fill on="t" focussize="0,0"/>
                <v:stroke on="f"/>
                <v:imagedata o:title=""/>
                <o:lock v:ext="edit"/>
              </v:shape>
              <v:shape id="_x0000_s1415" o:spid="_x0000_s1415" style="position:absolute;left:7508;top:930;height:180;width:508;" fillcolor="#FFFFFF" filled="t" stroked="f" coordorigin="7508,930" coordsize="508,180" path="m7688,989l7688,1049,8016,1050,8016,990,7688,989xe">
                <v:path arrowok="t"/>
                <v:fill on="t" focussize="0,0"/>
                <v:stroke on="f"/>
                <v:imagedata o:title=""/>
                <o:lock v:ext="edit"/>
              </v:shape>
              <v:shape id="_x0000_s1416" o:spid="_x0000_s1416" style="position:absolute;left:7508;top:930;height:180;width:508;" fillcolor="#FFFFFF" filled="t" stroked="f" coordorigin="7508,930" coordsize="508,180" path="m7658,989l7658,1049,7688,1049,7688,989,7658,989xe">
                <v:path arrowok="t"/>
                <v:fill on="t" focussize="0,0"/>
                <v:stroke on="f"/>
                <v:imagedata o:title=""/>
                <o:lock v:ext="edit"/>
              </v:shape>
              <v:shape id="_x0000_s1417" o:spid="_x0000_s1417" style="position:absolute;left:7508;top:930;height:180;width:508;" fillcolor="#FFFFFF" filled="t" stroked="f" coordorigin="7508,930" coordsize="508,180" path="m7688,989l7658,989,7688,98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shape id="_x0000_s1418" o:spid="_x0000_s1418" o:spt="75" type="#_x0000_t75" style="position:absolute;left:0pt;margin-left:430.85pt;margin-top:15pt;height:52.85pt;width:68.85pt;mso-position-horizontal-relative:page;z-index:-251621376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pict>
          <v:shape id="_x0000_s1419" o:spid="_x0000_s1419" o:spt="75" type="#_x0000_t75" style="position:absolute;left:0pt;margin-left:80.2pt;margin-top:-52.25pt;height:100.75pt;width:98.45pt;mso-position-horizontal-relative:page;z-index:-251620352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pict>
          <v:shape id="_x0000_s1420" o:spid="_x0000_s1420" o:spt="75" type="#_x0000_t75" style="position:absolute;left:0pt;margin-left:195.6pt;margin-top:-53.7pt;height:134.6pt;width:147.9pt;mso-position-horizontal-relative:page;z-index:-251619328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w w:val="101"/>
          <w:position w:val="1"/>
          <w:sz w:val="28"/>
          <w:szCs w:val="28"/>
        </w:rPr>
        <w:t>A</w:t>
      </w:r>
      <w:r>
        <w:rPr>
          <w:rFonts w:ascii="Times New Roman" w:hAnsi="Times New Roman" w:eastAsia="Times New Roman" w:cs="Times New Roman"/>
          <w:w w:val="100"/>
          <w:position w:val="1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0"/>
          <w:w w:val="101"/>
          <w:position w:val="0"/>
          <w:sz w:val="28"/>
          <w:szCs w:val="28"/>
        </w:rPr>
        <w:t>B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20" w:h="16860"/>
          <w:pgMar w:top="1520" w:right="1660" w:bottom="1000" w:left="1340" w:header="0" w:footer="811" w:gutter="0"/>
          <w:cols w:space="720" w:num="1"/>
        </w:sectPr>
      </w:pPr>
    </w:p>
    <w:p>
      <w:pPr>
        <w:tabs>
          <w:tab w:val="left" w:pos="3480"/>
        </w:tabs>
        <w:spacing w:before="0" w:after="0" w:line="391" w:lineRule="exact"/>
        <w:ind w:left="1078" w:right="-90"/>
        <w:jc w:val="left"/>
        <w:rPr>
          <w:rFonts w:ascii="黑体" w:hAnsi="黑体" w:eastAsia="黑体" w:cs="黑体"/>
          <w:sz w:val="22"/>
          <w:szCs w:val="22"/>
        </w:rPr>
      </w:pPr>
      <w:r>
        <w:rPr>
          <w:rFonts w:ascii="宋体" w:hAnsi="宋体" w:eastAsia="宋体" w:cs="宋体"/>
          <w:position w:val="7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position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7"/>
          <w:sz w:val="21"/>
          <w:szCs w:val="21"/>
        </w:rPr>
        <w:t>17</w:t>
      </w:r>
      <w:r>
        <w:rPr>
          <w:rFonts w:ascii="Times New Roman" w:hAnsi="Times New Roman" w:eastAsia="Times New Roman" w:cs="Times New Roman"/>
          <w:spacing w:val="0"/>
          <w:w w:val="100"/>
          <w:position w:val="7"/>
          <w:sz w:val="21"/>
          <w:szCs w:val="21"/>
        </w:rPr>
        <w:tab/>
      </w:r>
      <w:r>
        <w:rPr>
          <w:rFonts w:ascii="黑体" w:hAnsi="黑体" w:eastAsia="黑体" w:cs="黑体"/>
          <w:color w:val="0D0D0D"/>
          <w:spacing w:val="1"/>
          <w:w w:val="102"/>
          <w:position w:val="-4"/>
          <w:sz w:val="22"/>
          <w:szCs w:val="22"/>
        </w:rPr>
        <w:t>温湿度计</w:t>
      </w:r>
    </w:p>
    <w:p>
      <w:pPr>
        <w:spacing w:before="9" w:after="0" w:line="160" w:lineRule="exact"/>
        <w:jc w:val="left"/>
        <w:rPr>
          <w:sz w:val="16"/>
          <w:szCs w:val="16"/>
        </w:rPr>
      </w:pPr>
    </w:p>
    <w:p>
      <w:pPr>
        <w:spacing w:before="0" w:after="0" w:line="321" w:lineRule="exact"/>
        <w:ind w:right="131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18</w:t>
      </w:r>
    </w:p>
    <w:p>
      <w:pPr>
        <w:spacing w:before="19" w:after="0" w:line="280" w:lineRule="exact"/>
        <w:jc w:val="left"/>
        <w:rPr>
          <w:sz w:val="28"/>
          <w:szCs w:val="28"/>
        </w:rPr>
      </w:pPr>
      <w:r>
        <w:br w:type="column"/>
      </w:r>
    </w:p>
    <w:p>
      <w:pPr>
        <w:tabs>
          <w:tab w:val="left" w:pos="420"/>
          <w:tab w:val="left" w:pos="1380"/>
        </w:tabs>
        <w:spacing w:before="0" w:after="0" w:line="240" w:lineRule="auto"/>
        <w:ind w:right="-20"/>
        <w:jc w:val="lef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2"/>
          <w:sz w:val="28"/>
          <w:szCs w:val="28"/>
        </w:rPr>
        <w:t>C</w:t>
      </w:r>
      <w:r>
        <w:rPr>
          <w:rFonts w:ascii="Times New Roman" w:hAnsi="Times New Roman" w:eastAsia="Times New Roman" w:cs="Times New Roman"/>
          <w:spacing w:val="-68"/>
          <w:w w:val="100"/>
          <w:position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2"/>
          <w:sz w:val="28"/>
          <w:szCs w:val="28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19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1"/>
          <w:position w:val="13"/>
          <w:sz w:val="28"/>
          <w:szCs w:val="28"/>
        </w:rPr>
        <w:t>D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8"/>
          <w:szCs w:val="28"/>
        </w:rPr>
        <w:sectPr>
          <w:type w:val="continuous"/>
          <w:pgSz w:w="11920" w:h="16860"/>
          <w:pgMar w:top="1580" w:right="1660" w:bottom="1000" w:left="1340" w:header="720" w:footer="720" w:gutter="0"/>
          <w:cols w:equalWidth="0" w:num="2">
            <w:col w:w="4399" w:space="2116"/>
            <w:col w:w="2405"/>
          </w:cols>
        </w:sectPr>
      </w:pPr>
    </w:p>
    <w:p>
      <w:pPr>
        <w:spacing w:before="0" w:after="0" w:line="259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24.   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量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灯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功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率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实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实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器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定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压为</w:t>
      </w:r>
      <w:r>
        <w:rPr>
          <w:rFonts w:ascii="宋体" w:hAnsi="宋体" w:eastAsia="宋体" w:cs="宋体"/>
          <w:spacing w:val="-4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8V</w:t>
      </w:r>
      <w:r>
        <w:rPr>
          <w:rFonts w:ascii="Times New Roman" w:hAnsi="Times New Roman" w:eastAsia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灯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泡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滑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变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器</w:t>
      </w:r>
    </w:p>
    <w:p>
      <w:pPr>
        <w:tabs>
          <w:tab w:val="left" w:pos="1300"/>
        </w:tabs>
        <w:spacing w:before="0" w:after="0" w:line="31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38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-105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电池</w:t>
      </w:r>
      <w:r>
        <w:rPr>
          <w:rFonts w:ascii="宋体" w:hAnsi="宋体" w:eastAsia="宋体" w:cs="宋体"/>
          <w:spacing w:val="-44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节、电流表、电压表、开关、导线若干</w:t>
      </w:r>
      <w:r>
        <w:rPr>
          <w:rFonts w:ascii="宋体" w:hAnsi="宋体" w:eastAsia="宋体" w:cs="宋体"/>
          <w:spacing w:val="-4"/>
          <w:w w:val="100"/>
          <w:position w:val="-1"/>
          <w:sz w:val="21"/>
          <w:szCs w:val="21"/>
        </w:rPr>
        <w:t>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tabs>
          <w:tab w:val="left" w:pos="5040"/>
        </w:tabs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）本实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小灯泡的电功率可以通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（用公式表示）来计算；</w:t>
      </w:r>
    </w:p>
    <w:p>
      <w:pPr>
        <w:spacing w:before="0" w:after="0" w:line="316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连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接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路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前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丽同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发现电压表的三个接线柱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-3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有一个接线柱的标识模糊不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清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她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尝试连接了如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6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甲所示的实物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闭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开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后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发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现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电表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均正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常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偏</w:t>
      </w:r>
      <w:r>
        <w:rPr>
          <w:rFonts w:ascii="宋体" w:hAnsi="宋体" w:eastAsia="宋体" w:cs="宋体"/>
          <w:spacing w:val="-15"/>
          <w:w w:val="100"/>
          <w:position w:val="-1"/>
          <w:sz w:val="21"/>
          <w:szCs w:val="21"/>
        </w:rPr>
        <w:t>转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由此说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明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这个接</w:t>
      </w:r>
    </w:p>
    <w:p>
      <w:pPr>
        <w:tabs>
          <w:tab w:val="left" w:pos="1980"/>
        </w:tabs>
        <w:spacing w:before="0" w:after="0" w:line="31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线柱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接线柱（选填“＋”或“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－</w:t>
      </w:r>
      <w:r>
        <w:rPr>
          <w:rFonts w:ascii="宋体" w:hAnsi="宋体" w:eastAsia="宋体" w:cs="宋体"/>
          <w:spacing w:val="-105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31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）闭合开关后，若出现下表所述的现象，请在表中空格处填写可能的原因：</w:t>
      </w:r>
    </w:p>
    <w:p>
      <w:pPr>
        <w:spacing w:before="4" w:after="0" w:line="180" w:lineRule="exact"/>
        <w:jc w:val="left"/>
        <w:rPr>
          <w:sz w:val="18"/>
          <w:szCs w:val="18"/>
        </w:rPr>
      </w:pPr>
    </w:p>
    <w:tbl>
      <w:tblPr>
        <w:tblStyle w:val="2"/>
        <w:tblW w:w="7494" w:type="dxa"/>
        <w:tblInd w:w="67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6"/>
        <w:gridCol w:w="1442"/>
        <w:gridCol w:w="1036"/>
        <w:gridCol w:w="1021"/>
        <w:gridCol w:w="31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195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现象</w:t>
            </w:r>
          </w:p>
        </w:tc>
        <w:tc>
          <w:tcPr>
            <w:tcW w:w="14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19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电灯的亮暗</w:t>
            </w:r>
          </w:p>
        </w:tc>
        <w:tc>
          <w:tcPr>
            <w:tcW w:w="10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19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电流表</w:t>
            </w:r>
          </w:p>
        </w:tc>
        <w:tc>
          <w:tcPr>
            <w:tcW w:w="1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19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电压表</w:t>
            </w:r>
          </w:p>
        </w:tc>
        <w:tc>
          <w:tcPr>
            <w:tcW w:w="3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1051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可能的原因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exact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43" w:after="0" w:line="240" w:lineRule="auto"/>
              <w:ind w:left="324" w:right="28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14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54" w:lineRule="exact"/>
              <w:ind w:left="579" w:right="54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亮</w:t>
            </w:r>
          </w:p>
        </w:tc>
        <w:tc>
          <w:tcPr>
            <w:tcW w:w="10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54" w:lineRule="exact"/>
              <w:ind w:left="19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有示数</w:t>
            </w:r>
          </w:p>
        </w:tc>
        <w:tc>
          <w:tcPr>
            <w:tcW w:w="1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54" w:lineRule="exact"/>
              <w:ind w:left="19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无示数</w:t>
            </w:r>
          </w:p>
        </w:tc>
        <w:tc>
          <w:tcPr>
            <w:tcW w:w="3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324" w:right="28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2</w:t>
            </w:r>
          </w:p>
        </w:tc>
        <w:tc>
          <w:tcPr>
            <w:tcW w:w="14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474" w:right="439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不亮</w:t>
            </w:r>
          </w:p>
        </w:tc>
        <w:tc>
          <w:tcPr>
            <w:tcW w:w="10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19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无示数</w:t>
            </w:r>
          </w:p>
        </w:tc>
        <w:tc>
          <w:tcPr>
            <w:tcW w:w="10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19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有示数</w:t>
            </w:r>
          </w:p>
        </w:tc>
        <w:tc>
          <w:tcPr>
            <w:tcW w:w="31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type w:val="continuous"/>
          <w:pgSz w:w="11920" w:h="16860"/>
          <w:pgMar w:top="1580" w:right="1660" w:bottom="1000" w:left="1340" w:header="720" w:footer="720" w:gutter="0"/>
          <w:cols w:space="720" w:num="1"/>
        </w:sectPr>
      </w:pPr>
    </w:p>
    <w:p>
      <w:pPr>
        <w:spacing w:before="4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right="1633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P</w:t>
      </w:r>
    </w:p>
    <w:p>
      <w:pPr>
        <w:spacing w:before="4" w:after="0" w:line="170" w:lineRule="exact"/>
        <w:jc w:val="left"/>
        <w:rPr>
          <w:sz w:val="17"/>
          <w:szCs w:val="17"/>
        </w:rPr>
      </w:pPr>
    </w:p>
    <w:p>
      <w:pPr>
        <w:tabs>
          <w:tab w:val="left" w:pos="4140"/>
          <w:tab w:val="left" w:pos="5100"/>
        </w:tabs>
        <w:spacing w:before="0" w:after="0" w:line="240" w:lineRule="auto"/>
        <w:ind w:left="3586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shape id="_x0000_s1421" o:spid="_x0000_s1421" o:spt="75" type="#_x0000_t75" style="position:absolute;left:0pt;margin-left:119.85pt;margin-top:-48.8pt;height:119.95pt;width:174.95pt;mso-position-horizontal-relative:page;z-index:-251624448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2"/>
          <w:sz w:val="24"/>
          <w:szCs w:val="24"/>
        </w:rPr>
        <w:t>0</w:t>
      </w:r>
    </w:p>
    <w:p>
      <w:pPr>
        <w:spacing w:before="31" w:after="0" w:line="240" w:lineRule="auto"/>
        <w:ind w:right="-2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0</w:t>
      </w:r>
    </w:p>
    <w:p>
      <w:pPr>
        <w:tabs>
          <w:tab w:val="left" w:pos="1080"/>
        </w:tabs>
        <w:spacing w:before="29" w:after="0" w:line="240" w:lineRule="auto"/>
        <w:ind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2</w:t>
      </w:r>
    </w:p>
    <w:p>
      <w:pPr>
        <w:spacing w:before="4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820"/>
          <w:tab w:val="left" w:pos="1940"/>
        </w:tabs>
        <w:spacing w:before="0" w:after="0" w:line="292" w:lineRule="exact"/>
        <w:ind w:left="124" w:right="802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422" o:spid="_x0000_s1422" o:spt="203" style="position:absolute;left:0pt;margin-left:327.3pt;margin-top:-17.7pt;height:59.25pt;width:132.2pt;mso-position-horizontal-relative:page;z-index:-251628544;mso-width-relative:page;mso-height-relative:page;" coordorigin="6547,-354" coordsize="2644,1185">
            <o:lock v:ext="edit"/>
            <v:group id="_x0000_s1423" o:spid="_x0000_s1423" o:spt="203" style="position:absolute;left:7091;top:158;height:663;width:675;" coordorigin="7091,158" coordsize="675,663">
              <o:lock v:ext="edit"/>
              <v:shape id="_x0000_s1424" o:spid="_x0000_s1424" style="position:absolute;left:7091;top:158;height:663;width:675;" fillcolor="#000000" filled="t" stroked="f" coordorigin="7091,158" coordsize="675,663" path="m7244,287l7223,309,7745,821,7766,799,7244,287xe">
                <v:path arrowok="t"/>
                <v:fill on="t" focussize="0,0"/>
                <v:stroke on="f"/>
                <v:imagedata o:title=""/>
                <o:lock v:ext="edit"/>
              </v:shape>
              <v:shape id="_x0000_s1425" o:spid="_x0000_s1425" style="position:absolute;left:7091;top:158;height:663;width:675;" fillcolor="#000000" filled="t" stroked="f" coordorigin="7091,158" coordsize="675,663" path="m7091,158l7206,327,7223,309,7209,295,7230,273,7258,273,7262,269,7091,158xe">
                <v:path arrowok="t"/>
                <v:fill on="t" focussize="0,0"/>
                <v:stroke on="f"/>
                <v:imagedata o:title=""/>
                <o:lock v:ext="edit"/>
              </v:shape>
              <v:shape id="_x0000_s1426" o:spid="_x0000_s1426" style="position:absolute;left:7091;top:158;height:663;width:675;" fillcolor="#000000" filled="t" stroked="f" coordorigin="7091,158" coordsize="675,663" path="m7230,273l7209,295,7223,309,7244,287,7230,273xe">
                <v:path arrowok="t"/>
                <v:fill on="t" focussize="0,0"/>
                <v:stroke on="f"/>
                <v:imagedata o:title=""/>
                <o:lock v:ext="edit"/>
              </v:shape>
              <v:shape id="_x0000_s1427" o:spid="_x0000_s1427" style="position:absolute;left:7091;top:158;height:663;width:675;" fillcolor="#000000" filled="t" stroked="f" coordorigin="7091,158" coordsize="675,663" path="m7258,273l7230,273,7244,287,7258,27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28" o:spid="_x0000_s1428" o:spt="203" style="position:absolute;left:6554;top:245;height:177;width:219;" coordorigin="6554,245" coordsize="219,177">
              <o:lock v:ext="edit"/>
              <v:shape id="_x0000_s1429" o:spid="_x0000_s1429" style="position:absolute;left:6554;top:245;height:177;width:219;" filled="f" stroked="t" coordorigin="6554,245" coordsize="219,177" path="m6554,245l6773,42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30" o:spid="_x0000_s1430" o:spt="203" style="position:absolute;left:6711;top:252;height:105;width:116;" coordorigin="6711,252" coordsize="116,105">
              <o:lock v:ext="edit"/>
              <v:shape id="_x0000_s1431" o:spid="_x0000_s1431" style="position:absolute;left:6711;top:252;height:105;width:116;" filled="f" stroked="t" coordorigin="6711,252" coordsize="116,105" path="m6711,252l6827,35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32" o:spid="_x0000_s1432" o:spt="203" style="position:absolute;left:6776;top:183;height:112;width:109;" coordorigin="6776,183" coordsize="109,112">
              <o:lock v:ext="edit"/>
              <v:shape id="_x0000_s1433" o:spid="_x0000_s1433" style="position:absolute;left:6776;top:183;height:112;width:109;" filled="f" stroked="t" coordorigin="6776,183" coordsize="109,112" path="m6776,183l6885,29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34" o:spid="_x0000_s1434" o:spt="203" style="position:absolute;left:6844;top:119;height:118;width:103;" coordorigin="6844,119" coordsize="103,118">
              <o:lock v:ext="edit"/>
              <v:shape id="_x0000_s1435" o:spid="_x0000_s1435" style="position:absolute;left:6844;top:119;height:118;width:103;" filled="f" stroked="t" coordorigin="6844,119" coordsize="103,118" path="m6844,119l6947,23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36" o:spid="_x0000_s1436" o:spt="203" style="position:absolute;left:6916;top:58;height:125;width:95;" coordorigin="6916,58" coordsize="95,125">
              <o:lock v:ext="edit"/>
              <v:shape id="_x0000_s1437" o:spid="_x0000_s1437" style="position:absolute;left:6916;top:58;height:125;width:95;" filled="f" stroked="t" coordorigin="6916,58" coordsize="95,125" path="m6916,58l7011,18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38" o:spid="_x0000_s1438" o:spt="203" style="position:absolute;left:6950;top:-59;height:192;width:129;" coordorigin="6950,-59" coordsize="129,192">
              <o:lock v:ext="edit"/>
              <v:shape id="_x0000_s1439" o:spid="_x0000_s1439" style="position:absolute;left:6950;top:-59;height:192;width:129;" filled="f" stroked="t" coordorigin="6950,-59" coordsize="129,192" path="m6950,-59l7079,13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40" o:spid="_x0000_s1440" o:spt="203" style="position:absolute;left:7070;top:-49;height:135;width:80;" coordorigin="7070,-49" coordsize="80,135">
              <o:lock v:ext="edit"/>
              <v:shape id="_x0000_s1441" o:spid="_x0000_s1441" style="position:absolute;left:7070;top:-49;height:135;width:80;" filled="f" stroked="t" coordorigin="7070,-49" coordsize="80,135" path="m7070,-49l7150,8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42" o:spid="_x0000_s1442" o:spt="203" style="position:absolute;left:7151;top:-95;height:140;width:72;" coordorigin="7151,-95" coordsize="72,140">
              <o:lock v:ext="edit"/>
              <v:shape id="_x0000_s1443" o:spid="_x0000_s1443" style="position:absolute;left:7151;top:-95;height:140;width:72;" filled="f" stroked="t" coordorigin="7151,-95" coordsize="72,140" path="m7151,-95l7223,4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44" o:spid="_x0000_s1444" o:spt="203" style="position:absolute;left:7235;top:-136;height:144;width:63;" coordorigin="7235,-136" coordsize="63,144">
              <o:lock v:ext="edit"/>
              <v:shape id="_x0000_s1445" o:spid="_x0000_s1445" style="position:absolute;left:7235;top:-136;height:144;width:63;" filled="f" stroked="t" coordorigin="7235,-136" coordsize="63,144" path="m7235,-136l7298,8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46" o:spid="_x0000_s1446" o:spt="203" style="position:absolute;left:7321;top:-172;height:147;width:55;" coordorigin="7321,-172" coordsize="55,147">
              <o:lock v:ext="edit"/>
              <v:shape id="_x0000_s1447" o:spid="_x0000_s1447" style="position:absolute;left:7321;top:-172;height:147;width:55;" filled="f" stroked="t" coordorigin="7321,-172" coordsize="55,147" path="m7321,-172l7376,-2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48" o:spid="_x0000_s1448" o:spt="203" style="position:absolute;left:7373;top:-323;height:271;width:82;" coordorigin="7373,-323" coordsize="82,271">
              <o:lock v:ext="edit"/>
              <v:shape id="_x0000_s1449" o:spid="_x0000_s1449" style="position:absolute;left:7373;top:-323;height:271;width:82;" filled="f" stroked="t" coordorigin="7373,-323" coordsize="82,271" path="m7373,-323l7455,-5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50" o:spid="_x0000_s1450" o:spt="203" style="position:absolute;left:7499;top:-228;height:153;width:37;" coordorigin="7499,-228" coordsize="37,153">
              <o:lock v:ext="edit"/>
              <v:shape id="_x0000_s1451" o:spid="_x0000_s1451" style="position:absolute;left:7499;top:-228;height:153;width:37;" filled="f" stroked="t" coordorigin="7499,-228" coordsize="37,153" path="m7499,-228l7536,-7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52" o:spid="_x0000_s1452" o:spt="203" style="position:absolute;left:7590;top:-248;height:156;width:28;" coordorigin="7590,-248" coordsize="28,156">
              <o:lock v:ext="edit"/>
              <v:shape id="_x0000_s1453" o:spid="_x0000_s1453" style="position:absolute;left:7590;top:-248;height:156;width:28;" filled="f" stroked="t" coordorigin="7590,-248" coordsize="28,156" path="m7590,-248l7618,-9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54" o:spid="_x0000_s1454" o:spt="203" style="position:absolute;left:7683;top:-262;height:156;width:18;" coordorigin="7683,-262" coordsize="18,156">
              <o:lock v:ext="edit"/>
              <v:shape id="_x0000_s1455" o:spid="_x0000_s1455" style="position:absolute;left:7683;top:-262;height:156;width:18;" filled="f" stroked="t" coordorigin="7683,-262" coordsize="18,156" path="m7683,-262l7701,-10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56" o:spid="_x0000_s1456" o:spt="203" style="position:absolute;left:7775;top:-271;height:158;width:10;" coordorigin="7775,-271" coordsize="10,158">
              <o:lock v:ext="edit"/>
              <v:shape id="_x0000_s1457" o:spid="_x0000_s1457" style="position:absolute;left:7775;top:-271;height:158;width:10;" filled="f" stroked="t" coordorigin="7775,-271" coordsize="10,158" path="m7775,-271l7785,-11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58" o:spid="_x0000_s1458" o:spt="203" style="position:absolute;left:7869;top:-347;height:231;width:2;" coordorigin="7869,-347" coordsize="2,231">
              <o:lock v:ext="edit"/>
              <v:shape id="_x0000_s1459" o:spid="_x0000_s1459" style="position:absolute;left:7869;top:-347;height:231;width:2;" filled="f" stroked="t" coordorigin="7869,-347" coordsize="21600,231" path="m7869,-347l7869,-11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60" o:spid="_x0000_s1460" o:spt="203" style="position:absolute;left:7952;top:-271;height:158;width:10;" coordorigin="7952,-271" coordsize="10,158">
              <o:lock v:ext="edit"/>
              <v:shape id="_x0000_s1461" o:spid="_x0000_s1461" style="position:absolute;left:7952;top:-271;height:158;width:10;" filled="f" stroked="t" coordorigin="7952,-271" coordsize="10,158" path="m7962,-271l7952,-11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62" o:spid="_x0000_s1462" o:spt="203" style="position:absolute;left:8036;top:-262;height:156;width:18;" coordorigin="8036,-262" coordsize="18,156">
              <o:lock v:ext="edit"/>
              <v:shape id="_x0000_s1463" o:spid="_x0000_s1463" style="position:absolute;left:8036;top:-262;height:156;width:18;" filled="f" stroked="t" coordorigin="8036,-262" coordsize="18,156" path="m8054,-262l8036,-10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64" o:spid="_x0000_s1464" o:spt="203" style="position:absolute;left:8119;top:-248;height:156;width:28;" coordorigin="8119,-248" coordsize="28,156">
              <o:lock v:ext="edit"/>
              <v:shape id="_x0000_s1465" o:spid="_x0000_s1465" style="position:absolute;left:8119;top:-248;height:156;width:28;" filled="f" stroked="t" coordorigin="8119,-248" coordsize="28,156" path="m8147,-248l8119,-9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66" o:spid="_x0000_s1466" o:spt="203" style="position:absolute;left:8201;top:-228;height:153;width:37;" coordorigin="8201,-228" coordsize="37,153">
              <o:lock v:ext="edit"/>
              <v:shape id="_x0000_s1467" o:spid="_x0000_s1467" style="position:absolute;left:8201;top:-228;height:153;width:37;" filled="f" stroked="t" coordorigin="8201,-228" coordsize="37,153" path="m8238,-228l8201,-7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68" o:spid="_x0000_s1468" o:spt="203" style="position:absolute;left:8282;top:-323;height:271;width:82;" coordorigin="8282,-323" coordsize="82,271">
              <o:lock v:ext="edit"/>
              <v:shape id="_x0000_s1469" o:spid="_x0000_s1469" style="position:absolute;left:8282;top:-323;height:271;width:82;" filled="f" stroked="t" coordorigin="8282,-323" coordsize="82,271" path="m8364,-323l8282,-5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70" o:spid="_x0000_s1470" o:spt="203" style="position:absolute;left:8361;top:-172;height:147;width:55;" coordorigin="8361,-172" coordsize="55,147">
              <o:lock v:ext="edit"/>
              <v:shape id="_x0000_s1471" o:spid="_x0000_s1471" style="position:absolute;left:8361;top:-172;height:147;width:55;" filled="f" stroked="t" coordorigin="8361,-172" coordsize="55,147" path="m8416,-172l8361,-2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72" o:spid="_x0000_s1472" o:spt="203" style="position:absolute;left:8439;top:-136;height:144;width:63;" coordorigin="8439,-136" coordsize="63,144">
              <o:lock v:ext="edit"/>
              <v:shape id="_x0000_s1473" o:spid="_x0000_s1473" style="position:absolute;left:8439;top:-136;height:144;width:63;" filled="f" stroked="t" coordorigin="8439,-136" coordsize="63,144" path="m8502,-136l8439,8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74" o:spid="_x0000_s1474" o:spt="203" style="position:absolute;left:8514;top:-95;height:140;width:72;" coordorigin="8514,-95" coordsize="72,140">
              <o:lock v:ext="edit"/>
              <v:shape id="_x0000_s1475" o:spid="_x0000_s1475" style="position:absolute;left:8514;top:-95;height:140;width:72;" filled="f" stroked="t" coordorigin="8514,-95" coordsize="72,140" path="m8586,-95l8514,4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76" o:spid="_x0000_s1476" o:spt="203" style="position:absolute;left:8587;top:-49;height:135;width:80;" coordorigin="8587,-49" coordsize="80,135">
              <o:lock v:ext="edit"/>
              <v:shape id="_x0000_s1477" o:spid="_x0000_s1477" style="position:absolute;left:8587;top:-49;height:135;width:80;" filled="f" stroked="t" coordorigin="8587,-49" coordsize="80,135" path="m8667,-49l8587,8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78" o:spid="_x0000_s1478" o:spt="203" style="position:absolute;left:8658;top:-59;height:192;width:129;" coordorigin="8658,-59" coordsize="129,192">
              <o:lock v:ext="edit"/>
              <v:shape id="_x0000_s1479" o:spid="_x0000_s1479" style="position:absolute;left:8658;top:-59;height:192;width:129;" filled="f" stroked="t" coordorigin="8658,-59" coordsize="129,192" path="m8787,-59l8658,13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80" o:spid="_x0000_s1480" o:spt="203" style="position:absolute;left:8726;top:58;height:125;width:95;" coordorigin="8726,58" coordsize="95,125">
              <o:lock v:ext="edit"/>
              <v:shape id="_x0000_s1481" o:spid="_x0000_s1481" style="position:absolute;left:8726;top:58;height:125;width:95;" filled="f" stroked="t" coordorigin="8726,58" coordsize="95,125" path="m8821,58l8726,18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82" o:spid="_x0000_s1482" o:spt="203" style="position:absolute;left:8790;top:119;height:118;width:103;" coordorigin="8790,119" coordsize="103,118">
              <o:lock v:ext="edit"/>
              <v:shape id="_x0000_s1483" o:spid="_x0000_s1483" style="position:absolute;left:8790;top:119;height:118;width:103;" filled="f" stroked="t" coordorigin="8790,119" coordsize="103,118" path="m8893,119l8790,23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84" o:spid="_x0000_s1484" o:spt="203" style="position:absolute;left:8852;top:183;height:112;width:109;" coordorigin="8852,183" coordsize="109,112">
              <o:lock v:ext="edit"/>
              <v:shape id="_x0000_s1485" o:spid="_x0000_s1485" style="position:absolute;left:8852;top:183;height:112;width:109;" filled="f" stroked="t" coordorigin="8852,183" coordsize="109,112" path="m8961,183l8852,29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86" o:spid="_x0000_s1486" o:spt="203" style="position:absolute;left:8910;top:252;height:105;width:116;" coordorigin="8910,252" coordsize="116,105">
              <o:lock v:ext="edit"/>
              <v:shape id="_x0000_s1487" o:spid="_x0000_s1487" style="position:absolute;left:8910;top:252;height:105;width:116;" filled="f" stroked="t" coordorigin="8910,252" coordsize="116,105" path="m9026,252l8910,35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88" o:spid="_x0000_s1488" o:spt="203" style="position:absolute;left:8964;top:245;height:177;width:219;" coordorigin="8964,245" coordsize="219,177">
              <o:lock v:ext="edit"/>
              <v:shape id="_x0000_s1489" o:spid="_x0000_s1489" style="position:absolute;left:8964;top:245;height:177;width:219;" filled="f" stroked="t" coordorigin="8964,245" coordsize="219,177" path="m9183,245l8964,42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90" o:spid="_x0000_s1490" o:spt="203" style="position:absolute;left:6767;top:-120;height:542;width:2210;" coordorigin="6767,-120" coordsize="2210,542">
              <o:lock v:ext="edit"/>
              <v:shape id="_x0000_s1491" o:spid="_x0000_s1491" style="position:absolute;left:6767;top:-120;height:542;width:2210;" filled="f" stroked="t" coordorigin="6767,-120" coordsize="2210,542" path="m6767,414l6808,365,6852,317,6897,272,6944,229,6993,188,7043,150,7095,114,7148,80,7203,49,7259,21,7316,-6,7374,-29,7433,-50,7493,-68,7554,-84,7616,-97,7678,-107,7741,-114,7805,-118,7869,-120,7933,-118,7998,-114,8061,-107,8124,-96,8186,-83,8248,-68,8308,-49,8368,-28,8426,-4,8484,23,8540,52,8595,83,8648,117,8701,154,8751,193,8800,234,8847,278,8892,323,8936,372,8977,422e">
                <v:path arrowok="t"/>
                <v:fill on="f" focussize="0,0"/>
                <v:stroke weight="1.5pt"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4"/>
          <w:szCs w:val="24"/>
        </w:rPr>
        <w:t>3</w:t>
      </w:r>
    </w:p>
    <w:p>
      <w:pPr>
        <w:tabs>
          <w:tab w:val="left" w:pos="1460"/>
        </w:tabs>
        <w:spacing w:before="0" w:after="0" w:line="439" w:lineRule="exact"/>
        <w:ind w:left="381" w:right="111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pict>
          <v:group id="_x0000_s1492" o:spid="_x0000_s1492" o:spt="203" style="position:absolute;left:0pt;margin-left:387.9pt;margin-top:31.9pt;height:7.05pt;width:6.95pt;mso-position-horizontal-relative:page;z-index:-251627520;mso-width-relative:page;mso-height-relative:page;" coordorigin="7758,638" coordsize="139,141">
            <o:lock v:ext="edit"/>
            <v:group id="_x0000_s1493" o:spid="_x0000_s1493" o:spt="203" style="position:absolute;left:7773;top:653;height:111;width:60;" coordorigin="7773,653" coordsize="60,111">
              <o:lock v:ext="edit"/>
              <v:shape id="_x0000_s1494" o:spid="_x0000_s1494" style="position:absolute;left:7773;top:653;height:111;width:60;" fillcolor="#000000" filled="t" stroked="f" coordorigin="7773,653" coordsize="60,111" path="m7833,653l7777,688,7773,710,7778,731,7791,748,7809,760,7832,764,7833,710,7833,65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95" o:spid="_x0000_s1495" o:spt="203" style="position:absolute;left:7773;top:653;height:111;width:60;" coordorigin="7773,653" coordsize="60,111">
              <o:lock v:ext="edit"/>
              <v:shape id="_x0000_s1496" o:spid="_x0000_s1496" style="position:absolute;left:7773;top:653;height:111;width:60;" filled="f" stroked="t" coordorigin="7773,653" coordsize="60,111" path="m7832,764l7809,760,7791,748,7778,731,7773,710,7777,688,7790,671,7808,658,7830,653,7833,65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497" o:spid="_x0000_s1497" o:spt="203" style="position:absolute;left:7830;top:653;height:111;width:60;" coordorigin="7830,653" coordsize="60,111">
              <o:lock v:ext="edit"/>
              <v:shape id="_x0000_s1498" o:spid="_x0000_s1498" style="position:absolute;left:7830;top:653;height:111;width:60;" fillcolor="#000000" filled="t" stroked="f" coordorigin="7830,653" coordsize="60,111" path="m7831,653l7830,709,7830,764,7833,764,7855,759,7873,747,7886,729,7890,707,7885,686,7872,669,7854,658,7831,65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99" o:spid="_x0000_s1499" o:spt="203" style="position:absolute;left:7830;top:653;height:111;width:60;" coordorigin="7830,653" coordsize="60,111">
              <o:lock v:ext="edit"/>
              <v:shape id="_x0000_s1500" o:spid="_x0000_s1500" style="position:absolute;left:7830;top:653;height:111;width:60;" filled="f" stroked="t" coordorigin="7830,653" coordsize="60,111" path="m7831,653l7854,658,7872,669,7885,686,7890,707,7886,729,7873,747,7855,759,7833,764,7830,764e">
                <v:path arrowok="t"/>
                <v:fill on="f" focussize="0,0"/>
                <v:stroke color="#000000" dashstyle="dash"/>
                <v:imagedata o:title=""/>
                <o:lock v:ext="edit"/>
              </v:shape>
            </v:group>
          </v:group>
        </w:pict>
      </w:r>
      <w:r>
        <w:pict>
          <v:group id="_x0000_s1501" o:spid="_x0000_s1501" o:spt="203" style="position:absolute;left:0pt;margin-left:369.8pt;margin-top:32.25pt;height:6.3pt;width:6.65pt;mso-position-horizontal-relative:page;z-index:-251626496;mso-width-relative:page;mso-height-relative:page;" coordorigin="7397,646" coordsize="133,126">
            <o:lock v:ext="edit"/>
            <v:group id="_x0000_s1502" o:spid="_x0000_s1502" o:spt="203" style="position:absolute;left:7404;top:653;height:111;width:61;" coordorigin="7404,653" coordsize="61,111">
              <o:lock v:ext="edit"/>
              <v:shape id="_x0000_s1503" o:spid="_x0000_s1503" style="position:absolute;left:7404;top:653;height:111;width:61;" fillcolor="#000000" filled="t" stroked="f" coordorigin="7404,653" coordsize="61,111" path="m7465,653l7408,689,7404,711,7409,732,7422,748,7441,760,7464,764,7465,711,7465,65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04" o:spid="_x0000_s1504" o:spt="203" style="position:absolute;left:7404;top:653;height:111;width:61;" coordorigin="7404,653" coordsize="61,111">
              <o:lock v:ext="edit"/>
              <v:shape id="_x0000_s1505" o:spid="_x0000_s1505" style="position:absolute;left:7404;top:653;height:111;width:61;" filled="f" stroked="t" coordorigin="7404,653" coordsize="61,111" path="m7464,764l7441,760,7422,748,7409,732,7404,711,7408,689,7420,671,7438,659,7460,653,7465,653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06" o:spid="_x0000_s1506" o:spt="203" style="position:absolute;left:7461;top:653;height:111;width:61;" coordorigin="7461,653" coordsize="61,111">
              <o:lock v:ext="edit"/>
              <v:shape id="_x0000_s1507" o:spid="_x0000_s1507" style="position:absolute;left:7461;top:653;height:111;width:61;" fillcolor="#000000" filled="t" stroked="f" coordorigin="7461,653" coordsize="61,111" path="m7462,653l7461,709,7461,764,7466,764,7488,759,7506,746,7518,728,7522,707,7517,686,7504,669,7485,657,7462,65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08" o:spid="_x0000_s1508" o:spt="203" style="position:absolute;left:7461;top:653;height:111;width:61;" coordorigin="7461,653" coordsize="61,111">
              <o:lock v:ext="edit"/>
              <v:shape id="_x0000_s1509" o:spid="_x0000_s1509" style="position:absolute;left:7461;top:653;height:111;width:61;" filled="f" stroked="t" coordorigin="7461,653" coordsize="61,111" path="m7462,653l7485,657,7504,669,7517,686,7522,707,7518,728,7506,746,7488,759,7466,764,7461,764e">
                <v:path arrowok="t"/>
                <v:fill on="f" focussize="0,0"/>
                <v:stroke color="#000000" dashstyle="dash"/>
                <v:imagedata o:title=""/>
                <o:lock v:ext="edit"/>
              </v:shape>
            </v:group>
          </v:group>
        </w:pict>
      </w:r>
      <w:r>
        <w:pict>
          <v:group id="_x0000_s1510" o:spid="_x0000_s1510" o:spt="203" style="position:absolute;left:0pt;margin-left:406.75pt;margin-top:32.4pt;height:6.3pt;width:6.6pt;mso-position-horizontal-relative:page;z-index:-251625472;mso-width-relative:page;mso-height-relative:page;" coordorigin="8136,649" coordsize="132,126">
            <o:lock v:ext="edit"/>
            <v:group id="_x0000_s1511" o:spid="_x0000_s1511" o:spt="203" style="position:absolute;left:8143;top:656;height:111;width:60;" coordorigin="8143,656" coordsize="60,111">
              <o:lock v:ext="edit"/>
              <v:shape id="_x0000_s1512" o:spid="_x0000_s1512" style="position:absolute;left:8143;top:656;height:111;width:60;" fillcolor="#000000" filled="t" stroked="f" coordorigin="8143,656" coordsize="60,111" path="m8203,656l8147,691,8143,713,8148,734,8161,751,8179,763,8202,767,8203,713,8203,65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13" o:spid="_x0000_s1513" o:spt="203" style="position:absolute;left:8143;top:656;height:111;width:60;" coordorigin="8143,656" coordsize="60,111">
              <o:lock v:ext="edit"/>
              <v:shape id="_x0000_s1514" o:spid="_x0000_s1514" style="position:absolute;left:8143;top:656;height:111;width:60;" filled="f" stroked="t" coordorigin="8143,656" coordsize="60,111" path="m8202,767l8179,763,8161,751,8148,734,8143,713,8147,691,8160,674,8178,661,8200,656,8203,65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15" o:spid="_x0000_s1515" o:spt="203" style="position:absolute;left:8200;top:656;height:111;width:60;" coordorigin="8200,656" coordsize="60,111">
              <o:lock v:ext="edit"/>
              <v:shape id="_x0000_s1516" o:spid="_x0000_s1516" style="position:absolute;left:8200;top:656;height:111;width:60;" fillcolor="#000000" filled="t" stroked="f" coordorigin="8200,656" coordsize="60,111" path="m8201,656l8200,712,8200,767,8203,767,8225,762,8243,750,8256,732,8260,710,8255,689,8242,672,8224,661,8201,65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17" o:spid="_x0000_s1517" o:spt="203" style="position:absolute;left:8200;top:656;height:111;width:60;" coordorigin="8200,656" coordsize="60,111">
              <o:lock v:ext="edit"/>
              <v:shape id="_x0000_s1518" o:spid="_x0000_s1518" style="position:absolute;left:8200;top:656;height:111;width:60;" filled="f" stroked="t" coordorigin="8200,656" coordsize="60,111" path="m8201,656l8224,661,8242,672,8255,689,8260,710,8256,732,8243,750,8225,762,8203,767,8200,767e">
                <v:path arrowok="t"/>
                <v:fill on="f" focussize="0,0"/>
                <v:stroke color="#000000" dashstyle="dash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40"/>
          <w:szCs w:val="40"/>
        </w:rPr>
        <w:t>V</w:t>
      </w:r>
      <w:r>
        <w:rPr>
          <w:rFonts w:ascii="Times New Roman" w:hAnsi="Times New Roman" w:eastAsia="Times New Roman" w:cs="Times New Roman"/>
          <w:spacing w:val="-97"/>
          <w:w w:val="100"/>
          <w:position w:val="5"/>
          <w:sz w:val="40"/>
          <w:szCs w:val="4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5"/>
          <w:sz w:val="40"/>
          <w:szCs w:val="4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24"/>
          <w:szCs w:val="24"/>
        </w:rPr>
        <w:t>15</w:t>
      </w:r>
    </w:p>
    <w:p>
      <w:pPr>
        <w:spacing w:after="0" w:line="439" w:lineRule="exact"/>
        <w:jc w:val="center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60"/>
          <w:pgMar w:top="1580" w:right="1660" w:bottom="1000" w:left="1340" w:header="720" w:footer="720" w:gutter="0"/>
          <w:cols w:equalWidth="0" w:num="2">
            <w:col w:w="5584" w:space="360"/>
            <w:col w:w="2976"/>
          </w:cols>
        </w:sectPr>
      </w:pP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type w:val="continuous"/>
          <w:pgSz w:w="11920" w:h="16860"/>
          <w:pgMar w:top="1580" w:right="1660" w:bottom="1000" w:left="1340" w:header="720" w:footer="720" w:gutter="0"/>
          <w:cols w:space="720" w:num="1"/>
        </w:sectPr>
      </w:pPr>
    </w:p>
    <w:p>
      <w:pPr>
        <w:spacing w:before="3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4400"/>
        </w:tabs>
        <w:spacing w:before="0" w:after="0" w:line="240" w:lineRule="auto"/>
        <w:ind w:left="2190" w:right="-7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w w:val="100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20</w:t>
      </w:r>
    </w:p>
    <w:p>
      <w:pPr>
        <w:spacing w:before="34" w:after="0" w:line="240" w:lineRule="auto"/>
        <w:ind w:left="165" w:right="-20"/>
        <w:jc w:val="left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sz w:val="24"/>
          <w:szCs w:val="24"/>
        </w:rPr>
        <w:t xml:space="preserve">3 </w:t>
      </w:r>
      <w:r>
        <w:rPr>
          <w:rFonts w:ascii="Times New Roman" w:hAnsi="Times New Roman" w:eastAsia="Times New Roman" w:cs="Times New Roman"/>
          <w:spacing w:val="45"/>
          <w:w w:val="1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4"/>
          <w:szCs w:val="24"/>
        </w:rPr>
        <w:t>15</w:t>
      </w:r>
    </w:p>
    <w:p>
      <w:pPr>
        <w:spacing w:before="28" w:after="0" w:line="240" w:lineRule="auto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乙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660" w:bottom="1000" w:left="1340" w:header="720" w:footer="720" w:gutter="0"/>
          <w:cols w:equalWidth="0" w:num="2">
            <w:col w:w="4893" w:space="1396"/>
            <w:col w:w="2631"/>
          </w:cols>
        </w:sectPr>
      </w:pPr>
    </w:p>
    <w:p>
      <w:pPr>
        <w:spacing w:before="56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宋体" w:hAnsi="宋体" w:eastAsia="宋体" w:cs="宋体"/>
          <w:spacing w:val="1"/>
          <w:sz w:val="21"/>
          <w:szCs w:val="21"/>
        </w:rPr>
        <w:t>）排除故障后，再闭合开关，移动滑</w:t>
      </w:r>
      <w:r>
        <w:rPr>
          <w:rFonts w:ascii="宋体" w:hAnsi="宋体" w:eastAsia="宋体" w:cs="宋体"/>
          <w:spacing w:val="0"/>
          <w:sz w:val="21"/>
          <w:szCs w:val="21"/>
        </w:rPr>
        <w:t>片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到某处时，电压表示数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乙所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示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了测</w:t>
      </w:r>
    </w:p>
    <w:p>
      <w:pPr>
        <w:tabs>
          <w:tab w:val="left" w:pos="4800"/>
        </w:tabs>
        <w:spacing w:before="0" w:after="0" w:line="315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量小灯泡的额定功率，应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将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片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P </w:t>
      </w:r>
      <w:r>
        <w:rPr>
          <w:rFonts w:ascii="Times New Roman" w:hAnsi="Times New Roman" w:eastAsia="Times New Roman" w:cs="Times New Roman"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（选填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16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”或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20"/>
          <w:w w:val="100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-105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移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，并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注意观察</w:t>
      </w:r>
    </w:p>
    <w:p>
      <w:pPr>
        <w:tabs>
          <w:tab w:val="left" w:pos="3160"/>
        </w:tabs>
        <w:spacing w:before="0" w:after="0" w:line="31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表，当其示数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时，停止移动滑片，并记录另一表的示</w:t>
      </w:r>
      <w:r>
        <w:rPr>
          <w:rFonts w:ascii="宋体" w:hAnsi="宋体" w:eastAsia="宋体" w:cs="宋体"/>
          <w:spacing w:val="-4"/>
          <w:w w:val="100"/>
          <w:position w:val="-1"/>
          <w:sz w:val="21"/>
          <w:szCs w:val="21"/>
        </w:rPr>
        <w:t>数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16" w:after="0" w:line="316" w:lineRule="exact"/>
        <w:ind w:left="523" w:right="137" w:hanging="42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519" o:spid="_x0000_s1519" o:spt="75" type="#_x0000_t75" style="position:absolute;left:0pt;margin-left:96.05pt;margin-top:32.7pt;height:86.7pt;width:95.9pt;mso-position-horizontal-relative:page;z-index:-251617280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</w:pict>
      </w:r>
      <w:r>
        <w:pict>
          <v:shape id="_x0000_s1520" o:spid="_x0000_s1520" o:spt="202" type="#_x0000_t202" style="position:absolute;left:0pt;margin-left:252.65pt;margin-top:61.45pt;height:171.25pt;width:259.6pt;mso-position-horizontal-relative:page;z-index:-2516142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2"/>
                    <w:tblW w:w="5151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45"/>
                    <w:gridCol w:w="721"/>
                    <w:gridCol w:w="1082"/>
                    <w:gridCol w:w="1261"/>
                    <w:gridCol w:w="1442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31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4" w:after="0" w:line="240" w:lineRule="auto"/>
                          <w:ind w:left="104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序号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4" w:after="0" w:line="240" w:lineRule="auto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开关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54" w:lineRule="exact"/>
                          <w:ind w:left="32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1"/>
                            <w:szCs w:val="21"/>
                          </w:rPr>
                          <w:t>磁场</w:t>
                        </w:r>
                      </w:p>
                      <w:p>
                        <w:pPr>
                          <w:spacing w:before="6" w:after="0" w:line="240" w:lineRule="auto"/>
                          <w:ind w:left="32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方向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69" w:lineRule="exact"/>
                          <w:ind w:left="164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position w:val="0"/>
                            <w:sz w:val="21"/>
                            <w:szCs w:val="21"/>
                          </w:rPr>
                          <w:t>导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position w:val="0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position w:val="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8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的</w:t>
                        </w:r>
                      </w:p>
                      <w:p>
                        <w:pPr>
                          <w:spacing w:before="0" w:after="0" w:line="300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运动方向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54" w:lineRule="exact"/>
                          <w:ind w:left="157" w:right="122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1"/>
                            <w:sz w:val="21"/>
                            <w:szCs w:val="21"/>
                          </w:rPr>
                          <w:t>电流表指针</w:t>
                        </w:r>
                      </w:p>
                      <w:p>
                        <w:pPr>
                          <w:spacing w:before="6" w:after="0" w:line="240" w:lineRule="auto"/>
                          <w:ind w:left="264" w:right="228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sz w:val="21"/>
                            <w:szCs w:val="21"/>
                          </w:rPr>
                          <w:t>偏转方向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8" w:after="0" w:line="110" w:lineRule="exact"/>
                          <w:jc w:val="left"/>
                          <w:rPr>
                            <w:sz w:val="11"/>
                            <w:szCs w:val="11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33" w:right="19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闭合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99" w:lineRule="exact"/>
                          <w:ind w:left="1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下</w:t>
                        </w:r>
                        <w:r>
                          <w:rPr>
                            <w:rFonts w:ascii="宋体" w:hAnsi="宋体" w:eastAsia="宋体" w:cs="宋体"/>
                            <w:spacing w:val="-6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向右运动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0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向左偏转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0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3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33" w:right="19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闭合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99" w:lineRule="exact"/>
                          <w:ind w:left="1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下</w:t>
                        </w:r>
                        <w:r>
                          <w:rPr>
                            <w:rFonts w:ascii="宋体" w:hAnsi="宋体" w:eastAsia="宋体" w:cs="宋体"/>
                            <w:spacing w:val="-6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向左运动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0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向右偏转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6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" w:after="0" w:line="110" w:lineRule="exact"/>
                          <w:jc w:val="left"/>
                          <w:rPr>
                            <w:sz w:val="11"/>
                            <w:szCs w:val="11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33" w:right="19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闭合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300" w:lineRule="exact"/>
                          <w:ind w:left="1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下</w:t>
                        </w:r>
                        <w:r>
                          <w:rPr>
                            <w:rFonts w:ascii="宋体" w:hAnsi="宋体" w:eastAsia="宋体" w:cs="宋体"/>
                            <w:spacing w:val="-6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向上运动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405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不偏转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1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4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33" w:right="19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闭合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99" w:lineRule="exact"/>
                          <w:ind w:left="1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下</w:t>
                        </w:r>
                        <w:r>
                          <w:rPr>
                            <w:rFonts w:ascii="宋体" w:hAnsi="宋体" w:eastAsia="宋体" w:cs="宋体"/>
                            <w:spacing w:val="-6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向下运动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405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不偏转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8" w:after="0" w:line="110" w:lineRule="exact"/>
                          <w:jc w:val="left"/>
                          <w:rPr>
                            <w:sz w:val="11"/>
                            <w:szCs w:val="11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33" w:right="19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闭合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99" w:lineRule="exact"/>
                          <w:ind w:left="1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下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N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向右运动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0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向右偏转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0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3" w:after="0" w:line="100" w:lineRule="exact"/>
                          <w:jc w:val="left"/>
                          <w:rPr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33" w:right="19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闭合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300" w:lineRule="exact"/>
                          <w:ind w:left="1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下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N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向左运动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30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向左偏转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1" w:hRule="exact"/>
                    </w:trPr>
                    <w:tc>
                      <w:tcPr>
                        <w:tcW w:w="64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9" w:after="0" w:line="110" w:lineRule="exact"/>
                          <w:jc w:val="left"/>
                          <w:rPr>
                            <w:sz w:val="11"/>
                            <w:szCs w:val="11"/>
                          </w:rPr>
                        </w:pPr>
                      </w:p>
                      <w:p>
                        <w:pPr>
                          <w:spacing w:before="0" w:after="0" w:line="240" w:lineRule="auto"/>
                          <w:ind w:left="233" w:right="19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72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150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断开</w:t>
                        </w:r>
                      </w:p>
                    </w:tc>
                    <w:tc>
                      <w:tcPr>
                        <w:tcW w:w="10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300" w:lineRule="exact"/>
                          <w:ind w:left="1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0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下</w:t>
                        </w:r>
                        <w:r>
                          <w:rPr>
                            <w:rFonts w:ascii="宋体" w:hAnsi="宋体" w:eastAsia="宋体" w:cs="宋体"/>
                            <w:spacing w:val="-60"/>
                            <w:w w:val="100"/>
                            <w:position w:val="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209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向左运动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spacing w:before="0" w:after="0" w:line="284" w:lineRule="exact"/>
                          <w:ind w:left="405" w:right="-20"/>
                          <w:jc w:val="left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100"/>
                            <w:position w:val="-2"/>
                            <w:sz w:val="21"/>
                            <w:szCs w:val="21"/>
                          </w:rPr>
                          <w:t>不偏转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25.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瑞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同学利用如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21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所示的实验装置探究“导体在磁场中运动时产生感应电流的条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件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 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将实验中观察到的现象记录在下表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中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3" w:after="0" w:line="240" w:lineRule="exact"/>
        <w:jc w:val="left"/>
        <w:rPr>
          <w:sz w:val="24"/>
          <w:szCs w:val="24"/>
        </w:rPr>
      </w:pPr>
    </w:p>
    <w:p>
      <w:pPr>
        <w:spacing w:before="0" w:after="0" w:line="321" w:lineRule="exact"/>
        <w:ind w:left="1529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21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" w:after="0" w:line="280" w:lineRule="exact"/>
        <w:jc w:val="left"/>
        <w:rPr>
          <w:sz w:val="28"/>
          <w:szCs w:val="28"/>
        </w:rPr>
      </w:pPr>
    </w:p>
    <w:p>
      <w:pPr>
        <w:spacing w:before="0" w:after="0" w:line="281" w:lineRule="exact"/>
        <w:ind w:left="1228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521" o:spid="_x0000_s1521" o:spt="75" type="#_x0000_t75" style="position:absolute;left:0pt;margin-left:66.65pt;margin-top:-90.15pt;height:96.3pt;width:144.45pt;mso-position-horizontal-relative:page;z-index:-251615232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22</w:t>
      </w:r>
    </w:p>
    <w:p>
      <w:pPr>
        <w:spacing w:before="4" w:after="0" w:line="240" w:lineRule="exact"/>
        <w:jc w:val="left"/>
        <w:rPr>
          <w:sz w:val="24"/>
          <w:szCs w:val="24"/>
        </w:rPr>
      </w:pPr>
    </w:p>
    <w:p>
      <w:pPr>
        <w:tabs>
          <w:tab w:val="left" w:pos="6620"/>
        </w:tabs>
        <w:spacing w:before="0" w:after="0" w:line="300" w:lineRule="exact"/>
        <w:ind w:left="523" w:right="17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宋体" w:hAnsi="宋体" w:eastAsia="宋体" w:cs="宋体"/>
          <w:spacing w:val="-14"/>
          <w:sz w:val="21"/>
          <w:szCs w:val="21"/>
        </w:rPr>
        <w:t>）</w:t>
      </w:r>
      <w:r>
        <w:rPr>
          <w:rFonts w:ascii="宋体" w:hAnsi="宋体" w:eastAsia="宋体" w:cs="宋体"/>
          <w:spacing w:val="1"/>
          <w:sz w:val="21"/>
          <w:szCs w:val="21"/>
        </w:rPr>
        <w:t>比较实验序</w:t>
      </w:r>
      <w:r>
        <w:rPr>
          <w:rFonts w:ascii="宋体" w:hAnsi="宋体" w:eastAsia="宋体" w:cs="宋体"/>
          <w:spacing w:val="0"/>
          <w:sz w:val="21"/>
          <w:szCs w:val="21"/>
        </w:rPr>
        <w:t>号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可知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感应电流时电路必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须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120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合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“断 开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301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）比较实验序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号</w:t>
      </w:r>
      <w:r>
        <w:rPr>
          <w:rFonts w:ascii="宋体" w:hAnsi="宋体" w:eastAsia="宋体" w:cs="宋体"/>
          <w:spacing w:val="-46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和</w:t>
      </w:r>
      <w:r>
        <w:rPr>
          <w:rFonts w:ascii="宋体" w:hAnsi="宋体" w:eastAsia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-15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或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和</w:t>
      </w:r>
      <w:r>
        <w:rPr>
          <w:rFonts w:ascii="宋体" w:hAnsi="宋体" w:eastAsia="宋体" w:cs="宋体"/>
          <w:spacing w:val="-4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）可知，在磁场方向一定时，感应电流的方向与</w:t>
      </w:r>
    </w:p>
    <w:p>
      <w:pPr>
        <w:tabs>
          <w:tab w:val="left" w:pos="3480"/>
        </w:tabs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方向有关；</w:t>
      </w:r>
    </w:p>
    <w:p>
      <w:pPr>
        <w:tabs>
          <w:tab w:val="left" w:pos="6500"/>
        </w:tabs>
        <w:spacing w:before="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从能量转化的角度分析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感应电流的产生过程是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把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这个</w:t>
      </w:r>
    </w:p>
    <w:p>
      <w:pPr>
        <w:tabs>
          <w:tab w:val="left" w:pos="2520"/>
        </w:tabs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理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制成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机（选填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动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”或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电</w:t>
      </w:r>
      <w:r>
        <w:rPr>
          <w:rFonts w:ascii="宋体" w:hAnsi="宋体" w:eastAsia="宋体" w:cs="宋体"/>
          <w:spacing w:val="-105"/>
          <w:w w:val="100"/>
          <w:position w:val="-2"/>
          <w:sz w:val="21"/>
          <w:szCs w:val="21"/>
        </w:rPr>
        <w:t>”）；</w:t>
      </w:r>
    </w:p>
    <w:p>
      <w:pPr>
        <w:tabs>
          <w:tab w:val="left" w:pos="4300"/>
        </w:tabs>
        <w:spacing w:before="0" w:after="0" w:line="316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）如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22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所</w:t>
      </w:r>
      <w:r>
        <w:rPr>
          <w:rFonts w:ascii="宋体" w:hAnsi="宋体" w:eastAsia="宋体" w:cs="宋体"/>
          <w:spacing w:val="-15"/>
          <w:w w:val="100"/>
          <w:position w:val="-1"/>
          <w:sz w:val="21"/>
          <w:szCs w:val="21"/>
        </w:rPr>
        <w:t>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电吹风</w:t>
      </w:r>
      <w:r>
        <w:rPr>
          <w:rFonts w:ascii="宋体" w:hAnsi="宋体" w:eastAsia="宋体" w:cs="宋体"/>
          <w:spacing w:val="-16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填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-15"/>
          <w:w w:val="100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无</w:t>
      </w:r>
      <w:r>
        <w:rPr>
          <w:rFonts w:ascii="宋体" w:hAnsi="宋体" w:eastAsia="宋体" w:cs="宋体"/>
          <w:spacing w:val="-105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流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通</w:t>
      </w:r>
      <w:r>
        <w:rPr>
          <w:rFonts w:ascii="宋体" w:hAnsi="宋体" w:eastAsia="宋体" w:cs="宋体"/>
          <w:spacing w:val="-16"/>
          <w:w w:val="100"/>
          <w:position w:val="-1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女士头发</w:t>
      </w:r>
    </w:p>
    <w:p>
      <w:pPr>
        <w:tabs>
          <w:tab w:val="left" w:pos="2420"/>
        </w:tabs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被吹起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（选填“可信”或“不可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信</w:t>
      </w:r>
      <w:r>
        <w:rPr>
          <w:rFonts w:ascii="宋体" w:hAnsi="宋体" w:eastAsia="宋体" w:cs="宋体"/>
          <w:spacing w:val="-105"/>
          <w:w w:val="100"/>
          <w:position w:val="-2"/>
          <w:sz w:val="21"/>
          <w:szCs w:val="21"/>
        </w:rPr>
        <w:t>”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）的；</w:t>
      </w:r>
    </w:p>
    <w:p>
      <w:pPr>
        <w:tabs>
          <w:tab w:val="left" w:pos="4940"/>
        </w:tabs>
        <w:spacing w:before="5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宋体" w:hAnsi="宋体" w:eastAsia="宋体" w:cs="宋体"/>
          <w:spacing w:val="1"/>
          <w:sz w:val="21"/>
          <w:szCs w:val="21"/>
        </w:rPr>
        <w:t>）将</w:t>
      </w:r>
      <w:r>
        <w:rPr>
          <w:rFonts w:ascii="宋体" w:hAnsi="宋体" w:eastAsia="宋体" w:cs="宋体"/>
          <w:spacing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21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灵敏电流计换</w:t>
      </w:r>
      <w:r>
        <w:rPr>
          <w:rFonts w:ascii="宋体" w:hAnsi="宋体" w:eastAsia="宋体" w:cs="宋体"/>
          <w:spacing w:val="-16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，就可以探究“磁场对电流的作用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00" w:lineRule="exact"/>
        <w:ind w:left="523" w:right="159" w:hanging="42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26.  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小华同学在乡村快乐游中，发现一个老大娘利用大簸箕用摇晃的方法去除粮食中的杂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质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 是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华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回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验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他将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乒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玻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璃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埋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装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烧</w:t>
      </w:r>
      <w:r>
        <w:rPr>
          <w:rFonts w:ascii="宋体" w:hAnsi="宋体" w:eastAsia="宋体" w:cs="宋体"/>
          <w:spacing w:val="16"/>
          <w:w w:val="100"/>
          <w:sz w:val="21"/>
          <w:szCs w:val="21"/>
        </w:rPr>
        <w:t>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0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23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所示，摇晃烧杯一段时间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只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乒乓球从米中“跑”出来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了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乒乓球为什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“跑”</w:t>
      </w:r>
    </w:p>
    <w:p>
      <w:pPr>
        <w:spacing w:before="0" w:after="0" w:line="240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7"/>
          <w:sz w:val="21"/>
          <w:szCs w:val="21"/>
        </w:rPr>
        <w:t>出来，而玻璃球却没有“跑”出</w:t>
      </w:r>
      <w:r>
        <w:rPr>
          <w:rFonts w:ascii="宋体" w:hAnsi="宋体" w:eastAsia="宋体" w:cs="宋体"/>
          <w:spacing w:val="-3"/>
          <w:w w:val="100"/>
          <w:position w:val="-7"/>
          <w:sz w:val="21"/>
          <w:szCs w:val="21"/>
        </w:rPr>
        <w:t>来</w:t>
      </w:r>
      <w:r>
        <w:rPr>
          <w:rFonts w:ascii="宋体" w:hAnsi="宋体" w:eastAsia="宋体" w:cs="宋体"/>
          <w:spacing w:val="0"/>
          <w:w w:val="100"/>
          <w:position w:val="-7"/>
          <w:sz w:val="21"/>
          <w:szCs w:val="21"/>
        </w:rPr>
        <w:t>？</w:t>
      </w:r>
    </w:p>
    <w:p>
      <w:pPr>
        <w:spacing w:after="0" w:line="240" w:lineRule="exact"/>
        <w:jc w:val="left"/>
        <w:rPr>
          <w:rFonts w:ascii="宋体" w:hAnsi="宋体" w:eastAsia="宋体" w:cs="宋体"/>
          <w:sz w:val="21"/>
          <w:szCs w:val="21"/>
        </w:rPr>
        <w:sectPr>
          <w:pgSz w:w="11920" w:h="16860"/>
          <w:pgMar w:top="1580" w:right="1560" w:bottom="1000" w:left="1340" w:header="0" w:footer="811" w:gutter="0"/>
          <w:cols w:space="720" w:num="1"/>
        </w:sectPr>
      </w:pPr>
    </w:p>
    <w:p>
      <w:pPr>
        <w:spacing w:before="65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【猜想一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乒乓球体积比玻璃球大；</w:t>
      </w:r>
    </w:p>
    <w:p>
      <w:pPr>
        <w:spacing w:before="5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【猜想二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】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因为乒乓球质量比玻璃球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小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85" w:lineRule="exact"/>
        <w:ind w:left="523" w:right="-7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【设计实验与进行实验</w:t>
      </w:r>
      <w:r>
        <w:rPr>
          <w:rFonts w:ascii="宋体" w:hAnsi="宋体" w:eastAsia="宋体" w:cs="宋体"/>
          <w:spacing w:val="-33"/>
          <w:w w:val="100"/>
          <w:position w:val="-2"/>
          <w:sz w:val="21"/>
          <w:szCs w:val="21"/>
        </w:rPr>
        <w:t>】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为了验</w:t>
      </w: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猜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想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否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正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确</w:t>
      </w:r>
      <w:r>
        <w:rPr>
          <w:rFonts w:ascii="宋体" w:hAnsi="宋体" w:eastAsia="宋体" w:cs="宋体"/>
          <w:spacing w:val="-30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他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准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备</w:t>
      </w:r>
    </w:p>
    <w:p>
      <w:pPr>
        <w:spacing w:before="5" w:after="0" w:line="240" w:lineRule="auto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了一些器材，进行了如下探究：</w:t>
      </w:r>
    </w:p>
    <w:p>
      <w:pPr>
        <w:spacing w:before="5" w:after="0" w:line="240" w:lineRule="auto"/>
        <w:ind w:left="523" w:right="-59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)</w:t>
      </w:r>
      <w:r>
        <w:rPr>
          <w:rFonts w:ascii="宋体" w:hAnsi="宋体" w:eastAsia="宋体" w:cs="宋体"/>
          <w:spacing w:val="1"/>
          <w:sz w:val="21"/>
          <w:szCs w:val="21"/>
        </w:rPr>
        <w:t>取三个塑料空</w:t>
      </w:r>
      <w:r>
        <w:rPr>
          <w:rFonts w:ascii="宋体" w:hAnsi="宋体" w:eastAsia="宋体" w:cs="宋体"/>
          <w:spacing w:val="0"/>
          <w:sz w:val="21"/>
          <w:szCs w:val="21"/>
        </w:rPr>
        <w:t>瓶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A</w:t>
      </w:r>
      <w:r>
        <w:rPr>
          <w:rFonts w:ascii="宋体" w:hAnsi="宋体" w:eastAsia="宋体" w:cs="宋体"/>
          <w:spacing w:val="-15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C</w:t>
      </w:r>
      <w:r>
        <w:rPr>
          <w:rFonts w:ascii="宋体" w:hAnsi="宋体" w:eastAsia="宋体" w:cs="宋体"/>
          <w:spacing w:val="-15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在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瓶中装入质量</w:t>
      </w:r>
    </w:p>
    <w:p>
      <w:pPr>
        <w:spacing w:before="0" w:after="0" w:line="299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不等的沙子，盖好瓶盖，分别测出它们的质量和体积；</w:t>
      </w:r>
    </w:p>
    <w:p>
      <w:pPr>
        <w:tabs>
          <w:tab w:val="left" w:pos="1500"/>
        </w:tabs>
        <w:spacing w:before="0" w:after="0" w:line="240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乒乓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球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玻璃球</w:t>
      </w:r>
    </w:p>
    <w:p>
      <w:pPr>
        <w:spacing w:before="7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59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522" o:spid="_x0000_s1522" o:spt="203" style="position:absolute;left:0pt;margin-left:376.65pt;margin-top:-59.45pt;height:56.25pt;width:148.2pt;mso-position-horizontal-relative:page;z-index:-251616256;mso-width-relative:page;mso-height-relative:page;" coordorigin="7533,-1190" coordsize="2965,1126">
            <o:lock v:ext="edit"/>
            <v:group id="_x0000_s1523" o:spid="_x0000_s1523" o:spt="203" style="position:absolute;left:8015;top:-591;height:519;width:958;" coordorigin="8015,-591" coordsize="958,519">
              <o:lock v:ext="edit"/>
              <v:shape id="_x0000_s1524" o:spid="_x0000_s1524" style="position:absolute;left:8015;top:-591;height:519;width:958;" filled="f" stroked="t" coordorigin="8015,-591" coordsize="958,519" path="m8080,-591l8024,-560,8015,-137,8019,-114,8030,-95,8046,-81,8067,-73,8908,-72,8930,-76,8949,-87,8964,-103,8972,-123,8973,-526,8969,-548,8958,-567,8942,-581,8921,-589,8080,-591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25" o:spid="_x0000_s1525" o:spt="203" style="position:absolute;left:7865;top:-1093;height:610;width:1158;" coordorigin="7865,-1093" coordsize="1158,610">
              <o:lock v:ext="edit"/>
              <v:shape id="_x0000_s1526" o:spid="_x0000_s1526" style="position:absolute;left:7865;top:-1093;height:610;width:1158;" fillcolor="#FFFFFF" filled="t" stroked="f" coordorigin="7865,-1093" coordsize="1158,610" path="m9023,-1093l8055,-1093,7865,-1068,8015,-996,8015,-483,8973,-483,8973,-1028,9023,-109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27" o:spid="_x0000_s1527" o:spt="203" style="position:absolute;left:7865;top:-1093;height:610;width:1158;" coordorigin="7865,-1093" coordsize="1158,610">
              <o:lock v:ext="edit"/>
              <v:shape id="_x0000_s1528" o:spid="_x0000_s1528" style="position:absolute;left:7865;top:-1093;height:610;width:1158;" filled="f" stroked="t" coordorigin="7865,-1093" coordsize="1158,610" path="m8015,-483l8015,-898,8015,-996,7865,-1068,8055,-1093,9023,-1093,8973,-1028,8973,-483e">
                <v:path arrowok="t"/>
                <v:fill on="f" focussize="0,0"/>
                <v:stroke color="#000000"/>
                <v:imagedata o:title=""/>
                <o:lock v:ext="edit"/>
              </v:shape>
              <v:shape id="_x0000_s1529" o:spid="_x0000_s1529" o:spt="75" type="#_x0000_t75" style="position:absolute;left:8038;top:-788;height:716;width:913;" filled="f" o:preferrelative="t" stroked="f" coordsize="21600,21600">
                <v:path/>
                <v:fill on="f" focussize="0,0"/>
                <v:stroke on="f" joinstyle="miter"/>
                <v:imagedata r:id="rId37" o:title=""/>
                <o:lock v:ext="edit" aspectratio="t"/>
              </v:shape>
            </v:group>
            <v:group id="_x0000_s1530" o:spid="_x0000_s1530" o:spt="203" style="position:absolute;left:8015;top:-850;height:2;width:947;" coordorigin="8015,-850" coordsize="947,2">
              <o:lock v:ext="edit"/>
              <v:shape id="_x0000_s1531" o:spid="_x0000_s1531" style="position:absolute;left:8015;top:-850;height:2;width:947;" filled="f" stroked="t" coordorigin="8015,-850" coordsize="947,21600" path="m8015,-850l8962,-850e">
                <v:path arrowok="t"/>
                <v:fill on="f" focussize="0,0"/>
                <v:stroke color="#000000"/>
                <v:imagedata o:title=""/>
                <o:lock v:ext="edit"/>
              </v:shape>
              <v:shape id="_x0000_s1532" o:spid="_x0000_s1532" o:spt="75" type="#_x0000_t75" style="position:absolute;left:8039;top:-388;height:235;width:298;" filled="f" o:preferrelative="t" stroked="f" coordsize="21600,21600">
                <v:path/>
                <v:fill on="f" focussize="0,0"/>
                <v:stroke on="f" joinstyle="miter"/>
                <v:imagedata r:id="rId38" o:title=""/>
                <o:lock v:ext="edit" aspectratio="t"/>
              </v:shape>
            </v:group>
            <v:group id="_x0000_s1533" o:spid="_x0000_s1533" o:spt="203" style="position:absolute;left:8039;top:-388;height:235;width:298;" coordorigin="8039,-388" coordsize="298,235">
              <o:lock v:ext="edit"/>
              <v:shape id="_x0000_s1534" o:spid="_x0000_s1534" style="position:absolute;left:8039;top:-388;height:235;width:298;" filled="f" stroked="t" coordorigin="8039,-388" coordsize="298,235" path="m8188,-388l8116,-373,8063,-335,8039,-281,8040,-258,8068,-202,8120,-165,8166,-153,8195,-154,8268,-173,8316,-211,8337,-262,8335,-284,8307,-339,8253,-376,8188,-388xe">
                <v:path arrowok="t"/>
                <v:fill on="f" focussize="0,0"/>
                <v:stroke color="#000000"/>
                <v:imagedata o:title=""/>
                <o:lock v:ext="edit"/>
              </v:shape>
              <v:shape id="_x0000_s1535" o:spid="_x0000_s1535" o:spt="75" type="#_x0000_t75" style="position:absolute;left:8642;top:-337;height:184;width:201;" filled="f" o:preferrelative="t" stroked="f" coordsize="21600,21600">
                <v:path/>
                <v:fill on="f" focussize="0,0"/>
                <v:stroke on="f" joinstyle="miter"/>
                <v:imagedata r:id="rId39" o:title=""/>
                <o:lock v:ext="edit" aspectratio="t"/>
              </v:shape>
            </v:group>
            <v:group id="_x0000_s1536" o:spid="_x0000_s1536" o:spt="203" style="position:absolute;left:8642;top:-337;height:184;width:201;" coordorigin="8642,-337" coordsize="201,184">
              <o:lock v:ext="edit"/>
              <v:shape id="_x0000_s1537" o:spid="_x0000_s1537" style="position:absolute;left:8642;top:-337;height:184;width:201;" filled="f" stroked="t" coordorigin="8642,-337" coordsize="201,184" path="m8742,-337l8677,-316,8642,-263,8644,-237,8673,-178,8728,-153,8755,-155,8816,-183,8843,-236,8840,-260,8806,-315,8745,-337,8742,-337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38" o:spid="_x0000_s1538" o:spt="203" style="position:absolute;left:7543;top:-1180;height:792;width:603;" coordorigin="7543,-1180" coordsize="603,792">
              <o:lock v:ext="edit"/>
              <v:shape id="_x0000_s1539" o:spid="_x0000_s1539" style="position:absolute;left:7543;top:-1180;height:792;width:603;" filled="f" stroked="t" coordorigin="7543,-1180" coordsize="603,792" path="m8146,-388l7543,-1180e">
                <v:path arrowok="t"/>
                <v:fill on="f" focussize="0,0"/>
                <v:stroke weight="1pt" color="#000000" dashstyle="dash"/>
                <v:imagedata o:title=""/>
                <o:lock v:ext="edit"/>
              </v:shape>
            </v:group>
            <v:group id="_x0000_s1540" o:spid="_x0000_s1540" o:spt="203" style="position:absolute;left:8734;top:-1180;height:845;width:510;" coordorigin="8734,-1180" coordsize="510,845">
              <o:lock v:ext="edit"/>
              <v:shape id="_x0000_s1541" o:spid="_x0000_s1541" style="position:absolute;left:8734;top:-1180;height:845;width:510;" filled="f" stroked="t" coordorigin="8734,-1180" coordsize="510,845" path="m8734,-335l9244,-1180e">
                <v:path arrowok="t"/>
                <v:fill on="f" focussize="0,0"/>
                <v:stroke weight="1pt" color="#000000" dashstyle="dash"/>
                <v:imagedata o:title=""/>
                <o:lock v:ext="edit"/>
              </v:shape>
            </v:group>
            <v:group id="_x0000_s1542" o:spid="_x0000_s1542" o:spt="203" style="position:absolute;left:9484;top:-608;height:519;width:956;" coordorigin="9484,-608" coordsize="956,519">
              <o:lock v:ext="edit"/>
              <v:shape id="_x0000_s1543" o:spid="_x0000_s1543" style="position:absolute;left:9484;top:-608;height:519;width:956;" filled="f" stroked="t" coordorigin="9484,-608" coordsize="956,519" path="m9549,-608l9493,-577,9484,-154,9488,-131,9499,-112,9515,-98,9536,-90,10375,-89,10397,-93,10416,-104,10431,-120,10439,-140,10440,-543,10436,-565,10425,-584,10409,-598,10388,-606,9549,-608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44" o:spid="_x0000_s1544" o:spt="203" style="position:absolute;left:9335;top:-1110;height:610;width:1155;" coordorigin="9335,-1110" coordsize="1155,610">
              <o:lock v:ext="edit"/>
              <v:shape id="_x0000_s1545" o:spid="_x0000_s1545" style="position:absolute;left:9335;top:-1110;height:610;width:1155;" fillcolor="#FFFFFF" filled="t" stroked="f" coordorigin="9335,-1110" coordsize="1155,610" path="m10490,-1110l9524,-1110,9335,-1085,9484,-1013,9484,-500,10440,-500,10440,-1045,10490,-11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46" o:spid="_x0000_s1546" o:spt="203" style="position:absolute;left:9335;top:-1110;height:610;width:1155;" coordorigin="9335,-1110" coordsize="1155,610">
              <o:lock v:ext="edit"/>
              <v:shape id="_x0000_s1547" o:spid="_x0000_s1547" style="position:absolute;left:9335;top:-1110;height:610;width:1155;" filled="f" stroked="t" coordorigin="9335,-1110" coordsize="1155,610" path="m9484,-500l9484,-915,9484,-1013,9335,-1085,9524,-1110,10490,-1110,10440,-1045,10440,-500e">
                <v:path arrowok="t"/>
                <v:fill on="f" focussize="0,0"/>
                <v:stroke color="#000000"/>
                <v:imagedata o:title=""/>
                <o:lock v:ext="edit"/>
              </v:shape>
              <v:shape id="_x0000_s1548" o:spid="_x0000_s1548" o:spt="75" type="#_x0000_t75" style="position:absolute;left:9507;top:-805;height:716;width:911;" filled="f" o:preferrelative="t" stroked="f" coordsize="21600,21600">
                <v:path/>
                <v:fill on="f" focussize="0,0"/>
                <v:stroke on="f" joinstyle="miter"/>
                <v:imagedata r:id="rId40" o:title=""/>
                <o:lock v:ext="edit" aspectratio="t"/>
              </v:shape>
            </v:group>
            <v:group id="_x0000_s1549" o:spid="_x0000_s1549" o:spt="203" style="position:absolute;left:9484;top:-867;height:2;width:945;" coordorigin="9484,-867" coordsize="945,2">
              <o:lock v:ext="edit"/>
              <v:shape id="_x0000_s1550" o:spid="_x0000_s1550" style="position:absolute;left:9484;top:-867;height:2;width:945;" filled="f" stroked="t" coordorigin="9484,-867" coordsize="945,21600" path="m9484,-867l10429,-867e">
                <v:path arrowok="t"/>
                <v:fill on="f" focussize="0,0"/>
                <v:stroke color="#000000"/>
                <v:imagedata o:title=""/>
                <o:lock v:ext="edit"/>
              </v:shape>
              <v:shape id="_x0000_s1551" o:spid="_x0000_s1551" o:spt="75" type="#_x0000_t75" style="position:absolute;left:9644;top:-1040;height:234;width:297;" filled="f" o:preferrelative="t" stroked="f" coordsize="21600,21600">
                <v:path/>
                <v:fill on="f" focussize="0,0"/>
                <v:stroke on="f" joinstyle="miter"/>
                <v:imagedata r:id="rId41" o:title=""/>
                <o:lock v:ext="edit" aspectratio="t"/>
              </v:shape>
            </v:group>
            <v:group id="_x0000_s1552" o:spid="_x0000_s1552" o:spt="203" style="position:absolute;left:9644;top:-1040;height:234;width:297;" coordorigin="9644,-1040" coordsize="297,234">
              <o:lock v:ext="edit"/>
              <v:shape id="_x0000_s1553" o:spid="_x0000_s1553" style="position:absolute;left:9644;top:-1040;height:234;width:297;" filled="f" stroked="t" coordorigin="9644,-1040" coordsize="297,234" path="m9792,-1040l9720,-1025,9668,-987,9644,-932,9645,-910,9673,-854,9726,-817,9772,-806,9800,-807,9873,-826,9921,-865,9941,-916,9939,-937,9910,-992,9856,-1028,9792,-1040xe">
                <v:path arrowok="t"/>
                <v:fill on="f" focussize="0,0"/>
                <v:stroke color="#000000"/>
                <v:imagedata o:title=""/>
                <o:lock v:ext="edit"/>
              </v:shape>
              <v:shape id="_x0000_s1554" o:spid="_x0000_s1554" o:spt="75" type="#_x0000_t75" style="position:absolute;left:9902;top:-274;height:184;width:200;" filled="f" o:preferrelative="t" stroked="f" coordsize="21600,21600">
                <v:path/>
                <v:fill on="f" focussize="0,0"/>
                <v:stroke on="f" joinstyle="miter"/>
                <v:imagedata r:id="rId42" o:title=""/>
                <o:lock v:ext="edit" aspectratio="t"/>
              </v:shape>
            </v:group>
            <v:group id="_x0000_s1555" o:spid="_x0000_s1555" o:spt="203" style="position:absolute;left:9902;top:-274;height:184;width:200;" coordorigin="9902,-274" coordsize="200,184">
              <o:lock v:ext="edit"/>
              <v:shape id="_x0000_s1556" o:spid="_x0000_s1556" style="position:absolute;left:9902;top:-274;height:184;width:200;" filled="f" stroked="t" coordorigin="9902,-274" coordsize="200,184" path="m10002,-274l9937,-253,9902,-200,9904,-174,9933,-115,9988,-90,10015,-92,10076,-120,10103,-173,10100,-197,10066,-252,10005,-274,10002,-274x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57" o:spid="_x0000_s1557" o:spt="203" style="position:absolute;left:7543;top:-1180;height:248;width:2100;" coordorigin="7543,-1180" coordsize="2100,248">
              <o:lock v:ext="edit"/>
              <v:shape id="_x0000_s1558" o:spid="_x0000_s1558" style="position:absolute;left:7543;top:-1180;height:248;width:2100;" filled="f" stroked="t" coordorigin="7543,-1180" coordsize="2100,248" path="m9643,-932l7543,-1180e">
                <v:path arrowok="t"/>
                <v:fill on="f" focussize="0,0"/>
                <v:stroke weight="1pt" color="#000000" dashstyle="dash"/>
                <v:imagedata o:title=""/>
                <o:lock v:ext="edit"/>
              </v:shape>
            </v:group>
            <v:group id="_x0000_s1559" o:spid="_x0000_s1559" o:spt="203" style="position:absolute;left:9244;top:-1180;height:906;width:656;" coordorigin="9244,-1180" coordsize="656,906">
              <o:lock v:ext="edit"/>
              <v:shape id="_x0000_s1560" o:spid="_x0000_s1560" style="position:absolute;left:9244;top:-1180;height:906;width:656;" filled="f" stroked="t" coordorigin="9244,-1180" coordsize="656,906" path="m9900,-274l9244,-1180e">
                <v:path arrowok="t"/>
                <v:fill on="f" focussize="0,0"/>
                <v:stroke weight="1pt" color="#000000" dashstyle="dash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23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60"/>
          <w:pgMar w:top="1580" w:right="1560" w:bottom="1000" w:left="1340" w:header="720" w:footer="720" w:gutter="0"/>
          <w:cols w:equalWidth="0" w:num="2">
            <w:col w:w="5720" w:space="314"/>
            <w:col w:w="2986"/>
          </w:cols>
        </w:sectPr>
      </w:pPr>
    </w:p>
    <w:p>
      <w:pPr>
        <w:spacing w:before="6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6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把三个瓶子全部埋入盛有米的容器中，敲击</w:t>
      </w:r>
      <w:r>
        <w:rPr>
          <w:rFonts w:ascii="宋体" w:hAnsi="宋体" w:eastAsia="宋体" w:cs="宋体"/>
          <w:spacing w:val="-4"/>
          <w:w w:val="100"/>
          <w:position w:val="0"/>
          <w:sz w:val="21"/>
          <w:szCs w:val="21"/>
        </w:rPr>
        <w:t>容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器，观察现象；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shape id="_x0000_s1561" o:spid="_x0000_s1561" o:spt="202" type="#_x0000_t202" style="position:absolute;left:0pt;margin-left:373.2pt;margin-top:3.05pt;height:6.75pt;width:3.35pt;mso-position-horizontal-relative:page;z-index:-2516131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135" w:lineRule="exact"/>
                    <w:ind w:right="-60"/>
                    <w:jc w:val="left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0"/>
                      <w:w w:val="103"/>
                      <w:sz w:val="13"/>
                      <w:szCs w:val="13"/>
                    </w:rPr>
                    <w:t>3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【分析与论证</w:t>
      </w:r>
      <w:r>
        <w:rPr>
          <w:rFonts w:ascii="宋体" w:hAnsi="宋体" w:eastAsia="宋体" w:cs="宋体"/>
          <w:spacing w:val="-2"/>
          <w:w w:val="100"/>
          <w:position w:val="1"/>
          <w:sz w:val="21"/>
          <w:szCs w:val="21"/>
        </w:rPr>
        <w:t>】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实验数据及现象记录如下表</w:t>
      </w:r>
      <w:r>
        <w:rPr>
          <w:rFonts w:ascii="宋体" w:hAnsi="宋体" w:eastAsia="宋体" w:cs="宋体"/>
          <w:spacing w:val="-2"/>
          <w:w w:val="100"/>
          <w:position w:val="1"/>
          <w:sz w:val="21"/>
          <w:szCs w:val="21"/>
        </w:rPr>
        <w:t>（</w:t>
      </w:r>
      <w:r>
        <w:rPr>
          <w:rFonts w:ascii="Arial" w:hAnsi="Arial" w:eastAsia="Arial" w:cs="Arial"/>
          <w:spacing w:val="0"/>
          <w:w w:val="100"/>
          <w:position w:val="1"/>
          <w:sz w:val="21"/>
          <w:szCs w:val="21"/>
        </w:rPr>
        <w:t>ρ</w:t>
      </w:r>
      <w:r>
        <w:rPr>
          <w:rFonts w:ascii="Arial" w:hAnsi="Arial" w:eastAsia="Arial" w:cs="Arial"/>
          <w:spacing w:val="31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10"/>
          <w:szCs w:val="10"/>
        </w:rPr>
        <w:t>米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 xml:space="preserve">37 </w:t>
      </w:r>
      <w:r>
        <w:rPr>
          <w:rFonts w:ascii="Times New Roman" w:hAnsi="Times New Roman" w:eastAsia="Times New Roman" w:cs="Times New Roman"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g</w:t>
      </w:r>
      <w:r>
        <w:rPr>
          <w:rFonts w:ascii="宋体" w:hAnsi="宋体" w:eastAsia="宋体" w:cs="宋体"/>
          <w:spacing w:val="-44"/>
          <w:w w:val="100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-3"/>
          <w:w w:val="100"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5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）</w:t>
      </w:r>
    </w:p>
    <w:p>
      <w:pPr>
        <w:spacing w:after="0" w:line="240" w:lineRule="auto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60" w:bottom="1000" w:left="1340" w:header="720" w:footer="720" w:gutter="0"/>
          <w:cols w:space="720" w:num="1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20" w:lineRule="exact"/>
        <w:jc w:val="left"/>
        <w:rPr>
          <w:sz w:val="22"/>
          <w:szCs w:val="22"/>
        </w:rPr>
      </w:pPr>
    </w:p>
    <w:tbl>
      <w:tblPr>
        <w:tblStyle w:val="2"/>
        <w:tblW w:w="8531" w:type="dxa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2"/>
        <w:gridCol w:w="1697"/>
        <w:gridCol w:w="1713"/>
        <w:gridCol w:w="1697"/>
        <w:gridCol w:w="17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54" w:lineRule="exact"/>
              <w:ind w:left="42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瓶子编号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69" w:lineRule="exact"/>
              <w:ind w:left="420" w:right="-20"/>
              <w:jc w:val="left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积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9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2"/>
                <w:w w:val="100"/>
                <w:position w:val="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12"/>
                <w:w w:val="100"/>
                <w:position w:val="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0"/>
                <w:w w:val="103"/>
                <w:position w:val="10"/>
                <w:sz w:val="13"/>
                <w:szCs w:val="13"/>
              </w:rPr>
              <w:t>3</w:t>
            </w:r>
          </w:p>
        </w:tc>
        <w:tc>
          <w:tcPr>
            <w:tcW w:w="1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69" w:lineRule="exact"/>
              <w:ind w:left="495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质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量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/ 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g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54" w:lineRule="exact"/>
              <w:ind w:left="594" w:right="57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现象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69" w:lineRule="exact"/>
              <w:ind w:left="119" w:right="-109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密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0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（g</w:t>
            </w:r>
            <w:r>
              <w:rPr>
                <w:rFonts w:ascii="宋体" w:hAnsi="宋体" w:eastAsia="宋体" w:cs="宋体"/>
                <w:spacing w:val="-45"/>
                <w:w w:val="100"/>
                <w:position w:val="0"/>
                <w:sz w:val="21"/>
                <w:szCs w:val="21"/>
              </w:rPr>
              <w:t>·</w:t>
            </w:r>
            <w:r>
              <w:rPr>
                <w:rFonts w:ascii="Times New Roman" w:hAnsi="Times New Roman" w:eastAsia="Times New Roman" w:cs="Times New Roman"/>
                <w:spacing w:val="12"/>
                <w:w w:val="100"/>
                <w:position w:val="0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pacing w:val="2"/>
                <w:w w:val="100"/>
                <w:position w:val="0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5"/>
                <w:w w:val="103"/>
                <w:position w:val="10"/>
                <w:sz w:val="13"/>
                <w:szCs w:val="13"/>
              </w:rPr>
              <w:t>-</w:t>
            </w:r>
            <w:r>
              <w:rPr>
                <w:rFonts w:ascii="Times New Roman" w:hAnsi="Times New Roman" w:eastAsia="Times New Roman" w:cs="Times New Roman"/>
                <w:spacing w:val="8"/>
                <w:w w:val="103"/>
                <w:position w:val="10"/>
                <w:sz w:val="13"/>
                <w:szCs w:val="13"/>
              </w:rPr>
              <w:t>3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729" w:right="723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A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699" w:right="67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22</w:t>
            </w:r>
          </w:p>
        </w:tc>
        <w:tc>
          <w:tcPr>
            <w:tcW w:w="1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624" w:right="605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4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419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跑出米面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637" w:right="587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65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exact"/>
        </w:trPr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43" w:after="0" w:line="240" w:lineRule="auto"/>
              <w:ind w:left="744" w:right="71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B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43" w:after="0" w:line="240" w:lineRule="auto"/>
              <w:ind w:left="699" w:right="67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28</w:t>
            </w:r>
          </w:p>
        </w:tc>
        <w:tc>
          <w:tcPr>
            <w:tcW w:w="1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43" w:after="0" w:line="240" w:lineRule="auto"/>
              <w:ind w:left="624" w:right="605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38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6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54" w:lineRule="exact"/>
              <w:ind w:left="314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未跑出米面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</w:trPr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744" w:right="71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C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654" w:right="619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144</w:t>
            </w:r>
          </w:p>
        </w:tc>
        <w:tc>
          <w:tcPr>
            <w:tcW w:w="1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28" w:after="0" w:line="240" w:lineRule="auto"/>
              <w:ind w:left="624" w:right="605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50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sz w:val="21"/>
                <w:szCs w:val="21"/>
              </w:rPr>
              <w:t>2</w:t>
            </w:r>
          </w:p>
        </w:tc>
        <w:tc>
          <w:tcPr>
            <w:tcW w:w="16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before="0" w:after="0" w:line="239" w:lineRule="exact"/>
              <w:ind w:left="419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跑出米面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>
      <w:pPr>
        <w:tabs>
          <w:tab w:val="left" w:pos="4440"/>
        </w:tabs>
        <w:spacing w:before="0" w:after="0" w:line="269" w:lineRule="exact"/>
        <w:ind w:left="46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562" o:spid="_x0000_s1562" o:spt="203" style="position:absolute;left:0pt;margin-left:313.15pt;margin-top:13.05pt;height:0.1pt;width:47.3pt;mso-position-horizontal-relative:page;z-index:-251612160;mso-width-relative:page;mso-height-relative:page;" coordorigin="6263,261" coordsize="946,2">
            <o:lock v:ext="edit"/>
            <v:shape id="_x0000_s1563" o:spid="_x0000_s1563" style="position:absolute;left:6263;top:261;height:2;width:946;" filled="f" stroked="t" coordorigin="6263,261" coordsize="946,21600" path="m6263,261l7209,261e">
              <v:path arrowok="t"/>
              <v:fill on="f" focussize="0,0"/>
              <v:stroke weight="0.8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5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5"/>
          <w:position w:val="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请将表格中空白部分补充完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整</w:t>
      </w:r>
      <w:r>
        <w:rPr>
          <w:rFonts w:ascii="Times New Roman" w:hAnsi="Times New Roman" w:eastAsia="Times New Roman" w:cs="Times New Roman"/>
          <w:spacing w:val="-8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4380"/>
        </w:tabs>
        <w:spacing w:before="0" w:after="0" w:line="315" w:lineRule="exact"/>
        <w:ind w:left="46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</w:rPr>
        <w:t>)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根据以上实验数据推知，猜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想</w:t>
      </w:r>
      <w:r>
        <w:rPr>
          <w:rFonts w:ascii="宋体" w:hAnsi="宋体" w:eastAsia="宋体" w:cs="宋体"/>
          <w:spacing w:val="-6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；(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选填“正确”或“错误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)</w:t>
      </w:r>
    </w:p>
    <w:p>
      <w:pPr>
        <w:tabs>
          <w:tab w:val="left" w:pos="4360"/>
        </w:tabs>
        <w:spacing w:before="0" w:after="0" w:line="296" w:lineRule="exact"/>
        <w:ind w:left="2985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</w:rPr>
        <w:t>猜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想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 (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选填“正确”或“错误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)</w:t>
      </w:r>
    </w:p>
    <w:p>
      <w:pPr>
        <w:spacing w:before="0" w:after="0" w:line="304" w:lineRule="exact"/>
        <w:ind w:left="32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【评估】</w:t>
      </w:r>
    </w:p>
    <w:p>
      <w:pPr>
        <w:tabs>
          <w:tab w:val="left" w:pos="7820"/>
        </w:tabs>
        <w:spacing w:before="32" w:after="0" w:line="316" w:lineRule="exact"/>
        <w:ind w:left="327" w:right="892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你认为乒乓球能从米中“跑”出来的原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是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老大娘能去除杂质是因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为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7760"/>
        </w:tabs>
        <w:spacing w:before="12" w:after="0" w:line="300" w:lineRule="exact"/>
        <w:ind w:left="357" w:right="4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564" o:spid="_x0000_s1564" o:spt="203" style="position:absolute;left:0pt;margin-left:408.5pt;margin-top:14.45pt;height:0.1pt;width:53.3pt;mso-position-horizontal-relative:page;z-index:-251611136;mso-width-relative:page;mso-height-relative:page;" coordorigin="8170,290" coordsize="1066,2">
            <o:lock v:ext="edit"/>
            <v:shape id="_x0000_s1565" o:spid="_x0000_s1565" style="position:absolute;left:8170;top:290;height:2;width:1066;" filled="f" stroked="t" coordorigin="8170,290" coordsize="1066,21600" path="m8170,290l9237,290e">
              <v:path arrowok="t"/>
              <v:fill on="f" focussize="0,0"/>
              <v:stroke weight="0.85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生活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用这种方法剔除黄豆中的豆壳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经摇晃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豆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壳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将位于豆子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75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“底 下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300" w:lineRule="exact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60"/>
          <w:pgMar w:top="1580" w:right="1660" w:bottom="1000" w:left="1400" w:header="0" w:footer="811" w:gutter="0"/>
          <w:cols w:space="720" w:num="1"/>
        </w:sectPr>
      </w:pPr>
    </w:p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spacing w:before="0" w:after="0" w:line="360" w:lineRule="exact"/>
        <w:ind w:left="2265" w:right="-2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position w:val="-2"/>
          <w:sz w:val="30"/>
          <w:szCs w:val="30"/>
        </w:rPr>
        <w:t>江西省</w:t>
      </w:r>
      <w:r>
        <w:rPr>
          <w:rFonts w:ascii="宋体" w:hAnsi="宋体" w:eastAsia="宋体" w:cs="宋体"/>
          <w:spacing w:val="-76"/>
          <w:position w:val="-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30"/>
          <w:szCs w:val="30"/>
        </w:rPr>
        <w:t>2019</w:t>
      </w:r>
      <w:r>
        <w:rPr>
          <w:rFonts w:ascii="宋体" w:hAnsi="宋体" w:eastAsia="宋体" w:cs="宋体"/>
          <w:spacing w:val="-74"/>
          <w:position w:val="-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30"/>
          <w:szCs w:val="30"/>
        </w:rPr>
        <w:t>年中等学校招生考试</w:t>
      </w:r>
    </w:p>
    <w:p>
      <w:pPr>
        <w:spacing w:before="5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2190" w:right="-20"/>
        <w:jc w:val="left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5"/>
          <w:w w:val="101"/>
          <w:sz w:val="31"/>
          <w:szCs w:val="31"/>
        </w:rPr>
        <w:t>物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理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样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卷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（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二</w:t>
      </w:r>
      <w:r>
        <w:rPr>
          <w:rFonts w:ascii="黑体" w:hAnsi="黑体" w:eastAsia="黑体" w:cs="黑体"/>
          <w:spacing w:val="-1"/>
          <w:w w:val="101"/>
          <w:sz w:val="31"/>
          <w:szCs w:val="31"/>
        </w:rPr>
        <w:t>）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答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案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及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评</w:t>
      </w:r>
      <w:r>
        <w:rPr>
          <w:rFonts w:ascii="黑体" w:hAnsi="黑体" w:eastAsia="黑体" w:cs="黑体"/>
          <w:spacing w:val="15"/>
          <w:w w:val="101"/>
          <w:sz w:val="31"/>
          <w:szCs w:val="31"/>
        </w:rPr>
        <w:t>分</w:t>
      </w:r>
      <w:r>
        <w:rPr>
          <w:rFonts w:ascii="黑体" w:hAnsi="黑体" w:eastAsia="黑体" w:cs="黑体"/>
          <w:spacing w:val="0"/>
          <w:w w:val="101"/>
          <w:sz w:val="31"/>
          <w:szCs w:val="31"/>
        </w:rPr>
        <w:t>意见</w:t>
      </w:r>
    </w:p>
    <w:p>
      <w:pPr>
        <w:spacing w:before="7" w:after="0" w:line="120" w:lineRule="exact"/>
        <w:jc w:val="left"/>
        <w:rPr>
          <w:sz w:val="12"/>
          <w:szCs w:val="12"/>
        </w:rPr>
      </w:pPr>
    </w:p>
    <w:p>
      <w:pPr>
        <w:spacing w:before="0" w:after="0" w:line="321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填空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共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空</w:t>
      </w:r>
      <w:r>
        <w:rPr>
          <w:rFonts w:ascii="宋体" w:hAnsi="宋体" w:eastAsia="宋体" w:cs="宋体"/>
          <w:spacing w:val="-46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分）</w:t>
      </w:r>
    </w:p>
    <w:tbl>
      <w:tblPr>
        <w:tblStyle w:val="2"/>
        <w:tblW w:w="5035" w:type="dxa"/>
        <w:tblInd w:w="48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07"/>
        <w:gridCol w:w="1007"/>
        <w:gridCol w:w="1007"/>
        <w:gridCol w:w="100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exact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89" w:lineRule="exact"/>
              <w:ind w:left="4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pacing w:val="2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欧姆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4" w:lineRule="exact"/>
              <w:ind w:left="158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2"/>
                <w:sz w:val="21"/>
                <w:szCs w:val="21"/>
              </w:rPr>
              <w:t>焦耳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560"/>
              </w:tabs>
              <w:spacing w:before="0" w:after="0" w:line="289" w:lineRule="exact"/>
              <w:ind w:left="466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振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动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空气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4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spacing w:val="2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反射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58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凸透镜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526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5"/>
                <w:w w:val="100"/>
                <w:position w:val="0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无规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则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运动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27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扩散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4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spacing w:val="2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并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58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热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466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6. 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相互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65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运动状态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4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7. </w:t>
            </w:r>
            <w:r>
              <w:rPr>
                <w:rFonts w:ascii="Times New Roman" w:hAnsi="Times New Roman" w:eastAsia="Times New Roman" w:cs="Times New Roman"/>
                <w:spacing w:val="2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热量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58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不变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466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8. </w:t>
            </w:r>
            <w:r>
              <w:rPr>
                <w:rFonts w:ascii="Times New Roman" w:hAnsi="Times New Roman" w:eastAsia="Times New Roman" w:cs="Times New Roman"/>
                <w:spacing w:val="7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排斥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65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吸引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4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9. </w:t>
            </w:r>
            <w:r>
              <w:rPr>
                <w:rFonts w:ascii="Times New Roman" w:hAnsi="Times New Roman" w:eastAsia="Times New Roman" w:cs="Times New Roman"/>
                <w:spacing w:val="2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化学能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58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电能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73" w:lineRule="exact"/>
              <w:ind w:left="420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5"/>
                <w:w w:val="100"/>
                <w:position w:val="0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8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大于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57" w:lineRule="exact"/>
              <w:ind w:left="105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连通器</w:t>
            </w:r>
          </w:p>
        </w:tc>
      </w:tr>
    </w:tbl>
    <w:p>
      <w:pPr>
        <w:spacing w:before="0" w:after="0" w:line="226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15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二、选择题（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共</w:t>
      </w:r>
      <w:r>
        <w:rPr>
          <w:rFonts w:ascii="宋体" w:hAnsi="宋体" w:eastAsia="宋体" w:cs="宋体"/>
          <w:spacing w:val="-3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分，把你认为正确选项的代号填涂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答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卡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的相应位置</w:t>
      </w:r>
      <w:r>
        <w:rPr>
          <w:rFonts w:ascii="宋体" w:hAnsi="宋体" w:eastAsia="宋体" w:cs="宋体"/>
          <w:spacing w:val="14"/>
          <w:w w:val="100"/>
          <w:position w:val="-1"/>
          <w:sz w:val="21"/>
          <w:szCs w:val="21"/>
        </w:rPr>
        <w:t>上</w:t>
      </w:r>
      <w:r>
        <w:rPr>
          <w:rFonts w:ascii="Times New Roman" w:hAnsi="Times New Roman" w:eastAsia="Times New Roman" w:cs="Times New Roman"/>
          <w:spacing w:val="-8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44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4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～</w:t>
      </w:r>
      <w:r>
        <w:rPr>
          <w:rFonts w:ascii="宋体" w:hAnsi="宋体" w:eastAsia="宋体" w:cs="宋体"/>
          <w:spacing w:val="-7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37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小题，</w:t>
      </w:r>
    </w:p>
    <w:p>
      <w:pPr>
        <w:spacing w:before="17" w:after="0" w:line="316" w:lineRule="exact"/>
        <w:ind w:left="102" w:right="12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每小题只有一个</w:t>
      </w:r>
      <w:r>
        <w:rPr>
          <w:rFonts w:ascii="宋体" w:hAnsi="宋体" w:eastAsia="宋体" w:cs="宋体"/>
          <w:spacing w:val="15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sz w:val="21"/>
          <w:szCs w:val="21"/>
        </w:rPr>
        <w:t>确</w:t>
      </w:r>
      <w:r>
        <w:rPr>
          <w:rFonts w:ascii="宋体" w:hAnsi="宋体" w:eastAsia="宋体" w:cs="宋体"/>
          <w:spacing w:val="1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sz w:val="21"/>
          <w:szCs w:val="21"/>
        </w:rPr>
        <w:t>项</w:t>
      </w:r>
      <w:r>
        <w:rPr>
          <w:rFonts w:ascii="宋体" w:hAnsi="宋体" w:eastAsia="宋体" w:cs="宋体"/>
          <w:spacing w:val="-15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每</w:t>
      </w:r>
      <w:r>
        <w:rPr>
          <w:rFonts w:ascii="宋体" w:hAnsi="宋体" w:eastAsia="宋体" w:cs="宋体"/>
          <w:spacing w:val="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第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个正 确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，每小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5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全部选择正确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-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分，不定项选择正确但不全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分，不选、多选或错选</w:t>
      </w:r>
    </w:p>
    <w:p>
      <w:pPr>
        <w:spacing w:before="0" w:after="0" w:line="297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得</w:t>
      </w:r>
      <w:r>
        <w:rPr>
          <w:rFonts w:ascii="宋体" w:hAnsi="宋体" w:eastAsia="宋体" w:cs="宋体"/>
          <w:spacing w:val="-45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分）</w:t>
      </w:r>
    </w:p>
    <w:p>
      <w:pPr>
        <w:tabs>
          <w:tab w:val="left" w:pos="1300"/>
          <w:tab w:val="left" w:pos="2120"/>
          <w:tab w:val="left" w:pos="2940"/>
          <w:tab w:val="left" w:pos="3740"/>
          <w:tab w:val="left" w:pos="4580"/>
          <w:tab w:val="left" w:pos="5420"/>
          <w:tab w:val="left" w:pos="6380"/>
        </w:tabs>
        <w:spacing w:before="59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18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0" w:after="0" w:line="315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316" w:lineRule="exact"/>
        <w:ind w:left="10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简答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与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计算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题（共</w:t>
      </w:r>
      <w:r>
        <w:rPr>
          <w:rFonts w:ascii="宋体" w:hAnsi="宋体" w:eastAsia="宋体" w:cs="宋体"/>
          <w:spacing w:val="-29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3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30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22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</w:t>
      </w:r>
    </w:p>
    <w:p>
      <w:pPr>
        <w:spacing w:before="0" w:after="0" w:line="284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</w:t>
      </w:r>
    </w:p>
    <w:p>
      <w:pPr>
        <w:spacing w:before="21" w:after="0" w:line="226" w:lineRule="auto"/>
        <w:ind w:left="943" w:right="199" w:hanging="84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19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．答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…………………………………………………………………………………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分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方便空气进入瓶内，与外界大气连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通  </w:t>
      </w:r>
      <w:r>
        <w:rPr>
          <w:rFonts w:ascii="宋体" w:hAnsi="宋体" w:eastAsia="宋体" w:cs="宋体"/>
          <w:spacing w:val="10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………………………………………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分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利用大气压强与液体压强将药液输入体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10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……………………………………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</w:p>
    <w:p>
      <w:pPr>
        <w:spacing w:before="7" w:after="0" w:line="240" w:lineRule="auto"/>
        <w:ind w:left="94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220"/>
        </w:tabs>
        <w:spacing w:before="0" w:after="0" w:line="300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700N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m=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980J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………………………………………………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…</w:t>
      </w:r>
      <w:r>
        <w:rPr>
          <w:rFonts w:ascii="宋体" w:hAnsi="宋体" w:eastAsia="宋体" w:cs="宋体"/>
          <w:spacing w:val="-20"/>
          <w:w w:val="100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tabs>
          <w:tab w:val="left" w:pos="3780"/>
        </w:tabs>
        <w:spacing w:before="0" w:after="0" w:line="315" w:lineRule="exact"/>
        <w:ind w:left="74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w w:val="100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5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-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-5"/>
          <w:w w:val="100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i/>
          <w:spacing w:val="2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980J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490W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………………………………………………………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</w:t>
      </w:r>
    </w:p>
    <w:p>
      <w:pPr>
        <w:spacing w:before="0" w:after="0" w:line="311" w:lineRule="exact"/>
        <w:ind w:left="7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评分意见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  <w:bookmarkStart w:id="0" w:name="_GoBack"/>
      <w:bookmarkEnd w:id="0"/>
    </w:p>
    <w:p>
      <w:pPr>
        <w:spacing w:before="6" w:after="0" w:line="280" w:lineRule="exact"/>
        <w:jc w:val="left"/>
        <w:rPr>
          <w:sz w:val="28"/>
          <w:szCs w:val="28"/>
        </w:rPr>
      </w:pPr>
    </w:p>
    <w:p>
      <w:pPr>
        <w:spacing w:after="0" w:line="280" w:lineRule="exact"/>
        <w:jc w:val="left"/>
        <w:rPr>
          <w:sz w:val="28"/>
          <w:szCs w:val="28"/>
        </w:rPr>
        <w:sectPr>
          <w:pgSz w:w="11920" w:h="16860"/>
          <w:pgMar w:top="1580" w:right="1580" w:bottom="1000" w:left="1340" w:header="0" w:footer="811" w:gutter="0"/>
          <w:cols w:space="720" w:num="1"/>
        </w:sectPr>
      </w:pPr>
    </w:p>
    <w:p>
      <w:pPr>
        <w:spacing w:before="9" w:after="0" w:line="240" w:lineRule="auto"/>
        <w:ind w:left="102" w:right="-73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21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.</w:t>
      </w:r>
      <w:r>
        <w:rPr>
          <w:rFonts w:ascii="宋体" w:hAnsi="宋体" w:eastAsia="宋体" w:cs="宋体"/>
          <w:spacing w:val="0"/>
          <w:sz w:val="21"/>
          <w:szCs w:val="21"/>
        </w:rPr>
        <w:t>解</w:t>
      </w:r>
      <w:r>
        <w:rPr>
          <w:rFonts w:ascii="宋体" w:hAnsi="宋体" w:eastAsia="宋体" w:cs="宋体"/>
          <w:spacing w:val="-105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sz w:val="21"/>
          <w:szCs w:val="21"/>
        </w:rPr>
        <w:t>）如</w:t>
      </w:r>
      <w:r>
        <w:rPr>
          <w:rFonts w:ascii="宋体" w:hAnsi="宋体" w:eastAsia="宋体" w:cs="宋体"/>
          <w:spacing w:val="0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分）</w:t>
      </w:r>
    </w:p>
    <w:p>
      <w:pPr>
        <w:tabs>
          <w:tab w:val="left" w:pos="1480"/>
        </w:tabs>
        <w:spacing w:before="38" w:after="0" w:line="240" w:lineRule="auto"/>
        <w:ind w:left="654" w:right="-57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</w:p>
    <w:p>
      <w:pPr>
        <w:spacing w:before="4" w:after="0" w:line="160" w:lineRule="exact"/>
        <w:jc w:val="left"/>
        <w:rPr>
          <w:sz w:val="16"/>
          <w:szCs w:val="16"/>
        </w:rPr>
      </w:pPr>
    </w:p>
    <w:p>
      <w:pPr>
        <w:tabs>
          <w:tab w:val="left" w:pos="700"/>
          <w:tab w:val="left" w:pos="1260"/>
        </w:tabs>
        <w:spacing w:before="0" w:after="0" w:line="240" w:lineRule="auto"/>
        <w:ind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566" o:spid="_x0000_s1566" o:spt="203" style="position:absolute;left:0pt;margin-left:287.25pt;margin-top:-12.65pt;height:37.35pt;width:109.5pt;mso-position-horizontal-relative:page;z-index:-251608064;mso-width-relative:page;mso-height-relative:page;" coordorigin="5745,-254" coordsize="2190,747">
            <o:lock v:ext="edit"/>
            <v:group id="_x0000_s1567" o:spid="_x0000_s1567" o:spt="203" style="position:absolute;left:5753;top:208;height:136;width:181;" coordorigin="5753,208" coordsize="181,136">
              <o:lock v:ext="edit"/>
              <v:shape id="_x0000_s1568" o:spid="_x0000_s1568" style="position:absolute;left:5753;top:208;height:136;width:181;" filled="f" stroked="t" coordorigin="5753,208" coordsize="181,136" path="m5753,208l5934,344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69" o:spid="_x0000_s1569" o:spt="203" style="position:absolute;left:5883;top:213;height:81;width:96;" coordorigin="5883,213" coordsize="96,81">
              <o:lock v:ext="edit"/>
              <v:shape id="_x0000_s1570" o:spid="_x0000_s1570" style="position:absolute;left:5883;top:213;height:81;width:96;" filled="f" stroked="t" coordorigin="5883,213" coordsize="96,81" path="m5883,213l5979,294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71" o:spid="_x0000_s1571" o:spt="203" style="position:absolute;left:5936;top:160;height:87;width:91;" coordorigin="5936,160" coordsize="91,87">
              <o:lock v:ext="edit"/>
              <v:shape id="_x0000_s1572" o:spid="_x0000_s1572" style="position:absolute;left:5936;top:160;height:87;width:91;" filled="f" stroked="t" coordorigin="5936,160" coordsize="91,87" path="m5936,160l6027,24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73" o:spid="_x0000_s1573" o:spt="203" style="position:absolute;left:5993;top:111;height:91;width:85;" coordorigin="5993,111" coordsize="85,91">
              <o:lock v:ext="edit"/>
              <v:shape id="_x0000_s1574" o:spid="_x0000_s1574" style="position:absolute;left:5993;top:111;height:91;width:85;" filled="f" stroked="t" coordorigin="5993,111" coordsize="85,91" path="m5993,111l6078,20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75" o:spid="_x0000_s1575" o:spt="203" style="position:absolute;left:6053;top:65;height:95;width:78;" coordorigin="6053,65" coordsize="78,95">
              <o:lock v:ext="edit"/>
              <v:shape id="_x0000_s1576" o:spid="_x0000_s1576" style="position:absolute;left:6053;top:65;height:95;width:78;" filled="f" stroked="t" coordorigin="6053,65" coordsize="78,95" path="m6053,65l6131,16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77" o:spid="_x0000_s1577" o:spt="203" style="position:absolute;left:6081;top:-25;height:147;width:106;" coordorigin="6081,-25" coordsize="106,147">
              <o:lock v:ext="edit"/>
              <v:shape id="_x0000_s1578" o:spid="_x0000_s1578" style="position:absolute;left:6081;top:-25;height:147;width:106;" filled="f" stroked="t" coordorigin="6081,-25" coordsize="106,147" path="m6081,-25l6187,12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79" o:spid="_x0000_s1579" o:spt="203" style="position:absolute;left:6180;top:-17;height:104;width:66;" coordorigin="6180,-17" coordsize="66,104">
              <o:lock v:ext="edit"/>
              <v:shape id="_x0000_s1580" o:spid="_x0000_s1580" style="position:absolute;left:6180;top:-17;height:104;width:66;" filled="f" stroked="t" coordorigin="6180,-17" coordsize="66,104" path="m6180,-17l6246,8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81" o:spid="_x0000_s1581" o:spt="203" style="position:absolute;left:6247;top:-53;height:108;width:59;" coordorigin="6247,-53" coordsize="59,108">
              <o:lock v:ext="edit"/>
              <v:shape id="_x0000_s1582" o:spid="_x0000_s1582" style="position:absolute;left:6247;top:-53;height:108;width:59;" filled="f" stroked="t" coordorigin="6247,-53" coordsize="59,108" path="m6247,-53l6306,5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83" o:spid="_x0000_s1583" o:spt="203" style="position:absolute;left:6316;top:-84;height:110;width:53;" coordorigin="6316,-84" coordsize="53,110">
              <o:lock v:ext="edit"/>
              <v:shape id="_x0000_s1584" o:spid="_x0000_s1584" style="position:absolute;left:6316;top:-84;height:110;width:53;" filled="f" stroked="t" coordorigin="6316,-84" coordsize="53,110" path="m6316,-84l6369,2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85" o:spid="_x0000_s1585" o:spt="203" style="position:absolute;left:6388;top:-112;height:113;width:45;" coordorigin="6388,-112" coordsize="45,113">
              <o:lock v:ext="edit"/>
              <v:shape id="_x0000_s1586" o:spid="_x0000_s1586" style="position:absolute;left:6388;top:-112;height:113;width:45;" filled="f" stroked="t" coordorigin="6388,-112" coordsize="45,113" path="m6388,-112l6433,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87" o:spid="_x0000_s1587" o:spt="203" style="position:absolute;left:6430;top:-228;height:208;width:69;" coordorigin="6430,-228" coordsize="69,208">
              <o:lock v:ext="edit"/>
              <v:shape id="_x0000_s1588" o:spid="_x0000_s1588" style="position:absolute;left:6430;top:-228;height:208;width:69;" filled="f" stroked="t" coordorigin="6430,-228" coordsize="69,208" path="m6430,-228l6499,-2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89" o:spid="_x0000_s1589" o:spt="203" style="position:absolute;left:6535;top:-155;height:118;width:30;" coordorigin="6535,-155" coordsize="30,118">
              <o:lock v:ext="edit"/>
              <v:shape id="_x0000_s1590" o:spid="_x0000_s1590" style="position:absolute;left:6535;top:-155;height:118;width:30;" filled="f" stroked="t" coordorigin="6535,-155" coordsize="30,118" path="m6535,-155l6565,-3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91" o:spid="_x0000_s1591" o:spt="203" style="position:absolute;left:6610;top:-170;height:119;width:24;" coordorigin="6610,-170" coordsize="24,119">
              <o:lock v:ext="edit"/>
              <v:shape id="_x0000_s1592" o:spid="_x0000_s1592" style="position:absolute;left:6610;top:-170;height:119;width:24;" filled="f" stroked="t" coordorigin="6610,-170" coordsize="24,119" path="m6610,-170l6634,-5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93" o:spid="_x0000_s1593" o:spt="203" style="position:absolute;left:6687;top:-181;height:120;width:15;" coordorigin="6687,-181" coordsize="15,120">
              <o:lock v:ext="edit"/>
              <v:shape id="_x0000_s1594" o:spid="_x0000_s1594" style="position:absolute;left:6687;top:-181;height:120;width:15;" filled="f" stroked="t" coordorigin="6687,-181" coordsize="15,120" path="m6687,-181l6702,-6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95" o:spid="_x0000_s1595" o:spt="203" style="position:absolute;left:6763;top:-187;height:121;width:8;" coordorigin="6763,-187" coordsize="8,121">
              <o:lock v:ext="edit"/>
              <v:shape id="_x0000_s1596" o:spid="_x0000_s1596" style="position:absolute;left:6763;top:-187;height:121;width:8;" filled="f" stroked="t" coordorigin="6763,-187" coordsize="8,121" path="m6763,-187l6771,-6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97" o:spid="_x0000_s1597" o:spt="203" style="position:absolute;left:6841;top:-246;height:178;width:2;" coordorigin="6841,-246" coordsize="2,178">
              <o:lock v:ext="edit"/>
              <v:shape id="_x0000_s1598" o:spid="_x0000_s1598" style="position:absolute;left:6841;top:-246;height:178;width:2;" filled="f" stroked="t" coordorigin="6841,-246" coordsize="21600,178" path="m6841,-246l6841,-68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599" o:spid="_x0000_s1599" o:spt="203" style="position:absolute;left:6910;top:-187;height:121;width:8;" coordorigin="6910,-187" coordsize="8,121">
              <o:lock v:ext="edit"/>
              <v:shape id="_x0000_s1600" o:spid="_x0000_s1600" style="position:absolute;left:6910;top:-187;height:121;width:8;" filled="f" stroked="t" coordorigin="6910,-187" coordsize="8,121" path="m6918,-187l6910,-6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01" o:spid="_x0000_s1601" o:spt="203" style="position:absolute;left:6979;top:-181;height:120;width:15;" coordorigin="6979,-181" coordsize="15,120">
              <o:lock v:ext="edit"/>
              <v:shape id="_x0000_s1602" o:spid="_x0000_s1602" style="position:absolute;left:6979;top:-181;height:120;width:15;" filled="f" stroked="t" coordorigin="6979,-181" coordsize="15,120" path="m6994,-181l6979,-6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03" o:spid="_x0000_s1603" o:spt="203" style="position:absolute;left:7047;top:-170;height:119;width:24;" coordorigin="7047,-170" coordsize="24,119">
              <o:lock v:ext="edit"/>
              <v:shape id="_x0000_s1604" o:spid="_x0000_s1604" style="position:absolute;left:7047;top:-170;height:119;width:24;" filled="f" stroked="t" coordorigin="7047,-170" coordsize="24,119" path="m7071,-170l7047,-5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05" o:spid="_x0000_s1605" o:spt="203" style="position:absolute;left:7116;top:-155;height:118;width:30;" coordorigin="7116,-155" coordsize="30,118">
              <o:lock v:ext="edit"/>
              <v:shape id="_x0000_s1606" o:spid="_x0000_s1606" style="position:absolute;left:7116;top:-155;height:118;width:30;" filled="f" stroked="t" coordorigin="7116,-155" coordsize="30,118" path="m7146,-155l7116,-3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07" o:spid="_x0000_s1607" o:spt="203" style="position:absolute;left:7182;top:-228;height:208;width:69;" coordorigin="7182,-228" coordsize="69,208">
              <o:lock v:ext="edit"/>
              <v:shape id="_x0000_s1608" o:spid="_x0000_s1608" style="position:absolute;left:7182;top:-228;height:208;width:69;" filled="f" stroked="t" coordorigin="7182,-228" coordsize="69,208" path="m7251,-228l7182,-2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09" o:spid="_x0000_s1609" o:spt="203" style="position:absolute;left:7248;top:-112;height:113;width:45;" coordorigin="7248,-112" coordsize="45,113">
              <o:lock v:ext="edit"/>
              <v:shape id="_x0000_s1610" o:spid="_x0000_s1610" style="position:absolute;left:7248;top:-112;height:113;width:45;" filled="f" stroked="t" coordorigin="7248,-112" coordsize="45,113" path="m7293,-112l7248,1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11" o:spid="_x0000_s1611" o:spt="203" style="position:absolute;left:7312;top:-84;height:110;width:53;" coordorigin="7312,-84" coordsize="53,110">
              <o:lock v:ext="edit"/>
              <v:shape id="_x0000_s1612" o:spid="_x0000_s1612" style="position:absolute;left:7312;top:-84;height:110;width:53;" filled="f" stroked="t" coordorigin="7312,-84" coordsize="53,110" path="m7365,-84l7312,26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13" o:spid="_x0000_s1613" o:spt="203" style="position:absolute;left:7375;top:-53;height:108;width:59;" coordorigin="7375,-53" coordsize="59,108">
              <o:lock v:ext="edit"/>
              <v:shape id="_x0000_s1614" o:spid="_x0000_s1614" style="position:absolute;left:7375;top:-53;height:108;width:59;" filled="f" stroked="t" coordorigin="7375,-53" coordsize="59,108" path="m7434,-53l7375,55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15" o:spid="_x0000_s1615" o:spt="203" style="position:absolute;left:7435;top:-17;height:104;width:66;" coordorigin="7435,-17" coordsize="66,104">
              <o:lock v:ext="edit"/>
              <v:shape id="_x0000_s1616" o:spid="_x0000_s1616" style="position:absolute;left:7435;top:-17;height:104;width:66;" filled="f" stroked="t" coordorigin="7435,-17" coordsize="66,104" path="m7501,-17l7435,8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17" o:spid="_x0000_s1617" o:spt="203" style="position:absolute;left:7494;top:-25;height:147;width:106;" coordorigin="7494,-25" coordsize="106,147">
              <o:lock v:ext="edit"/>
              <v:shape id="_x0000_s1618" o:spid="_x0000_s1618" style="position:absolute;left:7494;top:-25;height:147;width:106;" filled="f" stroked="t" coordorigin="7494,-25" coordsize="106,147" path="m7600,-25l7494,12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19" o:spid="_x0000_s1619" o:spt="203" style="position:absolute;left:7550;top:65;height:95;width:78;" coordorigin="7550,65" coordsize="78,95">
              <o:lock v:ext="edit"/>
              <v:shape id="_x0000_s1620" o:spid="_x0000_s1620" style="position:absolute;left:7550;top:65;height:95;width:78;" filled="f" stroked="t" coordorigin="7550,65" coordsize="78,95" path="m7628,65l7550,160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21" o:spid="_x0000_s1621" o:spt="203" style="position:absolute;left:7603;top:111;height:91;width:85;" coordorigin="7603,111" coordsize="85,91">
              <o:lock v:ext="edit"/>
              <v:shape id="_x0000_s1622" o:spid="_x0000_s1622" style="position:absolute;left:7603;top:111;height:91;width:85;" filled="f" stroked="t" coordorigin="7603,111" coordsize="85,91" path="m7688,111l7603,202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23" o:spid="_x0000_s1623" o:spt="203" style="position:absolute;left:7654;top:160;height:87;width:91;" coordorigin="7654,160" coordsize="91,87">
              <o:lock v:ext="edit"/>
              <v:shape id="_x0000_s1624" o:spid="_x0000_s1624" style="position:absolute;left:7654;top:160;height:87;width:91;" filled="f" stroked="t" coordorigin="7654,160" coordsize="91,87" path="m7745,160l7654,247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25" o:spid="_x0000_s1625" o:spt="203" style="position:absolute;left:7702;top:213;height:81;width:96;" coordorigin="7702,213" coordsize="96,81">
              <o:lock v:ext="edit"/>
              <v:shape id="_x0000_s1626" o:spid="_x0000_s1626" style="position:absolute;left:7702;top:213;height:81;width:96;" filled="f" stroked="t" coordorigin="7702,213" coordsize="96,81" path="m7798,213l7702,294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27" o:spid="_x0000_s1627" o:spt="203" style="position:absolute;left:7747;top:208;height:136;width:181;" coordorigin="7747,208" coordsize="181,136">
              <o:lock v:ext="edit"/>
              <v:shape id="_x0000_s1628" o:spid="_x0000_s1628" style="position:absolute;left:7747;top:208;height:136;width:181;" filled="f" stroked="t" coordorigin="7747,208" coordsize="181,136" path="m7928,208l7747,344e">
                <v:path arrowok="t"/>
                <v:fill on="f" focussize="0,0"/>
                <v:stroke color="#000000"/>
                <v:imagedata o:title=""/>
                <o:lock v:ext="edit"/>
              </v:shape>
            </v:group>
            <v:group id="_x0000_s1629" o:spid="_x0000_s1629" o:spt="203" style="position:absolute;left:5929;top:-72;height:415;width:1829;" coordorigin="5929,-72" coordsize="1829,415">
              <o:lock v:ext="edit"/>
              <v:shape id="_x0000_s1630" o:spid="_x0000_s1630" style="position:absolute;left:5929;top:-72;height:415;width:1829;" filled="f" stroked="t" coordorigin="5929,-72" coordsize="1829,415" path="m5929,337l5999,263,6075,195,6157,135,6244,81,6336,35,6431,-3,6530,-33,6632,-55,6735,-68,6841,-72,6894,-71,7000,-62,7104,-44,7204,-18,7302,17,7396,59,7486,110,7571,167,7650,232,7724,304,7758,343e">
                <v:path arrowok="t"/>
                <v:fill on="f" focussize="0,0"/>
                <v:stroke weight="1.5pt" color="#000000"/>
                <v:imagedata o:title=""/>
                <o:lock v:ext="edit"/>
              </v:shape>
            </v:group>
            <v:group id="_x0000_s1631" o:spid="_x0000_s1631" o:spt="203" style="position:absolute;left:6810;top:-37;height:515;width:377;" coordorigin="6810,-37" coordsize="377,515">
              <o:lock v:ext="edit"/>
              <v:shape id="_x0000_s1632" o:spid="_x0000_s1632" style="position:absolute;left:6810;top:-37;height:515;width:377;" fillcolor="#000000" filled="t" stroked="f" coordorigin="6810,-37" coordsize="377,515" path="m6841,427l6826,428,6810,443,6810,460,6823,476,6841,479,6857,468,6861,459,6861,458,6843,458,6827,447,6841,427xe">
                <v:path arrowok="t"/>
                <v:fill on="t" focussize="0,0"/>
                <v:stroke on="f"/>
                <v:imagedata o:title=""/>
                <o:lock v:ext="edit"/>
              </v:shape>
              <v:shape id="_x0000_s1633" o:spid="_x0000_s1633" style="position:absolute;left:6810;top:-37;height:515;width:377;" fillcolor="#000000" filled="t" stroked="f" coordorigin="6810,-37" coordsize="377,515" path="m6843,427l6841,427,6827,447,6843,458,6856,440,6843,427xe">
                <v:path arrowok="t"/>
                <v:fill on="t" focussize="0,0"/>
                <v:stroke on="f"/>
                <v:imagedata o:title=""/>
                <o:lock v:ext="edit"/>
              </v:shape>
              <v:shape id="_x0000_s1634" o:spid="_x0000_s1634" style="position:absolute;left:6810;top:-37;height:515;width:377;" fillcolor="#000000" filled="t" stroked="f" coordorigin="6810,-37" coordsize="377,515" path="m6856,440l6843,458,6861,458,6859,443,6856,440xe">
                <v:path arrowok="t"/>
                <v:fill on="t" focussize="0,0"/>
                <v:stroke on="f"/>
                <v:imagedata o:title=""/>
                <o:lock v:ext="edit"/>
              </v:shape>
              <v:shape id="_x0000_s1635" o:spid="_x0000_s1635" style="position:absolute;left:6810;top:-37;height:515;width:377;" fillcolor="#000000" filled="t" stroked="f" coordorigin="6810,-37" coordsize="377,515" path="m6866,427l6843,427,6856,440,6866,427xe">
                <v:path arrowok="t"/>
                <v:fill on="t" focussize="0,0"/>
                <v:stroke on="f"/>
                <v:imagedata o:title=""/>
                <o:lock v:ext="edit"/>
              </v:shape>
              <v:shape id="_x0000_s1636" o:spid="_x0000_s1636" style="position:absolute;left:6810;top:-37;height:515;width:377;" fillcolor="#000000" filled="t" stroked="f" coordorigin="6810,-37" coordsize="377,515" path="m7171,-37l6841,427,6843,427,6866,427,7187,-25,7171,-37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position w:val="-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>.2</w:t>
      </w:r>
    </w:p>
    <w:p>
      <w:pPr>
        <w:spacing w:before="0" w:after="0" w:line="211" w:lineRule="exact"/>
        <w:ind w:left="286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</w:p>
    <w:p>
      <w:pPr>
        <w:spacing w:before="0" w:after="0" w:line="186" w:lineRule="exact"/>
        <w:ind w:right="339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637" o:spid="_x0000_s1637" o:spt="203" style="position:absolute;left:0pt;margin-left:282.1pt;margin-top:5.55pt;height:14.1pt;width:43.8pt;mso-position-horizontal-relative:page;z-index:-251610112;mso-width-relative:page;mso-height-relative:page;" coordorigin="5643,111" coordsize="876,282">
            <o:lock v:ext="edit"/>
            <v:group id="_x0000_s1638" o:spid="_x0000_s1638" o:spt="203" style="position:absolute;left:5653;top:121;height:262;width:841;" coordorigin="5653,121" coordsize="841,262">
              <o:lock v:ext="edit"/>
              <v:shape id="_x0000_s1639" o:spid="_x0000_s1639" style="position:absolute;left:5653;top:121;height:262;width:841;" fillcolor="#000000" filled="t" stroked="f" coordorigin="5653,121" coordsize="841,262" path="m5817,217l5746,231,5684,270,5659,295,5658,295,5658,296,5655,300,5655,301,5654,302,5654,304,5653,308,5653,310,5653,312,5653,317,5653,318,5655,324,5655,324,5655,326,5691,371,5699,379,5702,382,5703,383,5719,372,5716,368,5713,365,5705,357,5696,347,5687,337,5679,327,5676,323,5674,319,5674,318,5674,317,5673,316,5673,316,5672,313,5673,313,5673,313,5672,313,5672,311,5674,308,5674,308,5675,306,5676,306,5678,303,5683,297,5731,261,5790,239,5816,237,5885,237,5883,236,5866,228,5849,222,5833,218,5817,217xe">
                <v:path arrowok="t"/>
                <v:fill on="t" focussize="0,0"/>
                <v:stroke on="f"/>
                <v:imagedata o:title=""/>
                <o:lock v:ext="edit"/>
              </v:shape>
              <v:shape id="_x0000_s1640" o:spid="_x0000_s1640" style="position:absolute;left:5653;top:121;height:262;width:841;" fillcolor="#000000" filled="t" stroked="f" coordorigin="5653,121" coordsize="841,262" path="m5885,237l5816,237,5829,238,5842,241,5908,274,5965,311,5985,323,6048,355,6111,370,6112,370,6175,360,6202,350,6111,350,6112,350,6035,327,5976,294,5919,257,5901,246,5885,237xe">
                <v:path arrowok="t"/>
                <v:fill on="t" focussize="0,0"/>
                <v:stroke on="f"/>
                <v:imagedata o:title=""/>
                <o:lock v:ext="edit"/>
              </v:shape>
              <v:shape id="_x0000_s1641" o:spid="_x0000_s1641" style="position:absolute;left:5653;top:121;height:262;width:841;" fillcolor="#000000" filled="t" stroked="f" coordorigin="5653,121" coordsize="841,262" path="m6112,350l6111,350,6113,350,6112,350xe">
                <v:path arrowok="t"/>
                <v:fill on="t" focussize="0,0"/>
                <v:stroke on="f"/>
                <v:imagedata o:title=""/>
                <o:lock v:ext="edit"/>
              </v:shape>
              <v:shape id="_x0000_s1642" o:spid="_x0000_s1642" style="position:absolute;left:5653;top:121;height:262;width:841;" fillcolor="#000000" filled="t" stroked="f" coordorigin="5653,121" coordsize="841,262" path="m6444,154l6375,213,6312,262,6249,304,6189,334,6130,349,6112,350,6113,350,6202,350,6217,343,6281,308,6345,262,6431,192,6456,171,6453,170,6444,154xe">
                <v:path arrowok="t"/>
                <v:fill on="t" focussize="0,0"/>
                <v:stroke on="f"/>
                <v:imagedata o:title=""/>
                <o:lock v:ext="edit"/>
              </v:shape>
              <v:shape id="_x0000_s1643" o:spid="_x0000_s1643" style="position:absolute;left:5653;top:121;height:262;width:841;" fillcolor="#000000" filled="t" stroked="f" coordorigin="5653,121" coordsize="841,262" path="m5673,317l5674,319,5674,318,5673,317xe">
                <v:path arrowok="t"/>
                <v:fill on="t" focussize="0,0"/>
                <v:stroke on="f"/>
                <v:imagedata o:title=""/>
                <o:lock v:ext="edit"/>
              </v:shape>
              <v:shape id="_x0000_s1644" o:spid="_x0000_s1644" style="position:absolute;left:5653;top:121;height:262;width:841;" fillcolor="#000000" filled="t" stroked="f" coordorigin="5653,121" coordsize="841,262" path="m5674,318l5674,319,5674,318xe">
                <v:path arrowok="t"/>
                <v:fill on="t" focussize="0,0"/>
                <v:stroke on="f"/>
                <v:imagedata o:title=""/>
                <o:lock v:ext="edit"/>
              </v:shape>
              <v:shape id="_x0000_s1645" o:spid="_x0000_s1645" style="position:absolute;left:5653;top:121;height:262;width:841;" fillcolor="#000000" filled="t" stroked="f" coordorigin="5653,121" coordsize="841,262" path="m5674,317l5674,318,5674,317xe">
                <v:path arrowok="t"/>
                <v:fill on="t" focussize="0,0"/>
                <v:stroke on="f"/>
                <v:imagedata o:title=""/>
                <o:lock v:ext="edit"/>
              </v:shape>
              <v:shape id="_x0000_s1646" o:spid="_x0000_s1646" style="position:absolute;left:5653;top:121;height:262;width:841;" fillcolor="#000000" filled="t" stroked="f" coordorigin="5653,121" coordsize="841,262" path="m5672,313l5673,316,5673,314,5672,313xe">
                <v:path arrowok="t"/>
                <v:fill on="t" focussize="0,0"/>
                <v:stroke on="f"/>
                <v:imagedata o:title=""/>
                <o:lock v:ext="edit"/>
              </v:shape>
              <v:shape id="_x0000_s1647" o:spid="_x0000_s1647" style="position:absolute;left:5653;top:121;height:262;width:841;" fillcolor="#000000" filled="t" stroked="f" coordorigin="5653,121" coordsize="841,262" path="m5673,314l5673,316,5673,316,5673,314xe">
                <v:path arrowok="t"/>
                <v:fill on="t" focussize="0,0"/>
                <v:stroke on="f"/>
                <v:imagedata o:title=""/>
                <o:lock v:ext="edit"/>
              </v:shape>
              <v:shape id="_x0000_s1648" o:spid="_x0000_s1648" style="position:absolute;left:5653;top:121;height:262;width:841;" fillcolor="#000000" filled="t" stroked="f" coordorigin="5653,121" coordsize="841,262" path="m5673,313l5672,313,5673,314,5673,313xe">
                <v:path arrowok="t"/>
                <v:fill on="t" focussize="0,0"/>
                <v:stroke on="f"/>
                <v:imagedata o:title=""/>
                <o:lock v:ext="edit"/>
              </v:shape>
              <v:shape id="_x0000_s1649" o:spid="_x0000_s1649" style="position:absolute;left:5653;top:121;height:262;width:841;" fillcolor="#000000" filled="t" stroked="f" coordorigin="5653,121" coordsize="841,262" path="m5673,310l5672,313,5673,312,5673,310xe">
                <v:path arrowok="t"/>
                <v:fill on="t" focussize="0,0"/>
                <v:stroke on="f"/>
                <v:imagedata o:title=""/>
                <o:lock v:ext="edit"/>
              </v:shape>
              <v:shape id="_x0000_s1650" o:spid="_x0000_s1650" style="position:absolute;left:5653;top:121;height:262;width:841;" fillcolor="#000000" filled="t" stroked="f" coordorigin="5653,121" coordsize="841,262" path="m5673,312l5672,313,5673,313,5673,312xe">
                <v:path arrowok="t"/>
                <v:fill on="t" focussize="0,0"/>
                <v:stroke on="f"/>
                <v:imagedata o:title=""/>
                <o:lock v:ext="edit"/>
              </v:shape>
              <v:shape id="_x0000_s1651" o:spid="_x0000_s1651" style="position:absolute;left:5653;top:121;height:262;width:841;" fillcolor="#000000" filled="t" stroked="f" coordorigin="5653,121" coordsize="841,262" path="m5673,309l5673,310,5673,312,5673,309xe">
                <v:path arrowok="t"/>
                <v:fill on="t" focussize="0,0"/>
                <v:stroke on="f"/>
                <v:imagedata o:title=""/>
                <o:lock v:ext="edit"/>
              </v:shape>
              <v:shape id="_x0000_s1652" o:spid="_x0000_s1652" style="position:absolute;left:5653;top:121;height:262;width:841;" fillcolor="#000000" filled="t" stroked="f" coordorigin="5653,121" coordsize="841,262" path="m5673,310l5672,311,5673,310xe">
                <v:path arrowok="t"/>
                <v:fill on="t" focussize="0,0"/>
                <v:stroke on="f"/>
                <v:imagedata o:title=""/>
                <o:lock v:ext="edit"/>
              </v:shape>
              <v:shape id="_x0000_s1653" o:spid="_x0000_s1653" style="position:absolute;left:5653;top:121;height:262;width:841;" fillcolor="#000000" filled="t" stroked="f" coordorigin="5653,121" coordsize="841,262" path="m5673,310l5672,311,5673,310xe">
                <v:path arrowok="t"/>
                <v:fill on="t" focussize="0,0"/>
                <v:stroke on="f"/>
                <v:imagedata o:title=""/>
                <o:lock v:ext="edit"/>
              </v:shape>
              <v:shape id="_x0000_s1654" o:spid="_x0000_s1654" style="position:absolute;left:5653;top:121;height:262;width:841;" fillcolor="#000000" filled="t" stroked="f" coordorigin="5653,121" coordsize="841,262" path="m5673,310xe">
                <v:path arrowok="t"/>
                <v:fill on="t" focussize="0,0"/>
                <v:stroke on="f"/>
                <v:imagedata o:title=""/>
                <o:lock v:ext="edit"/>
              </v:shape>
              <v:shape id="_x0000_s1655" o:spid="_x0000_s1655" style="position:absolute;left:5653;top:121;height:262;width:841;" fillcolor="#000000" filled="t" stroked="f" coordorigin="5653,121" coordsize="841,262" path="m5674,308l5673,310,5673,309,5674,308xe">
                <v:path arrowok="t"/>
                <v:fill on="t" focussize="0,0"/>
                <v:stroke on="f"/>
                <v:imagedata o:title=""/>
                <o:lock v:ext="edit"/>
              </v:shape>
              <v:shape id="_x0000_s1656" o:spid="_x0000_s1656" style="position:absolute;left:5653;top:121;height:262;width:841;" fillcolor="#000000" filled="t" stroked="f" coordorigin="5653,121" coordsize="841,262" path="m5674,308l5674,308,5673,309,5674,308xe">
                <v:path arrowok="t"/>
                <v:fill on="t" focussize="0,0"/>
                <v:stroke on="f"/>
                <v:imagedata o:title=""/>
                <o:lock v:ext="edit"/>
              </v:shape>
              <v:shape id="_x0000_s1657" o:spid="_x0000_s1657" style="position:absolute;left:5653;top:121;height:262;width:841;" fillcolor="#000000" filled="t" stroked="f" coordorigin="5653,121" coordsize="841,262" path="m5676,306l5675,306,5674,307,5676,306xe">
                <v:path arrowok="t"/>
                <v:fill on="t" focussize="0,0"/>
                <v:stroke on="f"/>
                <v:imagedata o:title=""/>
                <o:lock v:ext="edit"/>
              </v:shape>
              <v:shape id="_x0000_s1658" o:spid="_x0000_s1658" style="position:absolute;left:5653;top:121;height:262;width:841;" fillcolor="#000000" filled="t" stroked="f" coordorigin="5653,121" coordsize="841,262" path="m6491,140l6461,140,6474,155,6456,171,6470,173,6489,163,6493,146,6491,140xe">
                <v:path arrowok="t"/>
                <v:fill on="t" focussize="0,0"/>
                <v:stroke on="f"/>
                <v:imagedata o:title=""/>
                <o:lock v:ext="edit"/>
              </v:shape>
              <v:shape id="_x0000_s1659" o:spid="_x0000_s1659" style="position:absolute;left:5653;top:121;height:262;width:841;" fillcolor="#000000" filled="t" stroked="f" coordorigin="5653,121" coordsize="841,262" path="m6461,140l6444,154,6453,170,6456,171,6474,155,6461,140xe">
                <v:path arrowok="t"/>
                <v:fill on="t" focussize="0,0"/>
                <v:stroke on="f"/>
                <v:imagedata o:title=""/>
                <o:lock v:ext="edit"/>
              </v:shape>
              <v:shape id="_x0000_s1660" o:spid="_x0000_s1660" style="position:absolute;left:5653;top:121;height:262;width:841;" fillcolor="#000000" filled="t" stroked="f" coordorigin="5653,121" coordsize="841,262" path="m6467,121l6450,127,6444,135,6442,151,6444,154,6461,140,6491,140,6485,128,6467,1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61" o:spid="_x0000_s1661" o:spt="203" style="position:absolute;left:6434;top:126;height:67;width:75;" coordorigin="6434,126" coordsize="75,67">
              <o:lock v:ext="edit"/>
              <v:shape id="_x0000_s1662" o:spid="_x0000_s1662" style="position:absolute;left:6434;top:126;height:67;width:75;" fillcolor="#FFFFFF" filled="t" stroked="f" coordorigin="6434,126" coordsize="75,67" path="m6472,126l6449,131,6434,146,6437,171,6449,186,6468,192,6493,187,6509,174,6507,149,6496,133,6478,126,6472,1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63" o:spid="_x0000_s1663" o:spt="203" style="position:absolute;left:6434;top:126;height:67;width:75;" coordorigin="6434,126" coordsize="75,67">
              <o:lock v:ext="edit"/>
              <v:shape id="_x0000_s1664" o:spid="_x0000_s1664" style="position:absolute;left:6434;top:126;height:67;width:75;" filled="f" stroked="t" coordorigin="6434,126" coordsize="75,67" path="m6472,126l6449,131,6434,146,6437,171,6449,186,6468,192,6493,187,6509,174,6507,149,6496,133,6478,126,6472,126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pict>
          <v:group id="_x0000_s1665" o:spid="_x0000_s1665" o:spt="203" style="position:absolute;left:0pt;margin-left:341.85pt;margin-top:5.55pt;height:27.85pt;width:43.15pt;mso-position-horizontal-relative:page;z-index:-251609088;mso-width-relative:page;mso-height-relative:page;" coordorigin="6837,111" coordsize="863,557">
            <o:lock v:ext="edit"/>
            <v:group id="_x0000_s1666" o:spid="_x0000_s1666" o:spt="203" style="position:absolute;left:6884;top:121;height:537;width:806;" coordorigin="6884,121" coordsize="806,537">
              <o:lock v:ext="edit"/>
              <v:shape id="_x0000_s1667" o:spid="_x0000_s1667" style="position:absolute;left:6884;top:121;height:537;width:806;" fillcolor="#000000" filled="t" stroked="f" coordorigin="6884,121" coordsize="806,537" path="m7221,309l7200,309,7201,310,7204,322,7206,334,7207,347,7207,361,7206,375,7204,389,7199,418,7193,447,7188,474,7186,487,7186,500,7185,511,7165,568,7160,579,7156,590,7152,602,7150,612,7150,625,7151,633,7152,634,7152,635,7153,636,7157,642,7179,655,7179,655,7187,657,7195,658,7204,658,7214,658,7298,647,7342,639,7205,639,7197,638,7191,637,7186,636,7186,636,7184,636,7185,636,7179,634,7178,634,7176,633,7176,633,7175,631,7174,631,7171,629,7172,629,7171,628,7171,628,7170,625,7170,625,7170,623,7169,623,7169,620,7169,620,7169,616,7170,614,7171,608,7174,598,7178,587,7183,576,7194,551,7206,490,7208,478,7212,451,7218,422,7224,392,7226,376,7227,361,7227,346,7226,331,7223,316,7221,309xe">
                <v:path arrowok="t"/>
                <v:fill on="t" focussize="0,0"/>
                <v:stroke on="f"/>
                <v:imagedata o:title=""/>
                <o:lock v:ext="edit"/>
              </v:shape>
              <v:shape id="_x0000_s1668" o:spid="_x0000_s1668" style="position:absolute;left:6884;top:121;height:537;width:806;" fillcolor="#000000" filled="t" stroked="f" coordorigin="6884,121" coordsize="806,537" path="m7686,535l7677,537,7657,541,7602,555,7586,559,7440,596,7364,613,7294,628,7214,638,7205,639,7342,639,7368,633,7406,624,7661,561,7672,558,7682,556,7690,554,7686,535xe">
                <v:path arrowok="t"/>
                <v:fill on="t" focussize="0,0"/>
                <v:stroke on="f"/>
                <v:imagedata o:title=""/>
                <o:lock v:ext="edit"/>
              </v:shape>
              <v:shape id="_x0000_s1669" o:spid="_x0000_s1669" style="position:absolute;left:6884;top:121;height:537;width:806;" fillcolor="#000000" filled="t" stroked="f" coordorigin="6884,121" coordsize="806,537" path="m7184,636l7186,636,7185,636,7184,636xe">
                <v:path arrowok="t"/>
                <v:fill on="t" focussize="0,0"/>
                <v:stroke on="f"/>
                <v:imagedata o:title=""/>
                <o:lock v:ext="edit"/>
              </v:shape>
              <v:shape id="_x0000_s1670" o:spid="_x0000_s1670" style="position:absolute;left:6884;top:121;height:537;width:806;" fillcolor="#000000" filled="t" stroked="f" coordorigin="6884,121" coordsize="806,537" path="m7185,636l7186,636,7186,636,7185,636xe">
                <v:path arrowok="t"/>
                <v:fill on="t" focussize="0,0"/>
                <v:stroke on="f"/>
                <v:imagedata o:title=""/>
                <o:lock v:ext="edit"/>
              </v:shape>
              <v:shape id="_x0000_s1671" o:spid="_x0000_s1671" style="position:absolute;left:6884;top:121;height:537;width:806;" fillcolor="#000000" filled="t" stroked="f" coordorigin="6884,121" coordsize="806,537" path="m7185,636l7184,636,7185,636,7185,636xe">
                <v:path arrowok="t"/>
                <v:fill on="t" focussize="0,0"/>
                <v:stroke on="f"/>
                <v:imagedata o:title=""/>
                <o:lock v:ext="edit"/>
              </v:shape>
              <v:shape id="_x0000_s1672" o:spid="_x0000_s1672" style="position:absolute;left:6884;top:121;height:537;width:806;" fillcolor="#000000" filled="t" stroked="f" coordorigin="6884,121" coordsize="806,537" path="m7176,633l7178,634,7177,633,7176,633xe">
                <v:path arrowok="t"/>
                <v:fill on="t" focussize="0,0"/>
                <v:stroke on="f"/>
                <v:imagedata o:title=""/>
                <o:lock v:ext="edit"/>
              </v:shape>
              <v:shape id="_x0000_s1673" o:spid="_x0000_s1673" style="position:absolute;left:6884;top:121;height:537;width:806;" fillcolor="#000000" filled="t" stroked="f" coordorigin="6884,121" coordsize="806,537" path="m7177,633l7178,634,7179,634,7177,633xe">
                <v:path arrowok="t"/>
                <v:fill on="t" focussize="0,0"/>
                <v:stroke on="f"/>
                <v:imagedata o:title=""/>
                <o:lock v:ext="edit"/>
              </v:shape>
              <v:shape id="_x0000_s1674" o:spid="_x0000_s1674" style="position:absolute;left:6884;top:121;height:537;width:806;" fillcolor="#000000" filled="t" stroked="f" coordorigin="6884,121" coordsize="806,537" path="m7176,633l7176,633,7177,633,7176,633xe">
                <v:path arrowok="t"/>
                <v:fill on="t" focussize="0,0"/>
                <v:stroke on="f"/>
                <v:imagedata o:title=""/>
                <o:lock v:ext="edit"/>
              </v:shape>
              <v:shape id="_x0000_s1675" o:spid="_x0000_s1675" style="position:absolute;left:6884;top:121;height:537;width:806;" fillcolor="#000000" filled="t" stroked="f" coordorigin="6884,121" coordsize="806,537" path="m7171,629l7174,631,7173,630,7171,629xe">
                <v:path arrowok="t"/>
                <v:fill on="t" focussize="0,0"/>
                <v:stroke on="f"/>
                <v:imagedata o:title=""/>
                <o:lock v:ext="edit"/>
              </v:shape>
              <v:shape id="_x0000_s1676" o:spid="_x0000_s1676" style="position:absolute;left:6884;top:121;height:537;width:806;" fillcolor="#000000" filled="t" stroked="f" coordorigin="6884,121" coordsize="806,537" path="m7173,630l7174,631,7175,631,7173,630xe">
                <v:path arrowok="t"/>
                <v:fill on="t" focussize="0,0"/>
                <v:stroke on="f"/>
                <v:imagedata o:title=""/>
                <o:lock v:ext="edit"/>
              </v:shape>
              <v:shape id="_x0000_s1677" o:spid="_x0000_s1677" style="position:absolute;left:6884;top:121;height:537;width:806;" fillcolor="#000000" filled="t" stroked="f" coordorigin="6884,121" coordsize="806,537" path="m7172,629l7171,629,7173,630,7172,629xe">
                <v:path arrowok="t"/>
                <v:fill on="t" focussize="0,0"/>
                <v:stroke on="f"/>
                <v:imagedata o:title=""/>
                <o:lock v:ext="edit"/>
              </v:shape>
              <v:shape id="_x0000_s1678" o:spid="_x0000_s1678" style="position:absolute;left:6884;top:121;height:537;width:806;" fillcolor="#000000" filled="t" stroked="f" coordorigin="6884,121" coordsize="806,537" path="m7170,625l7171,628,7170,626,7170,625xe">
                <v:path arrowok="t"/>
                <v:fill on="t" focussize="0,0"/>
                <v:stroke on="f"/>
                <v:imagedata o:title=""/>
                <o:lock v:ext="edit"/>
              </v:shape>
              <v:shape id="_x0000_s1679" o:spid="_x0000_s1679" style="position:absolute;left:6884;top:121;height:537;width:806;" fillcolor="#000000" filled="t" stroked="f" coordorigin="6884,121" coordsize="806,537" path="m7170,626l7171,628,7171,628,7170,626xe">
                <v:path arrowok="t"/>
                <v:fill on="t" focussize="0,0"/>
                <v:stroke on="f"/>
                <v:imagedata o:title=""/>
                <o:lock v:ext="edit"/>
              </v:shape>
              <v:shape id="_x0000_s1680" o:spid="_x0000_s1680" style="position:absolute;left:6884;top:121;height:537;width:806;" fillcolor="#000000" filled="t" stroked="f" coordorigin="6884,121" coordsize="806,537" path="m7170,625l7170,625,7170,626,7170,625xe">
                <v:path arrowok="t"/>
                <v:fill on="t" focussize="0,0"/>
                <v:stroke on="f"/>
                <v:imagedata o:title=""/>
                <o:lock v:ext="edit"/>
              </v:shape>
              <v:shape id="_x0000_s1681" o:spid="_x0000_s1681" style="position:absolute;left:6884;top:121;height:537;width:806;" fillcolor="#000000" filled="t" stroked="f" coordorigin="6884,121" coordsize="806,537" path="m7169,620l7169,623,7169,622,7169,620xe">
                <v:path arrowok="t"/>
                <v:fill on="t" focussize="0,0"/>
                <v:stroke on="f"/>
                <v:imagedata o:title=""/>
                <o:lock v:ext="edit"/>
              </v:shape>
              <v:shape id="_x0000_s1682" o:spid="_x0000_s1682" style="position:absolute;left:6884;top:121;height:537;width:806;" fillcolor="#000000" filled="t" stroked="f" coordorigin="6884,121" coordsize="806,537" path="m7169,622l7169,623,7170,623,7169,622xe">
                <v:path arrowok="t"/>
                <v:fill on="t" focussize="0,0"/>
                <v:stroke on="f"/>
                <v:imagedata o:title=""/>
                <o:lock v:ext="edit"/>
              </v:shape>
              <v:shape id="_x0000_s1683" o:spid="_x0000_s1683" style="position:absolute;left:6884;top:121;height:537;width:806;" fillcolor="#000000" filled="t" stroked="f" coordorigin="6884,121" coordsize="806,537" path="m7169,620l7169,620,7169,622,7169,620xe">
                <v:path arrowok="t"/>
                <v:fill on="t" focussize="0,0"/>
                <v:stroke on="f"/>
                <v:imagedata o:title=""/>
                <o:lock v:ext="edit"/>
              </v:shape>
              <v:shape id="_x0000_s1684" o:spid="_x0000_s1684" style="position:absolute;left:6884;top:121;height:537;width:806;" fillcolor="#000000" filled="t" stroked="f" coordorigin="6884,121" coordsize="806,537" path="m7170,615l7169,616,7170,615xe">
                <v:path arrowok="t"/>
                <v:fill on="t" focussize="0,0"/>
                <v:stroke on="f"/>
                <v:imagedata o:title=""/>
                <o:lock v:ext="edit"/>
              </v:shape>
              <v:shape id="_x0000_s1685" o:spid="_x0000_s1685" style="position:absolute;left:6884;top:121;height:537;width:806;" fillcolor="#000000" filled="t" stroked="f" coordorigin="6884,121" coordsize="806,537" path="m7170,614l7170,615,7170,614xe">
                <v:path arrowok="t"/>
                <v:fill on="t" focussize="0,0"/>
                <v:stroke on="f"/>
                <v:imagedata o:title=""/>
                <o:lock v:ext="edit"/>
              </v:shape>
              <v:shape id="_x0000_s1686" o:spid="_x0000_s1686" style="position:absolute;left:6884;top:121;height:537;width:806;" fillcolor="#000000" filled="t" stroked="f" coordorigin="6884,121" coordsize="806,537" path="m7200,309l7200,310,7200,309xe">
                <v:path arrowok="t"/>
                <v:fill on="t" focussize="0,0"/>
                <v:stroke on="f"/>
                <v:imagedata o:title=""/>
                <o:lock v:ext="edit"/>
              </v:shape>
              <v:shape id="_x0000_s1687" o:spid="_x0000_s1687" style="position:absolute;left:6884;top:121;height:537;width:806;" fillcolor="#000000" filled="t" stroked="f" coordorigin="6884,121" coordsize="806,537" path="m7200,309l7200,309,7201,310,7200,309xe">
                <v:path arrowok="t"/>
                <v:fill on="t" focussize="0,0"/>
                <v:stroke on="f"/>
                <v:imagedata o:title=""/>
                <o:lock v:ext="edit"/>
              </v:shape>
              <v:shape id="_x0000_s1688" o:spid="_x0000_s1688" style="position:absolute;left:6884;top:121;height:537;width:806;" fillcolor="#000000" filled="t" stroked="f" coordorigin="6884,121" coordsize="806,537" path="m7217,298l7195,298,7200,309,7200,309,7221,309,7219,303,7217,298xe">
                <v:path arrowok="t"/>
                <v:fill on="t" focussize="0,0"/>
                <v:stroke on="f"/>
                <v:imagedata o:title=""/>
                <o:lock v:ext="edit"/>
              </v:shape>
              <v:shape id="_x0000_s1689" o:spid="_x0000_s1689" style="position:absolute;left:6884;top:121;height:537;width:806;" fillcolor="#000000" filled="t" stroked="f" coordorigin="6884,121" coordsize="806,537" path="m6935,145l6937,150,6928,164,6995,186,7076,217,7143,251,7195,300,7195,298,7217,298,7213,289,7212,289,7212,288,7168,243,7102,207,7043,182,6958,153,6935,145xe">
                <v:path arrowok="t"/>
                <v:fill on="t" focussize="0,0"/>
                <v:stroke on="f"/>
                <v:imagedata o:title=""/>
                <o:lock v:ext="edit"/>
              </v:shape>
              <v:shape id="_x0000_s1690" o:spid="_x0000_s1690" style="position:absolute;left:6884;top:121;height:537;width:806;" fillcolor="#000000" filled="t" stroked="f" coordorigin="6884,121" coordsize="806,537" path="m6914,121l6896,125,6884,142,6887,161,6902,173,6908,174,6925,169,6928,164,6907,157,6913,138,6933,138,6932,133,6914,121xe">
                <v:path arrowok="t"/>
                <v:fill on="t" focussize="0,0"/>
                <v:stroke on="f"/>
                <v:imagedata o:title=""/>
                <o:lock v:ext="edit"/>
              </v:shape>
              <v:shape id="_x0000_s1691" o:spid="_x0000_s1691" style="position:absolute;left:6884;top:121;height:537;width:806;" fillcolor="#000000" filled="t" stroked="f" coordorigin="6884,121" coordsize="806,537" path="m6913,138l6907,157,6928,164,6937,150,6935,145,6913,138xe">
                <v:path arrowok="t"/>
                <v:fill on="t" focussize="0,0"/>
                <v:stroke on="f"/>
                <v:imagedata o:title=""/>
                <o:lock v:ext="edit"/>
              </v:shape>
              <v:shape id="_x0000_s1692" o:spid="_x0000_s1692" style="position:absolute;left:6884;top:121;height:537;width:806;" fillcolor="#000000" filled="t" stroked="f" coordorigin="6884,121" coordsize="806,537" path="m6933,138l6913,138,6935,145,6933,13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93" o:spid="_x0000_s1693" o:spt="203" style="position:absolute;left:6847;top:126;height:67;width:74;" coordorigin="6847,126" coordsize="74,67">
              <o:lock v:ext="edit"/>
              <v:shape id="_x0000_s1694" o:spid="_x0000_s1694" style="position:absolute;left:6847;top:126;height:67;width:74;" fillcolor="#FFFFFF" filled="t" stroked="f" coordorigin="6847,126" coordsize="74,67" path="m6885,126l6862,131,6847,147,6850,171,6862,186,6881,192,6906,187,6921,173,6919,148,6908,132,6890,126,6885,1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95" o:spid="_x0000_s1695" o:spt="203" style="position:absolute;left:6847;top:126;height:67;width:74;" coordorigin="6847,126" coordsize="74,67">
              <o:lock v:ext="edit"/>
              <v:shape id="_x0000_s1696" o:spid="_x0000_s1696" style="position:absolute;left:6847;top:126;height:67;width:74;" filled="f" stroked="t" coordorigin="6847,126" coordsize="74,67" path="m6885,126l6862,131,6847,147,6850,171,6862,186,6881,192,6906,187,6921,173,6919,148,6908,132,6890,126,6885,126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  <v:group id="_x0000_s1697" o:spid="_x0000_s1697" o:spt="203" style="position:absolute;left:7260;top:126;height:67;width:75;" coordorigin="7260,126" coordsize="75,67">
              <o:lock v:ext="edit"/>
              <v:shape id="_x0000_s1698" o:spid="_x0000_s1698" style="position:absolute;left:7260;top:126;height:67;width:75;" fillcolor="#FFFFFF" filled="t" stroked="f" coordorigin="7260,126" coordsize="75,67" path="m7298,126l7275,131,7260,146,7263,171,7275,186,7294,192,7319,187,7335,174,7333,149,7322,133,7304,126,7298,1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99" o:spid="_x0000_s1699" o:spt="203" style="position:absolute;left:7260;top:126;height:67;width:75;" coordorigin="7260,126" coordsize="75,67">
              <o:lock v:ext="edit"/>
              <v:shape id="_x0000_s1700" o:spid="_x0000_s1700" style="position:absolute;left:7260;top:126;height:67;width:75;" filled="f" stroked="t" coordorigin="7260,126" coordsize="75,67" path="m7298,126l7275,131,7260,146,7263,171,7275,186,7294,192,7319,187,7335,174,7333,149,7322,133,7304,126,7298,126xe">
                <v:path arrowok="t"/>
                <v:fill on="f" focussize="0,0"/>
                <v:stroke weight="1pt"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18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375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</w:p>
    <w:p>
      <w:pPr>
        <w:spacing w:before="4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8"/>
          <w:w w:val="100"/>
          <w:sz w:val="21"/>
          <w:szCs w:val="21"/>
        </w:rPr>
        <w:t>.3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equalWidth="0" w:num="3">
            <w:col w:w="3062" w:space="1260"/>
            <w:col w:w="1638" w:space="255"/>
            <w:col w:w="2785"/>
          </w:cols>
        </w:sectPr>
      </w:pPr>
    </w:p>
    <w:p>
      <w:pPr>
        <w:tabs>
          <w:tab w:val="left" w:pos="5460"/>
          <w:tab w:val="left" w:pos="5940"/>
        </w:tabs>
        <w:spacing w:before="0" w:after="0" w:line="238" w:lineRule="exact"/>
        <w:ind w:left="5058" w:right="-20"/>
        <w:jc w:val="left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pacing w:val="0"/>
          <w:w w:val="100"/>
          <w:position w:val="1"/>
          <w:sz w:val="18"/>
          <w:szCs w:val="18"/>
        </w:rPr>
        <w:t>—</w:t>
      </w:r>
      <w:r>
        <w:rPr>
          <w:rFonts w:ascii="宋体" w:hAnsi="宋体" w:eastAsia="宋体" w:cs="宋体"/>
          <w:spacing w:val="0"/>
          <w:w w:val="100"/>
          <w:position w:val="1"/>
          <w:sz w:val="18"/>
          <w:szCs w:val="18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>0.6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>3</w:t>
      </w:r>
    </w:p>
    <w:p>
      <w:pPr>
        <w:spacing w:before="71" w:after="0" w:line="321" w:lineRule="exact"/>
        <w:ind w:left="5217" w:right="3305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</w:p>
    <w:p>
      <w:pPr>
        <w:spacing w:before="84" w:after="0" w:line="240" w:lineRule="auto"/>
        <w:ind w:left="792" w:right="142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>)</w:t>
      </w:r>
      <w:r>
        <w:rPr>
          <w:rFonts w:ascii="宋体" w:hAnsi="宋体" w:eastAsia="宋体" w:cs="宋体"/>
          <w:spacing w:val="1"/>
          <w:sz w:val="21"/>
          <w:szCs w:val="21"/>
        </w:rPr>
        <w:t>此</w:t>
      </w:r>
      <w:r>
        <w:rPr>
          <w:rFonts w:ascii="宋体" w:hAnsi="宋体" w:eastAsia="宋体" w:cs="宋体"/>
          <w:spacing w:val="0"/>
          <w:sz w:val="21"/>
          <w:szCs w:val="21"/>
        </w:rPr>
        <w:t>时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、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15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串联</w:t>
      </w:r>
      <w:r>
        <w:rPr>
          <w:rFonts w:ascii="宋体" w:hAnsi="宋体" w:eastAsia="宋体" w:cs="宋体"/>
          <w:spacing w:val="-46"/>
          <w:w w:val="100"/>
          <w:position w:val="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总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i/>
          <w:spacing w:val="5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25"/>
          <w:w w:val="100"/>
          <w:position w:val="-2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Arial" w:hAnsi="Arial" w:eastAsia="Arial" w:cs="Arial"/>
          <w:spacing w:val="0"/>
          <w:w w:val="100"/>
          <w:position w:val="0"/>
          <w:sz w:val="21"/>
          <w:szCs w:val="21"/>
        </w:rPr>
        <w:t>Ω</w:t>
      </w:r>
      <w:r>
        <w:rPr>
          <w:rFonts w:ascii="Arial" w:hAnsi="Arial" w:eastAsia="Arial" w:cs="Arial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V 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…………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tabs>
          <w:tab w:val="left" w:pos="2800"/>
        </w:tabs>
        <w:spacing w:before="0" w:after="0" w:line="315" w:lineRule="exact"/>
        <w:ind w:left="837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>)</w:t>
      </w:r>
      <w:r>
        <w:rPr>
          <w:rFonts w:ascii="宋体" w:hAnsi="宋体" w:eastAsia="宋体" w:cs="宋体"/>
          <w:spacing w:val="1"/>
          <w:sz w:val="21"/>
          <w:szCs w:val="21"/>
        </w:rPr>
        <w:t>此</w:t>
      </w:r>
      <w:r>
        <w:rPr>
          <w:rFonts w:ascii="宋体" w:hAnsi="宋体" w:eastAsia="宋体" w:cs="宋体"/>
          <w:spacing w:val="0"/>
          <w:sz w:val="21"/>
          <w:szCs w:val="21"/>
        </w:rPr>
        <w:t>时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、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15"/>
          <w:w w:val="100"/>
          <w:position w:val="-2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联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pacing w:val="-10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5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7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8"/>
          <w:w w:val="100"/>
          <w:position w:val="-2"/>
          <w:sz w:val="13"/>
          <w:szCs w:val="13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8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7"/>
          <w:w w:val="103"/>
          <w:position w:val="-2"/>
          <w:sz w:val="13"/>
          <w:szCs w:val="13"/>
        </w:rPr>
        <w:t>2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+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</w:p>
    <w:p>
      <w:pPr>
        <w:tabs>
          <w:tab w:val="left" w:pos="3340"/>
        </w:tabs>
        <w:spacing w:before="0" w:after="0" w:line="288" w:lineRule="exact"/>
        <w:ind w:left="10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0"/>
          <w:sz w:val="21"/>
          <w:szCs w:val="21"/>
        </w:rPr>
        <w:t>电流表示数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46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……………………………………………………………</w:t>
      </w:r>
      <w:r>
        <w:rPr>
          <w:rFonts w:ascii="宋体" w:hAnsi="宋体" w:eastAsia="宋体" w:cs="宋体"/>
          <w:spacing w:val="-6"/>
          <w:w w:val="100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0" w:after="0" w:line="315" w:lineRule="exact"/>
        <w:ind w:left="104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此时电压表测量的是一段导线的电压，电压表示数为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零</w:t>
      </w:r>
      <w:r>
        <w:rPr>
          <w:rFonts w:ascii="Times New Roman" w:hAnsi="Times New Roman" w:eastAsia="Times New Roman" w:cs="Times New Roman"/>
          <w:spacing w:val="5"/>
          <w:w w:val="100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7"/>
          <w:w w:val="100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6"/>
          <w:w w:val="100"/>
          <w:position w:val="-1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……………………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</w:t>
      </w:r>
    </w:p>
    <w:p>
      <w:pPr>
        <w:spacing w:before="5" w:after="0" w:line="321" w:lineRule="exact"/>
        <w:ind w:left="1048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评分意见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7120"/>
        </w:tabs>
        <w:spacing w:before="47" w:after="0" w:line="46" w:lineRule="exact"/>
        <w:ind w:left="3421" w:right="-20"/>
        <w:jc w:val="lef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31"/>
          <w:w w:val="100"/>
          <w:position w:val="-7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7"/>
          <w:sz w:val="13"/>
          <w:szCs w:val="13"/>
        </w:rPr>
        <w:tab/>
      </w:r>
      <w:r>
        <w:rPr>
          <w:rFonts w:ascii="Times New Roman" w:hAnsi="Times New Roman" w:eastAsia="Times New Roman" w:cs="Times New Roman"/>
          <w:spacing w:val="0"/>
          <w:w w:val="103"/>
          <w:position w:val="-7"/>
          <w:sz w:val="13"/>
          <w:szCs w:val="13"/>
        </w:rPr>
        <w:t>6</w:t>
      </w:r>
    </w:p>
    <w:p>
      <w:pPr>
        <w:spacing w:before="0" w:after="0" w:line="239" w:lineRule="exact"/>
        <w:ind w:left="102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22</w:t>
      </w:r>
      <w:r>
        <w:rPr>
          <w:rFonts w:ascii="Times New Roman" w:hAnsi="Times New Roman" w:eastAsia="Times New Roman" w:cs="Times New Roman"/>
          <w:spacing w:val="7"/>
          <w:w w:val="100"/>
          <w:position w:val="1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解</w:t>
      </w:r>
      <w:r>
        <w:rPr>
          <w:rFonts w:ascii="宋体" w:hAnsi="宋体" w:eastAsia="宋体" w:cs="宋体"/>
          <w:spacing w:val="-105"/>
          <w:w w:val="100"/>
          <w:position w:val="1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10"/>
          <w:szCs w:val="10"/>
        </w:rPr>
        <w:t>吸</w:t>
      </w:r>
      <w:r>
        <w:rPr>
          <w:rFonts w:ascii="Times New Roman" w:hAnsi="Times New Roman" w:eastAsia="Times New Roman" w:cs="Times New Roman"/>
          <w:spacing w:val="2"/>
          <w:w w:val="100"/>
          <w:position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10"/>
          <w:szCs w:val="10"/>
        </w:rPr>
        <w:t>水</w:t>
      </w:r>
      <w:r>
        <w:rPr>
          <w:rFonts w:ascii="宋体" w:hAnsi="宋体" w:eastAsia="宋体" w:cs="宋体"/>
          <w:spacing w:val="-16"/>
          <w:w w:val="100"/>
          <w:position w:val="0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00"/>
          <w:position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i/>
          <w:spacing w:val="2"/>
          <w:w w:val="100"/>
          <w:position w:val="1"/>
          <w:sz w:val="21"/>
          <w:szCs w:val="21"/>
        </w:rPr>
        <w:t>t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－</w:t>
      </w:r>
      <w:r>
        <w:rPr>
          <w:rFonts w:ascii="Times New Roman" w:hAnsi="Times New Roman" w:eastAsia="Times New Roman" w:cs="Times New Roman"/>
          <w:i/>
          <w:spacing w:val="2"/>
          <w:w w:val="100"/>
          <w:position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8"/>
          <w:w w:val="100"/>
          <w:position w:val="-1"/>
          <w:sz w:val="13"/>
          <w:szCs w:val="13"/>
        </w:rPr>
        <w:t>0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7"/>
          <w:w w:val="100"/>
          <w:position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10"/>
          <w:w w:val="100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8"/>
          <w:w w:val="100"/>
          <w:position w:val="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3"/>
          <w:w w:val="100"/>
          <w:position w:val="1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g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·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℃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9kg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5"/>
          <w:w w:val="100"/>
          <w:position w:val="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－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5"/>
          <w:w w:val="100"/>
          <w:position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6"/>
          <w:w w:val="100"/>
          <w:position w:val="1"/>
          <w:sz w:val="21"/>
          <w:szCs w:val="21"/>
        </w:rPr>
        <w:t>)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℃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26</w:t>
      </w:r>
      <w:r>
        <w:rPr>
          <w:rFonts w:ascii="Times New Roman" w:hAnsi="Times New Roman" w:eastAsia="Times New Roman" w:cs="Times New Roman"/>
          <w:spacing w:val="1"/>
          <w:w w:val="100"/>
          <w:position w:val="1"/>
          <w:sz w:val="21"/>
          <w:szCs w:val="21"/>
        </w:rPr>
        <w:t>8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9"/>
          <w:w w:val="100"/>
          <w:position w:val="1"/>
          <w:sz w:val="21"/>
          <w:szCs w:val="21"/>
        </w:rPr>
        <w:t>J</w:t>
      </w:r>
      <w:r>
        <w:rPr>
          <w:rFonts w:ascii="宋体" w:hAnsi="宋体" w:eastAsia="宋体" w:cs="宋体"/>
          <w:spacing w:val="1"/>
          <w:w w:val="100"/>
          <w:position w:val="1"/>
          <w:sz w:val="21"/>
          <w:szCs w:val="21"/>
        </w:rPr>
        <w:t>…………</w:t>
      </w:r>
      <w:r>
        <w:rPr>
          <w:rFonts w:ascii="宋体" w:hAnsi="宋体" w:eastAsia="宋体" w:cs="宋体"/>
          <w:spacing w:val="-16"/>
          <w:w w:val="100"/>
          <w:position w:val="1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分</w:t>
      </w:r>
    </w:p>
    <w:p>
      <w:pPr>
        <w:spacing w:before="0" w:after="0" w:line="293" w:lineRule="exact"/>
        <w:ind w:left="628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 xml:space="preserve">热 </w:t>
      </w:r>
      <w:r>
        <w:rPr>
          <w:rFonts w:ascii="宋体" w:hAnsi="宋体" w:eastAsia="宋体" w:cs="宋体"/>
          <w:spacing w:val="24"/>
          <w:w w:val="100"/>
          <w:position w:val="-1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-13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10"/>
          <w:szCs w:val="10"/>
        </w:rPr>
        <w:t>热</w:t>
      </w:r>
      <w:r>
        <w:rPr>
          <w:rFonts w:ascii="宋体" w:hAnsi="宋体" w:eastAsia="宋体" w:cs="宋体"/>
          <w:spacing w:val="-16"/>
          <w:w w:val="100"/>
          <w:position w:val="-1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i/>
          <w:spacing w:val="2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kw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5h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7kw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h</w:t>
      </w:r>
    </w:p>
    <w:p>
      <w:pPr>
        <w:spacing w:before="0" w:after="0" w:line="315" w:lineRule="exact"/>
        <w:ind w:left="116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动</w:t>
      </w:r>
      <w:r>
        <w:rPr>
          <w:rFonts w:ascii="宋体" w:hAnsi="宋体" w:eastAsia="宋体" w:cs="宋体"/>
          <w:spacing w:val="15"/>
          <w:w w:val="100"/>
          <w:position w:val="-2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10"/>
          <w:szCs w:val="10"/>
        </w:rPr>
        <w:t>总</w:t>
      </w:r>
      <w:r>
        <w:rPr>
          <w:rFonts w:ascii="宋体" w:hAnsi="宋体" w:eastAsia="宋体" w:cs="宋体"/>
          <w:spacing w:val="0"/>
          <w:w w:val="100"/>
          <w:position w:val="0"/>
          <w:sz w:val="22"/>
          <w:szCs w:val="22"/>
        </w:rPr>
        <w:t>—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 xml:space="preserve">热 </w:t>
      </w:r>
      <w:r>
        <w:rPr>
          <w:rFonts w:ascii="宋体" w:hAnsi="宋体" w:eastAsia="宋体" w:cs="宋体"/>
          <w:spacing w:val="25"/>
          <w:w w:val="100"/>
          <w:position w:val="-2"/>
          <w:sz w:val="10"/>
          <w:szCs w:val="10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—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h 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…………………………</w:t>
      </w:r>
      <w:r>
        <w:rPr>
          <w:rFonts w:ascii="宋体" w:hAnsi="宋体" w:eastAsia="宋体" w:cs="宋体"/>
          <w:spacing w:val="-17"/>
          <w:w w:val="100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before="0" w:after="0" w:line="316" w:lineRule="exact"/>
        <w:ind w:left="62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动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动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i/>
          <w:spacing w:val="2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5"/>
          <w:position w:val="0"/>
          <w:sz w:val="22"/>
          <w:szCs w:val="22"/>
        </w:rPr>
        <w:t>—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i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i/>
          <w:spacing w:val="-15"/>
          <w:w w:val="100"/>
          <w:position w:val="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i/>
          <w:spacing w:val="6"/>
          <w:w w:val="100"/>
          <w:position w:val="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i/>
          <w:spacing w:val="-6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0625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62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…………………………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</w:p>
    <w:p>
      <w:pPr>
        <w:spacing w:after="0" w:line="316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1920" w:h="16860"/>
          <w:pgMar w:top="1580" w:right="1580" w:bottom="1000" w:left="1340" w:header="720" w:footer="720" w:gutter="0"/>
          <w:cols w:space="720" w:num="1"/>
        </w:sectPr>
      </w:pPr>
    </w:p>
    <w:p>
      <w:pPr>
        <w:spacing w:before="71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评分意见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65" w:right="4617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sz w:val="21"/>
          <w:szCs w:val="21"/>
        </w:rPr>
        <w:t>、</w:t>
      </w:r>
      <w:r>
        <w:rPr>
          <w:rFonts w:ascii="宋体" w:hAnsi="宋体" w:eastAsia="宋体" w:cs="宋体"/>
          <w:spacing w:val="1"/>
          <w:sz w:val="21"/>
          <w:szCs w:val="21"/>
        </w:rPr>
        <w:t>实验与探</w:t>
      </w:r>
      <w:r>
        <w:rPr>
          <w:rFonts w:ascii="宋体" w:hAnsi="宋体" w:eastAsia="宋体" w:cs="宋体"/>
          <w:spacing w:val="-1"/>
          <w:sz w:val="21"/>
          <w:szCs w:val="21"/>
        </w:rPr>
        <w:t>究</w:t>
      </w:r>
      <w:r>
        <w:rPr>
          <w:rFonts w:ascii="宋体" w:hAnsi="宋体" w:eastAsia="宋体" w:cs="宋体"/>
          <w:spacing w:val="15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sz w:val="21"/>
          <w:szCs w:val="21"/>
        </w:rPr>
        <w:t>（共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28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，每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2160"/>
        </w:tabs>
        <w:spacing w:before="0" w:after="0" w:line="301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23. </w:t>
      </w:r>
      <w:r>
        <w:rPr>
          <w:rFonts w:ascii="Times New Roman" w:hAnsi="Times New Roman" w:eastAsia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）伸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</w:t>
      </w:r>
    </w:p>
    <w:p>
      <w:pPr>
        <w:tabs>
          <w:tab w:val="left" w:pos="2080"/>
        </w:tabs>
        <w:spacing w:before="0" w:after="0" w:line="300" w:lineRule="exact"/>
        <w:ind w:left="83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46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21</w:t>
      </w:r>
    </w:p>
    <w:p>
      <w:pPr>
        <w:tabs>
          <w:tab w:val="left" w:pos="2100"/>
          <w:tab w:val="left" w:pos="3060"/>
        </w:tabs>
        <w:spacing w:before="0" w:after="0" w:line="315" w:lineRule="exact"/>
        <w:ind w:left="837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5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B</w:t>
      </w:r>
    </w:p>
    <w:p>
      <w:pPr>
        <w:spacing w:before="0" w:after="0" w:line="299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</w:rPr>
        <w:t>评分意见：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共</w:t>
      </w:r>
      <w:r>
        <w:rPr>
          <w:rFonts w:ascii="宋体" w:hAnsi="宋体" w:eastAsia="宋体" w:cs="宋体"/>
          <w:spacing w:val="-46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7</w:t>
      </w:r>
      <w:r>
        <w:rPr>
          <w:rFonts w:ascii="宋体" w:hAnsi="宋体" w:eastAsia="宋体" w:cs="宋体"/>
          <w:spacing w:val="-4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,</w:t>
      </w:r>
      <w:r>
        <w:rPr>
          <w:rFonts w:ascii="宋体" w:hAnsi="宋体" w:eastAsia="宋体" w:cs="宋体"/>
          <w:spacing w:val="1"/>
          <w:position w:val="-2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空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-4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分；有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其它</w:t>
      </w: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合理答案均参照给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</w:p>
    <w:p>
      <w:pPr>
        <w:spacing w:before="6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24. 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i/>
          <w:spacing w:val="7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-2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I</w:t>
      </w:r>
    </w:p>
    <w:p>
      <w:pPr>
        <w:spacing w:before="0" w:after="0" w:line="315" w:lineRule="exact"/>
        <w:ind w:left="837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+</w:t>
      </w:r>
    </w:p>
    <w:p>
      <w:pPr>
        <w:tabs>
          <w:tab w:val="left" w:pos="2840"/>
        </w:tabs>
        <w:spacing w:before="0" w:after="0" w:line="300" w:lineRule="exact"/>
        <w:ind w:left="83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）电压表断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灯泡断路</w:t>
      </w:r>
    </w:p>
    <w:p>
      <w:pPr>
        <w:tabs>
          <w:tab w:val="left" w:pos="2240"/>
          <w:tab w:val="left" w:pos="3300"/>
        </w:tabs>
        <w:spacing w:before="0" w:after="0" w:line="315" w:lineRule="exact"/>
        <w:ind w:left="837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7"/>
          <w:w w:val="100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8V</w:t>
      </w:r>
    </w:p>
    <w:p>
      <w:pPr>
        <w:spacing w:before="0" w:after="0" w:line="316" w:lineRule="exact"/>
        <w:ind w:left="837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position w:val="-1"/>
          <w:sz w:val="21"/>
          <w:szCs w:val="21"/>
        </w:rPr>
        <w:t>评分意见：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共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7</w:t>
      </w:r>
      <w:r>
        <w:rPr>
          <w:rFonts w:ascii="宋体" w:hAnsi="宋体" w:eastAsia="宋体" w:cs="宋体"/>
          <w:spacing w:val="-4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分,第（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问</w:t>
      </w:r>
      <w:r>
        <w:rPr>
          <w:rFonts w:ascii="宋体" w:hAnsi="宋体" w:eastAsia="宋体" w:cs="宋体"/>
          <w:spacing w:val="-6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分，其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它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空</w:t>
      </w:r>
      <w:r>
        <w:rPr>
          <w:rFonts w:ascii="宋体" w:hAnsi="宋体" w:eastAsia="宋体" w:cs="宋体"/>
          <w:spacing w:val="-6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4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分，有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其它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合理答案均参照给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</w:t>
      </w:r>
    </w:p>
    <w:p>
      <w:pPr>
        <w:spacing w:before="0" w:after="0" w:line="316" w:lineRule="exact"/>
        <w:ind w:left="52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25.  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闭合</w:t>
      </w:r>
    </w:p>
    <w:p>
      <w:pPr>
        <w:spacing w:before="0" w:after="0" w:line="315" w:lineRule="exact"/>
        <w:ind w:left="95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导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体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运动</w:t>
      </w:r>
    </w:p>
    <w:p>
      <w:pPr>
        <w:tabs>
          <w:tab w:val="left" w:pos="2260"/>
        </w:tabs>
        <w:spacing w:before="0" w:after="0" w:line="300" w:lineRule="exact"/>
        <w:ind w:left="95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15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机械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发电</w:t>
      </w:r>
    </w:p>
    <w:p>
      <w:pPr>
        <w:tabs>
          <w:tab w:val="left" w:pos="2180"/>
        </w:tabs>
        <w:spacing w:before="0" w:after="0" w:line="315" w:lineRule="exact"/>
        <w:ind w:left="95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不可信</w:t>
      </w:r>
    </w:p>
    <w:p>
      <w:pPr>
        <w:spacing w:before="0" w:after="0" w:line="316" w:lineRule="exact"/>
        <w:ind w:left="958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电源</w:t>
      </w:r>
    </w:p>
    <w:p>
      <w:pPr>
        <w:spacing w:before="4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评分意见：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580"/>
        </w:tabs>
        <w:spacing w:before="0" w:after="0" w:line="300" w:lineRule="exact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26. 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【分析与论证</w:t>
      </w:r>
      <w:r>
        <w:rPr>
          <w:rFonts w:ascii="宋体" w:hAnsi="宋体" w:eastAsia="宋体" w:cs="宋体"/>
          <w:spacing w:val="-106"/>
          <w:w w:val="100"/>
          <w:position w:val="0"/>
          <w:sz w:val="21"/>
          <w:szCs w:val="21"/>
        </w:rPr>
        <w:t>】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15"/>
          <w:w w:val="100"/>
          <w:positio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38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7"/>
          <w:w w:val="100"/>
          <w:position w:val="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35</w:t>
      </w:r>
    </w:p>
    <w:p>
      <w:pPr>
        <w:tabs>
          <w:tab w:val="left" w:pos="3540"/>
        </w:tabs>
        <w:spacing w:before="0" w:after="0" w:line="300" w:lineRule="exact"/>
        <w:ind w:left="2228" w:right="4826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15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错误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错误</w:t>
      </w:r>
    </w:p>
    <w:p>
      <w:pPr>
        <w:spacing w:before="0" w:after="0" w:line="315" w:lineRule="exact"/>
        <w:ind w:left="943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【评估</w:t>
      </w:r>
      <w:r>
        <w:rPr>
          <w:rFonts w:ascii="宋体" w:hAnsi="宋体" w:eastAsia="宋体" w:cs="宋体"/>
          <w:spacing w:val="-106"/>
          <w:w w:val="100"/>
          <w:position w:val="-1"/>
          <w:sz w:val="21"/>
          <w:szCs w:val="21"/>
        </w:rPr>
        <w:t>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）乒乓球的密度小于米的密度</w:t>
      </w:r>
    </w:p>
    <w:p>
      <w:pPr>
        <w:spacing w:before="0" w:after="0" w:line="316" w:lineRule="exact"/>
        <w:ind w:left="1619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杂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质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度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同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于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粮</w:t>
      </w:r>
      <w:r>
        <w:rPr>
          <w:rFonts w:ascii="宋体" w:hAnsi="宋体" w:eastAsia="宋体" w:cs="宋体"/>
          <w:spacing w:val="16"/>
          <w:w w:val="100"/>
          <w:position w:val="-1"/>
          <w:sz w:val="21"/>
          <w:szCs w:val="21"/>
        </w:rPr>
        <w:t>食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密度</w:t>
      </w:r>
    </w:p>
    <w:p>
      <w:pPr>
        <w:spacing w:before="0" w:after="0" w:line="315" w:lineRule="exact"/>
        <w:ind w:left="1619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15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上面</w:t>
      </w:r>
    </w:p>
    <w:p>
      <w:pPr>
        <w:spacing w:before="5" w:after="0" w:line="240" w:lineRule="auto"/>
        <w:ind w:left="523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评分意见：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分，每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有其它合理答案均参照给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sectPr>
      <w:pgSz w:w="11920" w:h="16860"/>
      <w:pgMar w:top="1580" w:right="1680" w:bottom="1000" w:left="1340" w:header="0" w:footer="81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231.8pt;margin-top:790.7pt;height:11.45pt;width:114.6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 xml:space="preserve">物理试卷 </w:t>
                </w:r>
                <w:r>
                  <w:rPr>
                    <w:rFonts w:ascii="宋体" w:hAnsi="宋体" w:eastAsia="宋体" w:cs="宋体"/>
                    <w:spacing w:val="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 xml:space="preserve">页 共 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 xml:space="preserve">8 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24D308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jpe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pn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8"/>
    <customShpInfo spid="_x0000_s1029"/>
    <customShpInfo spid="_x0000_s1030"/>
    <customShpInfo spid="_x0000_s1032"/>
    <customShpInfo spid="_x0000_s1031"/>
    <customShpInfo spid="_x0000_s1034"/>
    <customShpInfo spid="_x0000_s1033"/>
    <customShpInfo spid="_x0000_s1037"/>
    <customShpInfo spid="_x0000_s1036"/>
    <customShpInfo spid="_x0000_s1039"/>
    <customShpInfo spid="_x0000_s1038"/>
    <customShpInfo spid="_x0000_s1035"/>
    <customShpInfo spid="_x0000_s1042"/>
    <customShpInfo spid="_x0000_s1041"/>
    <customShpInfo spid="_x0000_s1044"/>
    <customShpInfo spid="_x0000_s1043"/>
    <customShpInfo spid="_x0000_s1040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5"/>
    <customShpInfo spid="_x0000_s1076"/>
    <customShpInfo spid="_x0000_s1077"/>
    <customShpInfo spid="_x0000_s1078"/>
    <customShpInfo spid="_x0000_s1073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7"/>
    <customShpInfo spid="_x0000_s1088"/>
    <customShpInfo spid="_x0000_s1085"/>
    <customShpInfo spid="_x0000_s1090"/>
    <customShpInfo spid="_x0000_s1091"/>
    <customShpInfo spid="_x0000_s1092"/>
    <customShpInfo spid="_x0000_s1089"/>
    <customShpInfo spid="_x0000_s1094"/>
    <customShpInfo spid="_x0000_s1095"/>
    <customShpInfo spid="_x0000_s1096"/>
    <customShpInfo spid="_x0000_s1093"/>
    <customShpInfo spid="_x0000_s1098"/>
    <customShpInfo spid="_x0000_s1099"/>
    <customShpInfo spid="_x0000_s1100"/>
    <customShpInfo spid="_x0000_s1097"/>
    <customShpInfo spid="_x0000_s1102"/>
    <customShpInfo spid="_x0000_s1103"/>
    <customShpInfo spid="_x0000_s1104"/>
    <customShpInfo spid="_x0000_s1101"/>
    <customShpInfo spid="_x0000_s1106"/>
    <customShpInfo spid="_x0000_s1105"/>
    <customShpInfo spid="_x0000_s1108"/>
    <customShpInfo spid="_x0000_s1107"/>
    <customShpInfo spid="_x0000_s1110"/>
    <customShpInfo spid="_x0000_s1109"/>
    <customShpInfo spid="_x0000_s1112"/>
    <customShpInfo spid="_x0000_s1111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046"/>
    <customShpInfo spid="_x0000_s1123"/>
    <customShpInfo spid="_x0000_s1124"/>
    <customShpInfo spid="_x0000_s1125"/>
    <customShpInfo spid="_x0000_s1127"/>
    <customShpInfo spid="_x0000_s1129"/>
    <customShpInfo spid="_x0000_s1130"/>
    <customShpInfo spid="_x0000_s1128"/>
    <customShpInfo spid="_x0000_s1132"/>
    <customShpInfo spid="_x0000_s1131"/>
    <customShpInfo spid="_x0000_s1134"/>
    <customShpInfo spid="_x0000_s1135"/>
    <customShpInfo spid="_x0000_s1136"/>
    <customShpInfo spid="_x0000_s1137"/>
    <customShpInfo spid="_x0000_s1138"/>
    <customShpInfo spid="_x0000_s1133"/>
    <customShpInfo spid="_x0000_s1140"/>
    <customShpInfo spid="_x0000_s1139"/>
    <customShpInfo spid="_x0000_s1142"/>
    <customShpInfo spid="_x0000_s1143"/>
    <customShpInfo spid="_x0000_s1144"/>
    <customShpInfo spid="_x0000_s1145"/>
    <customShpInfo spid="_x0000_s1146"/>
    <customShpInfo spid="_x0000_s1141"/>
    <customShpInfo spid="_x0000_s1126"/>
    <customShpInfo spid="_x0000_s1148"/>
    <customShpInfo spid="_x0000_s1149"/>
    <customShpInfo spid="_x0000_s1151"/>
    <customShpInfo spid="_x0000_s1150"/>
    <customShpInfo spid="_x0000_s1153"/>
    <customShpInfo spid="_x0000_s1154"/>
    <customShpInfo spid="_x0000_s1155"/>
    <customShpInfo spid="_x0000_s1156"/>
    <customShpInfo spid="_x0000_s1157"/>
    <customShpInfo spid="_x0000_s1152"/>
    <customShpInfo spid="_x0000_s1159"/>
    <customShpInfo spid="_x0000_s1158"/>
    <customShpInfo spid="_x0000_s1161"/>
    <customShpInfo spid="_x0000_s1162"/>
    <customShpInfo spid="_x0000_s1163"/>
    <customShpInfo spid="_x0000_s1164"/>
    <customShpInfo spid="_x0000_s1165"/>
    <customShpInfo spid="_x0000_s1160"/>
    <customShpInfo spid="_x0000_s1167"/>
    <customShpInfo spid="_x0000_s1166"/>
    <customShpInfo spid="_x0000_s1147"/>
    <customShpInfo spid="_x0000_s1169"/>
    <customShpInfo spid="_x0000_s1170"/>
    <customShpInfo spid="_x0000_s1172"/>
    <customShpInfo spid="_x0000_s1171"/>
    <customShpInfo spid="_x0000_s1174"/>
    <customShpInfo spid="_x0000_s1175"/>
    <customShpInfo spid="_x0000_s1176"/>
    <customShpInfo spid="_x0000_s1177"/>
    <customShpInfo spid="_x0000_s1178"/>
    <customShpInfo spid="_x0000_s1173"/>
    <customShpInfo spid="_x0000_s1180"/>
    <customShpInfo spid="_x0000_s1179"/>
    <customShpInfo spid="_x0000_s1182"/>
    <customShpInfo spid="_x0000_s1183"/>
    <customShpInfo spid="_x0000_s1184"/>
    <customShpInfo spid="_x0000_s1185"/>
    <customShpInfo spid="_x0000_s1186"/>
    <customShpInfo spid="_x0000_s1181"/>
    <customShpInfo spid="_x0000_s1188"/>
    <customShpInfo spid="_x0000_s1187"/>
    <customShpInfo spid="_x0000_s1190"/>
    <customShpInfo spid="_x0000_s1189"/>
    <customShpInfo spid="_x0000_s1168"/>
    <customShpInfo spid="_x0000_s1192"/>
    <customShpInfo spid="_x0000_s1193"/>
    <customShpInfo spid="_x0000_s1195"/>
    <customShpInfo spid="_x0000_s1194"/>
    <customShpInfo spid="_x0000_s1197"/>
    <customShpInfo spid="_x0000_s1198"/>
    <customShpInfo spid="_x0000_s1199"/>
    <customShpInfo spid="_x0000_s1200"/>
    <customShpInfo spid="_x0000_s1201"/>
    <customShpInfo spid="_x0000_s1196"/>
    <customShpInfo spid="_x0000_s1203"/>
    <customShpInfo spid="_x0000_s1202"/>
    <customShpInfo spid="_x0000_s1205"/>
    <customShpInfo spid="_x0000_s1206"/>
    <customShpInfo spid="_x0000_s1207"/>
    <customShpInfo spid="_x0000_s1208"/>
    <customShpInfo spid="_x0000_s1209"/>
    <customShpInfo spid="_x0000_s1204"/>
    <customShpInfo spid="_x0000_s1211"/>
    <customShpInfo spid="_x0000_s1210"/>
    <customShpInfo spid="_x0000_s1191"/>
    <customShpInfo spid="_x0000_s1212"/>
    <customShpInfo spid="_x0000_s1213"/>
    <customShpInfo spid="_x0000_s1214"/>
    <customShpInfo spid="_x0000_s1215"/>
    <customShpInfo spid="_x0000_s1217"/>
    <customShpInfo spid="_x0000_s1219"/>
    <customShpInfo spid="_x0000_s1220"/>
    <customShpInfo spid="_x0000_s1221"/>
    <customShpInfo spid="_x0000_s1222"/>
    <customShpInfo spid="_x0000_s1218"/>
    <customShpInfo spid="_x0000_s1224"/>
    <customShpInfo spid="_x0000_s1223"/>
    <customShpInfo spid="_x0000_s1216"/>
    <customShpInfo spid="_x0000_s1225"/>
    <customShpInfo spid="_x0000_s1228"/>
    <customShpInfo spid="_x0000_s1227"/>
    <customShpInfo spid="_x0000_s1230"/>
    <customShpInfo spid="_x0000_s1229"/>
    <customShpInfo spid="_x0000_s1232"/>
    <customShpInfo spid="_x0000_s1231"/>
    <customShpInfo spid="_x0000_s1234"/>
    <customShpInfo spid="_x0000_s1233"/>
    <customShpInfo spid="_x0000_s1236"/>
    <customShpInfo spid="_x0000_s1235"/>
    <customShpInfo spid="_x0000_s1238"/>
    <customShpInfo spid="_x0000_s1237"/>
    <customShpInfo spid="_x0000_s1240"/>
    <customShpInfo spid="_x0000_s1239"/>
    <customShpInfo spid="_x0000_s1242"/>
    <customShpInfo spid="_x0000_s1241"/>
    <customShpInfo spid="_x0000_s1244"/>
    <customShpInfo spid="_x0000_s1243"/>
    <customShpInfo spid="_x0000_s1246"/>
    <customShpInfo spid="_x0000_s1245"/>
    <customShpInfo spid="_x0000_s1248"/>
    <customShpInfo spid="_x0000_s1247"/>
    <customShpInfo spid="_x0000_s1250"/>
    <customShpInfo spid="_x0000_s1249"/>
    <customShpInfo spid="_x0000_s1252"/>
    <customShpInfo spid="_x0000_s1251"/>
    <customShpInfo spid="_x0000_s1254"/>
    <customShpInfo spid="_x0000_s1253"/>
    <customShpInfo spid="_x0000_s1256"/>
    <customShpInfo spid="_x0000_s1255"/>
    <customShpInfo spid="_x0000_s1258"/>
    <customShpInfo spid="_x0000_s1257"/>
    <customShpInfo spid="_x0000_s1260"/>
    <customShpInfo spid="_x0000_s1259"/>
    <customShpInfo spid="_x0000_s1262"/>
    <customShpInfo spid="_x0000_s1261"/>
    <customShpInfo spid="_x0000_s1264"/>
    <customShpInfo spid="_x0000_s1263"/>
    <customShpInfo spid="_x0000_s1266"/>
    <customShpInfo spid="_x0000_s1265"/>
    <customShpInfo spid="_x0000_s1268"/>
    <customShpInfo spid="_x0000_s1267"/>
    <customShpInfo spid="_x0000_s1270"/>
    <customShpInfo spid="_x0000_s1269"/>
    <customShpInfo spid="_x0000_s1272"/>
    <customShpInfo spid="_x0000_s1271"/>
    <customShpInfo spid="_x0000_s1274"/>
    <customShpInfo spid="_x0000_s1273"/>
    <customShpInfo spid="_x0000_s1276"/>
    <customShpInfo spid="_x0000_s1275"/>
    <customShpInfo spid="_x0000_s1226"/>
    <customShpInfo spid="_x0000_s1277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89"/>
    <customShpInfo spid="_x0000_s1290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99"/>
    <customShpInfo spid="_x0000_s1300"/>
    <customShpInfo spid="_x0000_s1301"/>
    <customShpInfo spid="_x0000_s1302"/>
    <customShpInfo spid="_x0000_s1303"/>
    <customShpInfo spid="_x0000_s1279"/>
    <customShpInfo spid="_x0000_s1305"/>
    <customShpInfo spid="_x0000_s1304"/>
    <customShpInfo spid="_x0000_s1307"/>
    <customShpInfo spid="_x0000_s1306"/>
    <customShpInfo spid="_x0000_s1278"/>
    <customShpInfo spid="_x0000_s1310"/>
    <customShpInfo spid="_x0000_s1311"/>
    <customShpInfo spid="_x0000_s1312"/>
    <customShpInfo spid="_x0000_s1313"/>
    <customShpInfo spid="_x0000_s1314"/>
    <customShpInfo spid="_x0000_s1315"/>
    <customShpInfo spid="_x0000_s1316"/>
    <customShpInfo spid="_x0000_s1317"/>
    <customShpInfo spid="_x0000_s1318"/>
    <customShpInfo spid="_x0000_s1319"/>
    <customShpInfo spid="_x0000_s1320"/>
    <customShpInfo spid="_x0000_s1321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09"/>
    <customShpInfo spid="_x0000_s1330"/>
    <customShpInfo spid="_x0000_s1329"/>
    <customShpInfo spid="_x0000_s1332"/>
    <customShpInfo spid="_x0000_s1331"/>
    <customShpInfo spid="_x0000_s1334"/>
    <customShpInfo spid="_x0000_s1333"/>
    <customShpInfo spid="_x0000_s1336"/>
    <customShpInfo spid="_x0000_s1335"/>
    <customShpInfo spid="_x0000_s1308"/>
    <customShpInfo spid="_x0000_s1339"/>
    <customShpInfo spid="_x0000_s1338"/>
    <customShpInfo spid="_x0000_s1341"/>
    <customShpInfo spid="_x0000_s1340"/>
    <customShpInfo spid="_x0000_s1343"/>
    <customShpInfo spid="_x0000_s1342"/>
    <customShpInfo spid="_x0000_s1345"/>
    <customShpInfo spid="_x0000_s1344"/>
    <customShpInfo spid="_x0000_s1347"/>
    <customShpInfo spid="_x0000_s1346"/>
    <customShpInfo spid="_x0000_s1349"/>
    <customShpInfo spid="_x0000_s1348"/>
    <customShpInfo spid="_x0000_s1351"/>
    <customShpInfo spid="_x0000_s1350"/>
    <customShpInfo spid="_x0000_s1353"/>
    <customShpInfo spid="_x0000_s1352"/>
    <customShpInfo spid="_x0000_s1355"/>
    <customShpInfo spid="_x0000_s1354"/>
    <customShpInfo spid="_x0000_s1357"/>
    <customShpInfo spid="_x0000_s1356"/>
    <customShpInfo spid="_x0000_s1359"/>
    <customShpInfo spid="_x0000_s1358"/>
    <customShpInfo spid="_x0000_s1361"/>
    <customShpInfo spid="_x0000_s1360"/>
    <customShpInfo spid="_x0000_s1363"/>
    <customShpInfo spid="_x0000_s1362"/>
    <customShpInfo spid="_x0000_s1365"/>
    <customShpInfo spid="_x0000_s1364"/>
    <customShpInfo spid="_x0000_s1367"/>
    <customShpInfo spid="_x0000_s1366"/>
    <customShpInfo spid="_x0000_s1369"/>
    <customShpInfo spid="_x0000_s1368"/>
    <customShpInfo spid="_x0000_s1371"/>
    <customShpInfo spid="_x0000_s1370"/>
    <customShpInfo spid="_x0000_s1373"/>
    <customShpInfo spid="_x0000_s1372"/>
    <customShpInfo spid="_x0000_s1375"/>
    <customShpInfo spid="_x0000_s1374"/>
    <customShpInfo spid="_x0000_s1377"/>
    <customShpInfo spid="_x0000_s1376"/>
    <customShpInfo spid="_x0000_s1379"/>
    <customShpInfo spid="_x0000_s1378"/>
    <customShpInfo spid="_x0000_s1381"/>
    <customShpInfo spid="_x0000_s1380"/>
    <customShpInfo spid="_x0000_s1383"/>
    <customShpInfo spid="_x0000_s1382"/>
    <customShpInfo spid="_x0000_s1385"/>
    <customShpInfo spid="_x0000_s1384"/>
    <customShpInfo spid="_x0000_s1387"/>
    <customShpInfo spid="_x0000_s1386"/>
    <customShpInfo spid="_x0000_s1389"/>
    <customShpInfo spid="_x0000_s1388"/>
    <customShpInfo spid="_x0000_s1391"/>
    <customShpInfo spid="_x0000_s1390"/>
    <customShpInfo spid="_x0000_s1393"/>
    <customShpInfo spid="_x0000_s1392"/>
    <customShpInfo spid="_x0000_s1395"/>
    <customShpInfo spid="_x0000_s1394"/>
    <customShpInfo spid="_x0000_s1397"/>
    <customShpInfo spid="_x0000_s1396"/>
    <customShpInfo spid="_x0000_s1399"/>
    <customShpInfo spid="_x0000_s1398"/>
    <customShpInfo spid="_x0000_s1401"/>
    <customShpInfo spid="_x0000_s1400"/>
    <customShpInfo spid="_x0000_s1337"/>
    <customShpInfo spid="_x0000_s1402"/>
    <customShpInfo spid="_x0000_s1405"/>
    <customShpInfo spid="_x0000_s1407"/>
    <customShpInfo spid="_x0000_s1408"/>
    <customShpInfo spid="_x0000_s1409"/>
    <customShpInfo spid="_x0000_s1410"/>
    <customShpInfo spid="_x0000_s1406"/>
    <customShpInfo spid="_x0000_s1404"/>
    <customShpInfo spid="_x0000_s1412"/>
    <customShpInfo spid="_x0000_s1414"/>
    <customShpInfo spid="_x0000_s1415"/>
    <customShpInfo spid="_x0000_s1416"/>
    <customShpInfo spid="_x0000_s1417"/>
    <customShpInfo spid="_x0000_s1413"/>
    <customShpInfo spid="_x0000_s1411"/>
    <customShpInfo spid="_x0000_s1418"/>
    <customShpInfo spid="_x0000_s1419"/>
    <customShpInfo spid="_x0000_s1420"/>
    <customShpInfo spid="_x0000_s1421"/>
    <customShpInfo spid="_x0000_s1424"/>
    <customShpInfo spid="_x0000_s1425"/>
    <customShpInfo spid="_x0000_s1426"/>
    <customShpInfo spid="_x0000_s1427"/>
    <customShpInfo spid="_x0000_s1423"/>
    <customShpInfo spid="_x0000_s1429"/>
    <customShpInfo spid="_x0000_s1428"/>
    <customShpInfo spid="_x0000_s1431"/>
    <customShpInfo spid="_x0000_s1430"/>
    <customShpInfo spid="_x0000_s1433"/>
    <customShpInfo spid="_x0000_s1432"/>
    <customShpInfo spid="_x0000_s1435"/>
    <customShpInfo spid="_x0000_s1434"/>
    <customShpInfo spid="_x0000_s1437"/>
    <customShpInfo spid="_x0000_s1436"/>
    <customShpInfo spid="_x0000_s1439"/>
    <customShpInfo spid="_x0000_s1438"/>
    <customShpInfo spid="_x0000_s1441"/>
    <customShpInfo spid="_x0000_s1440"/>
    <customShpInfo spid="_x0000_s1443"/>
    <customShpInfo spid="_x0000_s1442"/>
    <customShpInfo spid="_x0000_s1445"/>
    <customShpInfo spid="_x0000_s1444"/>
    <customShpInfo spid="_x0000_s1447"/>
    <customShpInfo spid="_x0000_s1446"/>
    <customShpInfo spid="_x0000_s1449"/>
    <customShpInfo spid="_x0000_s1448"/>
    <customShpInfo spid="_x0000_s1451"/>
    <customShpInfo spid="_x0000_s1450"/>
    <customShpInfo spid="_x0000_s1453"/>
    <customShpInfo spid="_x0000_s1452"/>
    <customShpInfo spid="_x0000_s1455"/>
    <customShpInfo spid="_x0000_s1454"/>
    <customShpInfo spid="_x0000_s1457"/>
    <customShpInfo spid="_x0000_s1456"/>
    <customShpInfo spid="_x0000_s1459"/>
    <customShpInfo spid="_x0000_s1458"/>
    <customShpInfo spid="_x0000_s1461"/>
    <customShpInfo spid="_x0000_s1460"/>
    <customShpInfo spid="_x0000_s1463"/>
    <customShpInfo spid="_x0000_s1462"/>
    <customShpInfo spid="_x0000_s1465"/>
    <customShpInfo spid="_x0000_s1464"/>
    <customShpInfo spid="_x0000_s1467"/>
    <customShpInfo spid="_x0000_s1466"/>
    <customShpInfo spid="_x0000_s1469"/>
    <customShpInfo spid="_x0000_s1468"/>
    <customShpInfo spid="_x0000_s1471"/>
    <customShpInfo spid="_x0000_s1470"/>
    <customShpInfo spid="_x0000_s1473"/>
    <customShpInfo spid="_x0000_s1472"/>
    <customShpInfo spid="_x0000_s1475"/>
    <customShpInfo spid="_x0000_s1474"/>
    <customShpInfo spid="_x0000_s1477"/>
    <customShpInfo spid="_x0000_s1476"/>
    <customShpInfo spid="_x0000_s1479"/>
    <customShpInfo spid="_x0000_s1478"/>
    <customShpInfo spid="_x0000_s1481"/>
    <customShpInfo spid="_x0000_s1480"/>
    <customShpInfo spid="_x0000_s1483"/>
    <customShpInfo spid="_x0000_s1482"/>
    <customShpInfo spid="_x0000_s1485"/>
    <customShpInfo spid="_x0000_s1484"/>
    <customShpInfo spid="_x0000_s1487"/>
    <customShpInfo spid="_x0000_s1486"/>
    <customShpInfo spid="_x0000_s1489"/>
    <customShpInfo spid="_x0000_s1488"/>
    <customShpInfo spid="_x0000_s1491"/>
    <customShpInfo spid="_x0000_s1490"/>
    <customShpInfo spid="_x0000_s1422"/>
    <customShpInfo spid="_x0000_s1494"/>
    <customShpInfo spid="_x0000_s1493"/>
    <customShpInfo spid="_x0000_s1496"/>
    <customShpInfo spid="_x0000_s1495"/>
    <customShpInfo spid="_x0000_s1498"/>
    <customShpInfo spid="_x0000_s1497"/>
    <customShpInfo spid="_x0000_s1500"/>
    <customShpInfo spid="_x0000_s1499"/>
    <customShpInfo spid="_x0000_s1492"/>
    <customShpInfo spid="_x0000_s1503"/>
    <customShpInfo spid="_x0000_s1502"/>
    <customShpInfo spid="_x0000_s1505"/>
    <customShpInfo spid="_x0000_s1504"/>
    <customShpInfo spid="_x0000_s1507"/>
    <customShpInfo spid="_x0000_s1506"/>
    <customShpInfo spid="_x0000_s1509"/>
    <customShpInfo spid="_x0000_s1508"/>
    <customShpInfo spid="_x0000_s1501"/>
    <customShpInfo spid="_x0000_s1512"/>
    <customShpInfo spid="_x0000_s1511"/>
    <customShpInfo spid="_x0000_s1514"/>
    <customShpInfo spid="_x0000_s1513"/>
    <customShpInfo spid="_x0000_s1516"/>
    <customShpInfo spid="_x0000_s1515"/>
    <customShpInfo spid="_x0000_s1518"/>
    <customShpInfo spid="_x0000_s1517"/>
    <customShpInfo spid="_x0000_s1510"/>
    <customShpInfo spid="_x0000_s1519"/>
    <customShpInfo spid="_x0000_s1520"/>
    <customShpInfo spid="_x0000_s1521"/>
    <customShpInfo spid="_x0000_s1524"/>
    <customShpInfo spid="_x0000_s1523"/>
    <customShpInfo spid="_x0000_s1526"/>
    <customShpInfo spid="_x0000_s1525"/>
    <customShpInfo spid="_x0000_s1528"/>
    <customShpInfo spid="_x0000_s1529"/>
    <customShpInfo spid="_x0000_s1527"/>
    <customShpInfo spid="_x0000_s1531"/>
    <customShpInfo spid="_x0000_s1532"/>
    <customShpInfo spid="_x0000_s1530"/>
    <customShpInfo spid="_x0000_s1534"/>
    <customShpInfo spid="_x0000_s1535"/>
    <customShpInfo spid="_x0000_s1533"/>
    <customShpInfo spid="_x0000_s1537"/>
    <customShpInfo spid="_x0000_s1536"/>
    <customShpInfo spid="_x0000_s1539"/>
    <customShpInfo spid="_x0000_s1538"/>
    <customShpInfo spid="_x0000_s1541"/>
    <customShpInfo spid="_x0000_s1540"/>
    <customShpInfo spid="_x0000_s1543"/>
    <customShpInfo spid="_x0000_s1542"/>
    <customShpInfo spid="_x0000_s1545"/>
    <customShpInfo spid="_x0000_s1544"/>
    <customShpInfo spid="_x0000_s1547"/>
    <customShpInfo spid="_x0000_s1548"/>
    <customShpInfo spid="_x0000_s1546"/>
    <customShpInfo spid="_x0000_s1550"/>
    <customShpInfo spid="_x0000_s1551"/>
    <customShpInfo spid="_x0000_s1549"/>
    <customShpInfo spid="_x0000_s1553"/>
    <customShpInfo spid="_x0000_s1554"/>
    <customShpInfo spid="_x0000_s1552"/>
    <customShpInfo spid="_x0000_s1556"/>
    <customShpInfo spid="_x0000_s1555"/>
    <customShpInfo spid="_x0000_s1558"/>
    <customShpInfo spid="_x0000_s1557"/>
    <customShpInfo spid="_x0000_s1560"/>
    <customShpInfo spid="_x0000_s1559"/>
    <customShpInfo spid="_x0000_s1522"/>
    <customShpInfo spid="_x0000_s1561"/>
    <customShpInfo spid="_x0000_s1563"/>
    <customShpInfo spid="_x0000_s1562"/>
    <customShpInfo spid="_x0000_s1565"/>
    <customShpInfo spid="_x0000_s1564"/>
    <customShpInfo spid="_x0000_s1568"/>
    <customShpInfo spid="_x0000_s1567"/>
    <customShpInfo spid="_x0000_s1570"/>
    <customShpInfo spid="_x0000_s1569"/>
    <customShpInfo spid="_x0000_s1572"/>
    <customShpInfo spid="_x0000_s1571"/>
    <customShpInfo spid="_x0000_s1574"/>
    <customShpInfo spid="_x0000_s1573"/>
    <customShpInfo spid="_x0000_s1576"/>
    <customShpInfo spid="_x0000_s1575"/>
    <customShpInfo spid="_x0000_s1578"/>
    <customShpInfo spid="_x0000_s1577"/>
    <customShpInfo spid="_x0000_s1580"/>
    <customShpInfo spid="_x0000_s1579"/>
    <customShpInfo spid="_x0000_s1582"/>
    <customShpInfo spid="_x0000_s1581"/>
    <customShpInfo spid="_x0000_s1584"/>
    <customShpInfo spid="_x0000_s1583"/>
    <customShpInfo spid="_x0000_s1586"/>
    <customShpInfo spid="_x0000_s1585"/>
    <customShpInfo spid="_x0000_s1588"/>
    <customShpInfo spid="_x0000_s1587"/>
    <customShpInfo spid="_x0000_s1590"/>
    <customShpInfo spid="_x0000_s1589"/>
    <customShpInfo spid="_x0000_s1592"/>
    <customShpInfo spid="_x0000_s1591"/>
    <customShpInfo spid="_x0000_s1594"/>
    <customShpInfo spid="_x0000_s1593"/>
    <customShpInfo spid="_x0000_s1596"/>
    <customShpInfo spid="_x0000_s1595"/>
    <customShpInfo spid="_x0000_s1598"/>
    <customShpInfo spid="_x0000_s1597"/>
    <customShpInfo spid="_x0000_s1600"/>
    <customShpInfo spid="_x0000_s1599"/>
    <customShpInfo spid="_x0000_s1602"/>
    <customShpInfo spid="_x0000_s1601"/>
    <customShpInfo spid="_x0000_s1604"/>
    <customShpInfo spid="_x0000_s1603"/>
    <customShpInfo spid="_x0000_s1606"/>
    <customShpInfo spid="_x0000_s1605"/>
    <customShpInfo spid="_x0000_s1608"/>
    <customShpInfo spid="_x0000_s1607"/>
    <customShpInfo spid="_x0000_s1610"/>
    <customShpInfo spid="_x0000_s1609"/>
    <customShpInfo spid="_x0000_s1612"/>
    <customShpInfo spid="_x0000_s1611"/>
    <customShpInfo spid="_x0000_s1614"/>
    <customShpInfo spid="_x0000_s1613"/>
    <customShpInfo spid="_x0000_s1616"/>
    <customShpInfo spid="_x0000_s1615"/>
    <customShpInfo spid="_x0000_s1618"/>
    <customShpInfo spid="_x0000_s1617"/>
    <customShpInfo spid="_x0000_s1620"/>
    <customShpInfo spid="_x0000_s1619"/>
    <customShpInfo spid="_x0000_s1622"/>
    <customShpInfo spid="_x0000_s1621"/>
    <customShpInfo spid="_x0000_s1624"/>
    <customShpInfo spid="_x0000_s1623"/>
    <customShpInfo spid="_x0000_s1626"/>
    <customShpInfo spid="_x0000_s1625"/>
    <customShpInfo spid="_x0000_s1628"/>
    <customShpInfo spid="_x0000_s1627"/>
    <customShpInfo spid="_x0000_s1630"/>
    <customShpInfo spid="_x0000_s1629"/>
    <customShpInfo spid="_x0000_s1632"/>
    <customShpInfo spid="_x0000_s1633"/>
    <customShpInfo spid="_x0000_s1634"/>
    <customShpInfo spid="_x0000_s1635"/>
    <customShpInfo spid="_x0000_s1636"/>
    <customShpInfo spid="_x0000_s1631"/>
    <customShpInfo spid="_x0000_s1566"/>
    <customShpInfo spid="_x0000_s1639"/>
    <customShpInfo spid="_x0000_s1640"/>
    <customShpInfo spid="_x0000_s1641"/>
    <customShpInfo spid="_x0000_s1642"/>
    <customShpInfo spid="_x0000_s1643"/>
    <customShpInfo spid="_x0000_s1644"/>
    <customShpInfo spid="_x0000_s1645"/>
    <customShpInfo spid="_x0000_s1646"/>
    <customShpInfo spid="_x0000_s1647"/>
    <customShpInfo spid="_x0000_s1648"/>
    <customShpInfo spid="_x0000_s1649"/>
    <customShpInfo spid="_x0000_s1650"/>
    <customShpInfo spid="_x0000_s1651"/>
    <customShpInfo spid="_x0000_s1652"/>
    <customShpInfo spid="_x0000_s1653"/>
    <customShpInfo spid="_x0000_s1654"/>
    <customShpInfo spid="_x0000_s1655"/>
    <customShpInfo spid="_x0000_s1656"/>
    <customShpInfo spid="_x0000_s1657"/>
    <customShpInfo spid="_x0000_s1658"/>
    <customShpInfo spid="_x0000_s1659"/>
    <customShpInfo spid="_x0000_s1660"/>
    <customShpInfo spid="_x0000_s1638"/>
    <customShpInfo spid="_x0000_s1662"/>
    <customShpInfo spid="_x0000_s1661"/>
    <customShpInfo spid="_x0000_s1664"/>
    <customShpInfo spid="_x0000_s1663"/>
    <customShpInfo spid="_x0000_s1637"/>
    <customShpInfo spid="_x0000_s1667"/>
    <customShpInfo spid="_x0000_s1668"/>
    <customShpInfo spid="_x0000_s1669"/>
    <customShpInfo spid="_x0000_s1670"/>
    <customShpInfo spid="_x0000_s1671"/>
    <customShpInfo spid="_x0000_s1672"/>
    <customShpInfo spid="_x0000_s1673"/>
    <customShpInfo spid="_x0000_s1674"/>
    <customShpInfo spid="_x0000_s1675"/>
    <customShpInfo spid="_x0000_s1676"/>
    <customShpInfo spid="_x0000_s1677"/>
    <customShpInfo spid="_x0000_s1678"/>
    <customShpInfo spid="_x0000_s1679"/>
    <customShpInfo spid="_x0000_s1680"/>
    <customShpInfo spid="_x0000_s1681"/>
    <customShpInfo spid="_x0000_s1682"/>
    <customShpInfo spid="_x0000_s1683"/>
    <customShpInfo spid="_x0000_s1684"/>
    <customShpInfo spid="_x0000_s1685"/>
    <customShpInfo spid="_x0000_s1686"/>
    <customShpInfo spid="_x0000_s1687"/>
    <customShpInfo spid="_x0000_s1688"/>
    <customShpInfo spid="_x0000_s1689"/>
    <customShpInfo spid="_x0000_s1690"/>
    <customShpInfo spid="_x0000_s1691"/>
    <customShpInfo spid="_x0000_s1692"/>
    <customShpInfo spid="_x0000_s1666"/>
    <customShpInfo spid="_x0000_s1694"/>
    <customShpInfo spid="_x0000_s1693"/>
    <customShpInfo spid="_x0000_s1696"/>
    <customShpInfo spid="_x0000_s1695"/>
    <customShpInfo spid="_x0000_s1698"/>
    <customShpInfo spid="_x0000_s1697"/>
    <customShpInfo spid="_x0000_s1700"/>
    <customShpInfo spid="_x0000_s1699"/>
    <customShpInfo spid="_x0000_s16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2019-04-09T17:56:00Z</dcterms:created>
  <dc:creator>user</dc:creator>
  <cp:lastModifiedBy>Administrator</cp:lastModifiedBy>
  <dcterms:modified xsi:type="dcterms:W3CDTF">2019-04-11T11:06:38Z</dcterms:modified>
  <dc:title>江西省2006年中等学校招生统一考试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LastSaved">
    <vt:filetime>2019-04-09T00:00:00Z</vt:filetime>
  </property>
  <property fmtid="{D5CDD505-2E9C-101B-9397-08002B2CF9AE}" pid="4" name="KSOProductBuildVer">
    <vt:lpwstr>2052-11.1.0.8567</vt:lpwstr>
  </property>
</Properties>
</file>