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946A2" w:rsidRDefault="001D14AD" w:rsidP="001B3929">
      <w:pPr>
        <w:jc w:val="center"/>
        <w:rPr>
          <w:rFonts w:ascii="宋体" w:hAnsi="宋体"/>
          <w:b/>
          <w:szCs w:val="21"/>
        </w:rPr>
      </w:pPr>
      <w:r w:rsidRPr="0051412B">
        <w:rPr>
          <w:rFonts w:ascii="宋体" w:hAnsi="宋体" w:hint="eastAsia"/>
          <w:b/>
        </w:rPr>
        <w:t>学而思奥数网天天练（1-</w:t>
      </w:r>
      <w:r w:rsidR="007572C6">
        <w:rPr>
          <w:rFonts w:ascii="宋体" w:hAnsi="宋体" w:hint="eastAsia"/>
          <w:b/>
        </w:rPr>
        <w:t>5</w:t>
      </w:r>
      <w:r w:rsidRPr="0051412B">
        <w:rPr>
          <w:rFonts w:ascii="宋体" w:hAnsi="宋体" w:hint="eastAsia"/>
          <w:b/>
        </w:rPr>
        <w:t>年级）201</w:t>
      </w:r>
      <w:r>
        <w:rPr>
          <w:rFonts w:ascii="宋体" w:hAnsi="宋体" w:hint="eastAsia"/>
          <w:b/>
        </w:rPr>
        <w:t>1</w:t>
      </w:r>
      <w:r w:rsidRPr="0051412B">
        <w:rPr>
          <w:rFonts w:ascii="宋体" w:hAnsi="宋体" w:hint="eastAsia"/>
          <w:b/>
        </w:rPr>
        <w:t>年03月</w:t>
      </w:r>
      <w:r>
        <w:rPr>
          <w:rFonts w:ascii="宋体" w:hAnsi="宋体" w:hint="eastAsia"/>
          <w:b/>
        </w:rPr>
        <w:t>29</w:t>
      </w:r>
      <w:r w:rsidRPr="0051412B">
        <w:rPr>
          <w:rFonts w:ascii="宋体" w:hAnsi="宋体" w:hint="eastAsia"/>
          <w:b/>
        </w:rPr>
        <w:t>日答案（中难度）</w:t>
      </w:r>
    </w:p>
    <w:p w:rsidR="009A3FFD" w:rsidRDefault="009A3FFD" w:rsidP="001B3929">
      <w:pPr>
        <w:jc w:val="center"/>
        <w:rPr>
          <w:rFonts w:ascii="宋体" w:hAnsi="宋体"/>
          <w:b/>
          <w:szCs w:val="21"/>
        </w:rPr>
        <w:sectPr w:rsidR="009A3FFD">
          <w:headerReference w:type="default" r:id="rId7"/>
          <w:footerReference w:type="default" r:id="rId8"/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C4B0B" w:rsidRPr="00925F5D" w:rsidRDefault="006C4B0B" w:rsidP="001B3929">
      <w:pPr>
        <w:jc w:val="center"/>
        <w:rPr>
          <w:rFonts w:ascii="宋体" w:hAnsi="宋体"/>
          <w:b/>
          <w:szCs w:val="21"/>
        </w:rPr>
      </w:pPr>
    </w:p>
    <w:p w:rsidR="00FC01DD" w:rsidRDefault="00FC01DD" w:rsidP="002951C3">
      <w:pPr>
        <w:rPr>
          <w:rFonts w:ascii="宋体" w:hAnsi="宋体"/>
          <w:b/>
          <w:szCs w:val="21"/>
        </w:rPr>
        <w:sectPr w:rsidR="00FC01DD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951C3" w:rsidRDefault="008F30FB" w:rsidP="006452F9">
      <w:pPr>
        <w:ind w:rightChars="53" w:right="111"/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</w:t>
      </w:r>
      <w:r w:rsidR="002951C3" w:rsidRPr="00925F5D">
        <w:rPr>
          <w:rFonts w:ascii="宋体" w:hAnsi="宋体" w:hint="eastAsia"/>
          <w:b/>
          <w:szCs w:val="21"/>
        </w:rPr>
        <w:t>答案</w:t>
      </w:r>
      <w:r w:rsidR="002951C3" w:rsidRPr="00925F5D">
        <w:rPr>
          <w:rFonts w:ascii="宋体" w:hAnsi="宋体" w:hint="eastAsia"/>
          <w:szCs w:val="21"/>
        </w:rPr>
        <w:t>：</w:t>
      </w:r>
    </w:p>
    <w:p w:rsidR="00917E8A" w:rsidRDefault="00917E8A" w:rsidP="006452F9">
      <w:pPr>
        <w:ind w:rightChars="53" w:right="111"/>
        <w:rPr>
          <w:rFonts w:ascii="宋体" w:hAnsi="宋体"/>
          <w:szCs w:val="21"/>
        </w:rPr>
      </w:pPr>
    </w:p>
    <w:p w:rsidR="00016AE3" w:rsidRPr="0018469E" w:rsidRDefault="001B48F8" w:rsidP="00016AE3">
      <w:pPr>
        <w:widowControl/>
        <w:jc w:val="left"/>
        <w:rPr>
          <w:rFonts w:ascii="宋体" w:hAnsi="宋体" w:cs="宋体"/>
          <w:color w:val="000000" w:themeColor="text1"/>
          <w:kern w:val="0"/>
          <w:szCs w:val="21"/>
        </w:rPr>
      </w:pPr>
      <w:r>
        <w:rPr>
          <w:rFonts w:ascii="宋体" w:hAnsi="宋体" w:hint="eastAsia"/>
          <w:szCs w:val="21"/>
        </w:rPr>
        <w:t>解答：</w:t>
      </w:r>
      <w:r w:rsidR="00016AE3" w:rsidRPr="0018469E">
        <w:rPr>
          <w:rFonts w:ascii="宋体" w:hAnsi="宋体" w:cs="宋体" w:hint="eastAsia"/>
          <w:color w:val="000000" w:themeColor="text1"/>
          <w:kern w:val="0"/>
          <w:szCs w:val="21"/>
        </w:rPr>
        <w:t>15分钟</w:t>
      </w:r>
    </w:p>
    <w:p w:rsidR="00016AE3" w:rsidRPr="0018469E" w:rsidRDefault="00016AE3" w:rsidP="00016AE3">
      <w:pPr>
        <w:widowControl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18469E">
        <w:rPr>
          <w:rFonts w:ascii="宋体" w:hAnsi="宋体" w:cs="宋体" w:hint="eastAsia"/>
          <w:color w:val="000000" w:themeColor="text1"/>
          <w:kern w:val="0"/>
          <w:szCs w:val="21"/>
        </w:rPr>
        <w:t>6÷（3-1）=3（分钟）</w:t>
      </w:r>
    </w:p>
    <w:p w:rsidR="000E6D3E" w:rsidRDefault="00016AE3" w:rsidP="00016AE3">
      <w:pPr>
        <w:rPr>
          <w:rFonts w:ascii="宋体" w:hAnsi="宋体"/>
          <w:szCs w:val="21"/>
        </w:rPr>
      </w:pPr>
      <w:r w:rsidRPr="0018469E">
        <w:rPr>
          <w:rFonts w:ascii="宋体" w:hAnsi="宋体" w:cs="宋体" w:hint="eastAsia"/>
          <w:color w:val="000000" w:themeColor="text1"/>
          <w:kern w:val="0"/>
          <w:szCs w:val="21"/>
        </w:rPr>
        <w:t>3×（6-1）=15（分钟）</w:t>
      </w:r>
    </w:p>
    <w:p w:rsidR="000E6D3E" w:rsidRDefault="000E6D3E" w:rsidP="000E6D3E">
      <w:pPr>
        <w:rPr>
          <w:rFonts w:ascii="宋体" w:hAnsi="宋体"/>
          <w:szCs w:val="21"/>
        </w:rPr>
      </w:pPr>
    </w:p>
    <w:p w:rsidR="00620018" w:rsidRDefault="008F30FB" w:rsidP="000E6D3E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二年级</w:t>
      </w:r>
      <w:r w:rsidR="00620018" w:rsidRPr="00925F5D">
        <w:rPr>
          <w:rFonts w:ascii="宋体" w:hAnsi="宋体" w:hint="eastAsia"/>
          <w:b/>
          <w:szCs w:val="21"/>
        </w:rPr>
        <w:t>答案</w:t>
      </w:r>
      <w:r w:rsidR="00620018" w:rsidRPr="00925F5D">
        <w:rPr>
          <w:rFonts w:ascii="宋体" w:hAnsi="宋体" w:hint="eastAsia"/>
          <w:szCs w:val="21"/>
        </w:rPr>
        <w:t>：</w:t>
      </w:r>
    </w:p>
    <w:p w:rsidR="00091DB3" w:rsidRPr="00925F5D" w:rsidRDefault="00091DB3" w:rsidP="00620018">
      <w:pPr>
        <w:rPr>
          <w:rFonts w:ascii="宋体" w:hAnsi="宋体"/>
          <w:b/>
          <w:szCs w:val="21"/>
        </w:rPr>
      </w:pPr>
    </w:p>
    <w:p w:rsidR="001946A2" w:rsidRDefault="00925F5D" w:rsidP="000E6D3E">
      <w:pPr>
        <w:rPr>
          <w:rFonts w:ascii="Verdana" w:hAnsi="Verdana" w:cs="宋体"/>
          <w:kern w:val="0"/>
          <w:szCs w:val="21"/>
        </w:rPr>
      </w:pPr>
      <w:r w:rsidRPr="00925F5D">
        <w:rPr>
          <w:rFonts w:ascii="宋体" w:hAnsi="宋体" w:hint="eastAsia"/>
          <w:kern w:val="0"/>
          <w:szCs w:val="21"/>
        </w:rPr>
        <w:t>解答：</w:t>
      </w:r>
      <w:r w:rsidR="00016AE3" w:rsidRPr="0018469E">
        <w:rPr>
          <w:rFonts w:ascii="宋体" w:hAnsi="宋体" w:cs="宋体" w:hint="eastAsia"/>
          <w:color w:val="000000" w:themeColor="text1"/>
          <w:kern w:val="0"/>
          <w:szCs w:val="21"/>
        </w:rPr>
        <w:t>55÷5－5－5=1</w:t>
      </w:r>
    </w:p>
    <w:p w:rsidR="000E6D3E" w:rsidRPr="00925F5D" w:rsidRDefault="000E6D3E" w:rsidP="000E6D3E">
      <w:pPr>
        <w:rPr>
          <w:rFonts w:ascii="宋体" w:hAnsi="宋体"/>
          <w:szCs w:val="21"/>
        </w:rPr>
      </w:pPr>
    </w:p>
    <w:p w:rsidR="00091DB3" w:rsidRDefault="008F30FB" w:rsidP="002D50E9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三年级</w:t>
      </w:r>
      <w:r w:rsidR="002D50E9" w:rsidRPr="00925F5D">
        <w:rPr>
          <w:rFonts w:ascii="宋体" w:hAnsi="宋体" w:hint="eastAsia"/>
          <w:b/>
          <w:szCs w:val="21"/>
        </w:rPr>
        <w:t>答案</w:t>
      </w:r>
      <w:r w:rsidR="002D50E9" w:rsidRPr="00925F5D">
        <w:rPr>
          <w:rFonts w:ascii="宋体" w:hAnsi="宋体" w:hint="eastAsia"/>
          <w:szCs w:val="21"/>
        </w:rPr>
        <w:t>：</w:t>
      </w:r>
    </w:p>
    <w:p w:rsidR="00210AC5" w:rsidRPr="00925F5D" w:rsidRDefault="00210AC5" w:rsidP="002D50E9">
      <w:pPr>
        <w:rPr>
          <w:rFonts w:ascii="宋体" w:hAnsi="宋体"/>
          <w:szCs w:val="21"/>
        </w:rPr>
      </w:pPr>
    </w:p>
    <w:p w:rsidR="00016AE3" w:rsidRPr="0018469E" w:rsidRDefault="00925F5D" w:rsidP="00016AE3">
      <w:pPr>
        <w:rPr>
          <w:rStyle w:val="a4"/>
          <w:b w:val="0"/>
          <w:color w:val="000000" w:themeColor="text1"/>
          <w:szCs w:val="21"/>
        </w:rPr>
      </w:pPr>
      <w:r w:rsidRPr="00925F5D">
        <w:rPr>
          <w:rFonts w:ascii="宋体" w:hAnsi="宋体" w:hint="eastAsia"/>
          <w:szCs w:val="21"/>
        </w:rPr>
        <w:t>解答</w:t>
      </w:r>
      <w:r w:rsidR="002D50E9" w:rsidRPr="00925F5D">
        <w:rPr>
          <w:rFonts w:ascii="宋体" w:hAnsi="宋体" w:hint="eastAsia"/>
          <w:szCs w:val="21"/>
        </w:rPr>
        <w:t>：</w:t>
      </w:r>
      <w:r w:rsidR="00016AE3" w:rsidRPr="0018469E">
        <w:rPr>
          <w:rFonts w:ascii="宋体" w:hAnsi="宋体" w:cs="宋体" w:hint="eastAsia"/>
          <w:color w:val="000000" w:themeColor="text1"/>
          <w:kern w:val="0"/>
          <w:szCs w:val="21"/>
        </w:rPr>
        <w:t>720种</w:t>
      </w:r>
    </w:p>
    <w:p w:rsidR="00016AE3" w:rsidRPr="0018469E" w:rsidRDefault="00016AE3" w:rsidP="00016AE3">
      <w:pPr>
        <w:rPr>
          <w:rStyle w:val="a4"/>
          <w:b w:val="0"/>
          <w:color w:val="000000" w:themeColor="text1"/>
          <w:szCs w:val="21"/>
        </w:rPr>
      </w:pPr>
      <w:r w:rsidRPr="0018469E">
        <w:rPr>
          <w:rFonts w:ascii="宋体" w:hAnsi="宋体" w:cs="宋体" w:hint="eastAsia"/>
          <w:color w:val="000000" w:themeColor="text1"/>
          <w:kern w:val="0"/>
          <w:szCs w:val="21"/>
        </w:rPr>
        <w:t>6×5×4×3×2×1=720（种）</w:t>
      </w:r>
    </w:p>
    <w:p w:rsidR="000E6D3E" w:rsidRPr="00016AE3" w:rsidRDefault="000E6D3E" w:rsidP="00016AE3">
      <w:pPr>
        <w:rPr>
          <w:szCs w:val="21"/>
        </w:rPr>
      </w:pPr>
    </w:p>
    <w:p w:rsidR="00024C43" w:rsidRDefault="00024C43" w:rsidP="00024C43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四年级答案：</w:t>
      </w:r>
    </w:p>
    <w:p w:rsidR="00210AC5" w:rsidRDefault="00210AC5" w:rsidP="00024C43">
      <w:pPr>
        <w:jc w:val="left"/>
        <w:rPr>
          <w:rFonts w:ascii="宋体" w:hAnsi="宋体"/>
          <w:b/>
          <w:szCs w:val="21"/>
        </w:rPr>
      </w:pPr>
    </w:p>
    <w:p w:rsidR="007D70D8" w:rsidRPr="007D70D8" w:rsidRDefault="007D70D8" w:rsidP="00024C43">
      <w:pPr>
        <w:jc w:val="left"/>
        <w:rPr>
          <w:rFonts w:ascii="宋体" w:hAnsi="宋体"/>
          <w:szCs w:val="21"/>
        </w:rPr>
      </w:pPr>
      <w:r w:rsidRPr="007D70D8">
        <w:rPr>
          <w:rFonts w:ascii="宋体" w:hAnsi="宋体" w:hint="eastAsia"/>
          <w:szCs w:val="21"/>
        </w:rPr>
        <w:t>解答：</w:t>
      </w:r>
    </w:p>
    <w:p w:rsidR="00016AE3" w:rsidRPr="0018469E" w:rsidRDefault="00016AE3" w:rsidP="00016AE3">
      <w:pPr>
        <w:widowControl/>
        <w:jc w:val="left"/>
        <w:rPr>
          <w:rStyle w:val="a4"/>
          <w:b w:val="0"/>
          <w:color w:val="000000" w:themeColor="text1"/>
          <w:szCs w:val="21"/>
        </w:rPr>
      </w:pPr>
      <w:r w:rsidRPr="0018469E">
        <w:rPr>
          <w:rFonts w:ascii="宋体" w:hAnsi="宋体" w:cs="宋体" w:hint="eastAsia"/>
          <w:color w:val="000000" w:themeColor="text1"/>
          <w:kern w:val="0"/>
          <w:szCs w:val="21"/>
        </w:rPr>
        <w:t>102千米</w:t>
      </w:r>
    </w:p>
    <w:p w:rsidR="00016AE3" w:rsidRPr="0018469E" w:rsidRDefault="00016AE3" w:rsidP="00016AE3">
      <w:pPr>
        <w:widowControl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18469E">
        <w:rPr>
          <w:rFonts w:ascii="宋体" w:hAnsi="宋体" w:cs="宋体" w:hint="eastAsia"/>
          <w:color w:val="000000" w:themeColor="text1"/>
          <w:kern w:val="0"/>
          <w:szCs w:val="21"/>
        </w:rPr>
        <w:t>3×2÷（18-16）=3（小时）</w:t>
      </w:r>
    </w:p>
    <w:p w:rsidR="00016AE3" w:rsidRPr="0018469E" w:rsidRDefault="00016AE3" w:rsidP="00016AE3">
      <w:pPr>
        <w:ind w:firstLineChars="245" w:firstLine="514"/>
        <w:rPr>
          <w:rStyle w:val="a4"/>
          <w:b w:val="0"/>
          <w:color w:val="000000" w:themeColor="text1"/>
          <w:szCs w:val="21"/>
        </w:rPr>
      </w:pPr>
      <w:r w:rsidRPr="0018469E">
        <w:rPr>
          <w:rFonts w:ascii="宋体" w:hAnsi="宋体" w:cs="宋体" w:hint="eastAsia"/>
          <w:color w:val="000000" w:themeColor="text1"/>
          <w:kern w:val="0"/>
          <w:szCs w:val="21"/>
        </w:rPr>
        <w:t>3×（18+16）=102（千米）</w:t>
      </w:r>
    </w:p>
    <w:p w:rsidR="00024C43" w:rsidRPr="00016AE3" w:rsidRDefault="00024C43" w:rsidP="00B840FC">
      <w:pPr>
        <w:pStyle w:val="a5"/>
        <w:ind w:left="720"/>
        <w:rPr>
          <w:rFonts w:ascii="Times New Roman" w:hAnsi="Times New Roman"/>
          <w:kern w:val="2"/>
          <w:sz w:val="21"/>
          <w:szCs w:val="21"/>
        </w:rPr>
      </w:pPr>
    </w:p>
    <w:p w:rsidR="00B840FC" w:rsidRPr="00B840FC" w:rsidRDefault="00B840FC" w:rsidP="00B840FC">
      <w:pPr>
        <w:pStyle w:val="a5"/>
        <w:ind w:left="720"/>
        <w:rPr>
          <w:sz w:val="21"/>
          <w:szCs w:val="21"/>
        </w:rPr>
      </w:pPr>
    </w:p>
    <w:p w:rsidR="00091DB3" w:rsidRDefault="008927AF" w:rsidP="002D50E9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210AC5" w:rsidRPr="00925F5D" w:rsidRDefault="00210AC5" w:rsidP="002D50E9">
      <w:pPr>
        <w:jc w:val="left"/>
        <w:rPr>
          <w:rFonts w:ascii="宋体" w:hAnsi="宋体"/>
          <w:b/>
          <w:szCs w:val="21"/>
        </w:rPr>
      </w:pPr>
    </w:p>
    <w:p w:rsidR="00016AE3" w:rsidRPr="0018469E" w:rsidRDefault="008927AF" w:rsidP="00016AE3">
      <w:pPr>
        <w:widowControl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 w:rsidR="00016AE3" w:rsidRPr="0018469E">
        <w:rPr>
          <w:rFonts w:ascii="宋体" w:hAnsi="宋体" w:cs="宋体" w:hint="eastAsia"/>
          <w:color w:val="000000" w:themeColor="text1"/>
          <w:kern w:val="0"/>
          <w:szCs w:val="21"/>
        </w:rPr>
        <w:t>3835</w:t>
      </w:r>
    </w:p>
    <w:p w:rsidR="00016AE3" w:rsidRPr="0018469E" w:rsidRDefault="00016AE3" w:rsidP="00016AE3">
      <w:pPr>
        <w:widowControl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18469E">
        <w:rPr>
          <w:rFonts w:ascii="宋体" w:hAnsi="宋体" w:cs="宋体" w:hint="eastAsia"/>
          <w:color w:val="000000" w:themeColor="text1"/>
          <w:kern w:val="0"/>
          <w:szCs w:val="21"/>
        </w:rPr>
        <w:t>E=5，R=0，O=9，N=3，V=7，U=6，F=1，I=8，</w:t>
      </w:r>
    </w:p>
    <w:p w:rsidR="00016AE3" w:rsidRPr="0018469E" w:rsidRDefault="00016AE3" w:rsidP="00016AE3">
      <w:pPr>
        <w:ind w:firstLineChars="245" w:firstLine="514"/>
        <w:rPr>
          <w:rStyle w:val="a4"/>
          <w:b w:val="0"/>
          <w:color w:val="000000" w:themeColor="text1"/>
          <w:szCs w:val="21"/>
        </w:rPr>
      </w:pPr>
      <w:r w:rsidRPr="0018469E">
        <w:rPr>
          <w:rFonts w:ascii="宋体" w:hAnsi="宋体" w:cs="宋体" w:hint="eastAsia"/>
          <w:color w:val="000000" w:themeColor="text1"/>
          <w:kern w:val="0"/>
          <w:szCs w:val="21"/>
        </w:rPr>
        <w:t>NINE=3835</w:t>
      </w:r>
    </w:p>
    <w:p w:rsidR="00B840FC" w:rsidRPr="00B840FC" w:rsidRDefault="00B840FC" w:rsidP="00016AE3">
      <w:pPr>
        <w:jc w:val="left"/>
        <w:rPr>
          <w:rFonts w:ascii="ˎ̥" w:hAnsi="ˎ̥" w:hint="eastAsia"/>
          <w:szCs w:val="21"/>
        </w:rPr>
      </w:pPr>
    </w:p>
    <w:p w:rsidR="00B840FC" w:rsidRDefault="00B840FC" w:rsidP="005725F2">
      <w:pPr>
        <w:jc w:val="left"/>
        <w:rPr>
          <w:rFonts w:ascii="ˎ̥" w:hAnsi="ˎ̥" w:cs="宋体" w:hint="eastAsia"/>
          <w:kern w:val="0"/>
          <w:szCs w:val="21"/>
        </w:rPr>
      </w:pPr>
    </w:p>
    <w:p w:rsidR="00016AE3" w:rsidRDefault="00016AE3" w:rsidP="009A3FFD">
      <w:pPr>
        <w:sectPr w:rsidR="00016AE3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9A3FFD" w:rsidRPr="00016AE3" w:rsidRDefault="009A3FFD" w:rsidP="009A3FFD">
      <w:pPr>
        <w:sectPr w:rsidR="009A3FFD" w:rsidRPr="00016AE3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8927AF" w:rsidRPr="00210AC5" w:rsidRDefault="008927AF" w:rsidP="009A3FFD">
      <w:pPr>
        <w:jc w:val="left"/>
        <w:rPr>
          <w:rFonts w:ascii="宋体" w:hAnsi="宋体"/>
          <w:szCs w:val="21"/>
        </w:rPr>
      </w:pPr>
    </w:p>
    <w:sectPr w:rsidR="008927AF" w:rsidRPr="00210AC5" w:rsidSect="00E01EF8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122" w:rsidRDefault="00675122">
      <w:r>
        <w:separator/>
      </w:r>
    </w:p>
  </w:endnote>
  <w:endnote w:type="continuationSeparator" w:id="0">
    <w:p w:rsidR="00675122" w:rsidRDefault="00675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A63" w:rsidRDefault="00904760" w:rsidP="00904760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FC7A63">
      <w:rPr>
        <w:rFonts w:hint="eastAsia"/>
      </w:rPr>
      <w:t>021-32159666</w:t>
    </w:r>
  </w:p>
  <w:p w:rsidR="00FC7A63" w:rsidRDefault="00FC7A63" w:rsidP="00904760">
    <w:pPr>
      <w:pStyle w:val="a6"/>
      <w:jc w:val="center"/>
    </w:pPr>
  </w:p>
  <w:p w:rsidR="001946A2" w:rsidRPr="00904760" w:rsidRDefault="00904760" w:rsidP="00904760">
    <w:pPr>
      <w:pStyle w:val="a6"/>
      <w:jc w:val="center"/>
    </w:pPr>
    <w:r w:rsidRPr="00056554">
      <w:rPr>
        <w:rFonts w:hint="eastAsia"/>
      </w:rPr>
      <w:t xml:space="preserve">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122" w:rsidRDefault="00675122">
      <w:r>
        <w:separator/>
      </w:r>
    </w:p>
  </w:footnote>
  <w:footnote w:type="continuationSeparator" w:id="0">
    <w:p w:rsidR="00675122" w:rsidRDefault="006751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5535E7">
    <w:pPr>
      <w:pStyle w:val="a7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 w:rsidR="00016AE3">
      <w:rPr>
        <w:rFonts w:hint="eastAsia"/>
        <w:noProof/>
      </w:rPr>
      <w:drawing>
        <wp:inline distT="0" distB="0" distL="0" distR="0">
          <wp:extent cx="3200400" cy="361950"/>
          <wp:effectExtent l="19050" t="0" r="0" b="0"/>
          <wp:docPr id="5" name="图片 5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未标题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B62B9">
      <w:rPr>
        <w:rFonts w:hint="eastAsia"/>
      </w:rPr>
      <w:t xml:space="preserve"> </w:t>
    </w:r>
    <w:r w:rsidR="002B62B9" w:rsidRPr="00056554">
      <w:rPr>
        <w:rFonts w:hint="eastAsia"/>
        <w:b/>
        <w:sz w:val="21"/>
        <w:szCs w:val="21"/>
      </w:rPr>
      <w:t>更多试题请登陆</w:t>
    </w:r>
    <w:r w:rsidR="002B62B9" w:rsidRPr="00056554">
      <w:rPr>
        <w:rFonts w:hint="eastAsia"/>
        <w:b/>
        <w:sz w:val="21"/>
        <w:szCs w:val="21"/>
      </w:rPr>
      <w:t>www.aoshu.com</w:t>
    </w:r>
    <w:r w:rsidR="002B62B9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6AD3"/>
    <w:multiLevelType w:val="hybridMultilevel"/>
    <w:tmpl w:val="64AE05BA"/>
    <w:lvl w:ilvl="0" w:tplc="0ECC1A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2B552A7"/>
    <w:multiLevelType w:val="hybridMultilevel"/>
    <w:tmpl w:val="32D47E10"/>
    <w:lvl w:ilvl="0" w:tplc="755E22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0E50233"/>
    <w:multiLevelType w:val="hybridMultilevel"/>
    <w:tmpl w:val="90F20C42"/>
    <w:lvl w:ilvl="0" w:tplc="D680774E">
      <w:start w:val="1"/>
      <w:numFmt w:val="decimal"/>
      <w:lvlText w:val="（%1）"/>
      <w:lvlJc w:val="left"/>
      <w:pPr>
        <w:ind w:left="1140" w:hanging="720"/>
      </w:pPr>
      <w:rPr>
        <w:rFonts w:ascii="宋体" w:hAnsi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741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655"/>
    <w:rsid w:val="00015AE4"/>
    <w:rsid w:val="00016AE3"/>
    <w:rsid w:val="00024C43"/>
    <w:rsid w:val="000546FD"/>
    <w:rsid w:val="0006732D"/>
    <w:rsid w:val="00091DB3"/>
    <w:rsid w:val="000A3007"/>
    <w:rsid w:val="000E6D3E"/>
    <w:rsid w:val="001026BF"/>
    <w:rsid w:val="00172A27"/>
    <w:rsid w:val="001946A2"/>
    <w:rsid w:val="001A2B4D"/>
    <w:rsid w:val="001A494F"/>
    <w:rsid w:val="001B3929"/>
    <w:rsid w:val="001B48F8"/>
    <w:rsid w:val="001C3417"/>
    <w:rsid w:val="001C5B15"/>
    <w:rsid w:val="001D14AD"/>
    <w:rsid w:val="001D48CE"/>
    <w:rsid w:val="001E3204"/>
    <w:rsid w:val="00210AC5"/>
    <w:rsid w:val="002951C3"/>
    <w:rsid w:val="002B62B9"/>
    <w:rsid w:val="002B6684"/>
    <w:rsid w:val="002C7242"/>
    <w:rsid w:val="002D50E9"/>
    <w:rsid w:val="00304A7C"/>
    <w:rsid w:val="00390158"/>
    <w:rsid w:val="003C6914"/>
    <w:rsid w:val="003D20D6"/>
    <w:rsid w:val="003E295F"/>
    <w:rsid w:val="003E2A13"/>
    <w:rsid w:val="00422934"/>
    <w:rsid w:val="0047259C"/>
    <w:rsid w:val="00475E2E"/>
    <w:rsid w:val="004C2E24"/>
    <w:rsid w:val="004C5D54"/>
    <w:rsid w:val="004D0617"/>
    <w:rsid w:val="004D3C79"/>
    <w:rsid w:val="005535E7"/>
    <w:rsid w:val="005725F2"/>
    <w:rsid w:val="005756CC"/>
    <w:rsid w:val="0058126B"/>
    <w:rsid w:val="00586097"/>
    <w:rsid w:val="005C100C"/>
    <w:rsid w:val="005F0CE1"/>
    <w:rsid w:val="00600333"/>
    <w:rsid w:val="00620018"/>
    <w:rsid w:val="0063659B"/>
    <w:rsid w:val="006452F9"/>
    <w:rsid w:val="00674302"/>
    <w:rsid w:val="00675122"/>
    <w:rsid w:val="006A4FF1"/>
    <w:rsid w:val="006C4B0B"/>
    <w:rsid w:val="006F52A9"/>
    <w:rsid w:val="00725D10"/>
    <w:rsid w:val="0073112D"/>
    <w:rsid w:val="007550D7"/>
    <w:rsid w:val="007572C6"/>
    <w:rsid w:val="00782FD1"/>
    <w:rsid w:val="007915AF"/>
    <w:rsid w:val="007D6488"/>
    <w:rsid w:val="007D70D8"/>
    <w:rsid w:val="007F7B72"/>
    <w:rsid w:val="00804305"/>
    <w:rsid w:val="0080685B"/>
    <w:rsid w:val="008927AF"/>
    <w:rsid w:val="008C04D0"/>
    <w:rsid w:val="008F30FB"/>
    <w:rsid w:val="00904760"/>
    <w:rsid w:val="009111D5"/>
    <w:rsid w:val="00917E8A"/>
    <w:rsid w:val="00922E82"/>
    <w:rsid w:val="00925F5D"/>
    <w:rsid w:val="0095127C"/>
    <w:rsid w:val="009A3FFD"/>
    <w:rsid w:val="009B715F"/>
    <w:rsid w:val="009E3CC9"/>
    <w:rsid w:val="009E3DA1"/>
    <w:rsid w:val="009F0135"/>
    <w:rsid w:val="009F5C71"/>
    <w:rsid w:val="00A00645"/>
    <w:rsid w:val="00A06C9B"/>
    <w:rsid w:val="00A321C7"/>
    <w:rsid w:val="00A52960"/>
    <w:rsid w:val="00A56934"/>
    <w:rsid w:val="00A66F7A"/>
    <w:rsid w:val="00B22336"/>
    <w:rsid w:val="00B453F1"/>
    <w:rsid w:val="00B840FC"/>
    <w:rsid w:val="00BA77A3"/>
    <w:rsid w:val="00BD62FC"/>
    <w:rsid w:val="00BE2CC4"/>
    <w:rsid w:val="00BF1856"/>
    <w:rsid w:val="00C3549E"/>
    <w:rsid w:val="00C530DC"/>
    <w:rsid w:val="00CA2B4F"/>
    <w:rsid w:val="00CF52EE"/>
    <w:rsid w:val="00D058AC"/>
    <w:rsid w:val="00DE3FF9"/>
    <w:rsid w:val="00E01EF8"/>
    <w:rsid w:val="00E102B3"/>
    <w:rsid w:val="00E34F5B"/>
    <w:rsid w:val="00EB2CD3"/>
    <w:rsid w:val="00EC4B85"/>
    <w:rsid w:val="00ED31FF"/>
    <w:rsid w:val="00ED643B"/>
    <w:rsid w:val="00EE2725"/>
    <w:rsid w:val="00EE38D9"/>
    <w:rsid w:val="00EE4BC3"/>
    <w:rsid w:val="00F2074E"/>
    <w:rsid w:val="00F432C2"/>
    <w:rsid w:val="00F46FA1"/>
    <w:rsid w:val="00F6118B"/>
    <w:rsid w:val="00F620A4"/>
    <w:rsid w:val="00FA1A2B"/>
    <w:rsid w:val="00FC01DD"/>
    <w:rsid w:val="00FC7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1EF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01EF8"/>
    <w:rPr>
      <w:color w:val="0000FF"/>
      <w:u w:val="single"/>
    </w:rPr>
  </w:style>
  <w:style w:type="character" w:styleId="a4">
    <w:name w:val="Strong"/>
    <w:basedOn w:val="a0"/>
    <w:qFormat/>
    <w:rsid w:val="00E01EF8"/>
    <w:rPr>
      <w:b/>
    </w:rPr>
  </w:style>
  <w:style w:type="paragraph" w:styleId="a5">
    <w:name w:val="Normal (Web)"/>
    <w:basedOn w:val="a"/>
    <w:rsid w:val="00E01EF8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footer"/>
    <w:basedOn w:val="a"/>
    <w:rsid w:val="00E01EF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rsid w:val="00E01E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p0">
    <w:name w:val="p0"/>
    <w:basedOn w:val="a"/>
    <w:rsid w:val="001026BF"/>
    <w:pPr>
      <w:widowControl/>
    </w:pPr>
    <w:rPr>
      <w:kern w:val="0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A52960"/>
    <w:pPr>
      <w:widowControl/>
      <w:spacing w:line="300" w:lineRule="auto"/>
      <w:ind w:firstLineChars="200" w:firstLine="200"/>
    </w:pPr>
  </w:style>
  <w:style w:type="table" w:styleId="a8">
    <w:name w:val="Table Grid"/>
    <w:basedOn w:val="a1"/>
    <w:uiPriority w:val="59"/>
    <w:rsid w:val="0000765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rsid w:val="00016AE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customStyle="1" w:styleId="HTMLChar">
    <w:name w:val="HTML 预设格式 Char"/>
    <w:basedOn w:val="a0"/>
    <w:link w:val="HTML"/>
    <w:rsid w:val="00016AE3"/>
    <w:rPr>
      <w:rFonts w:ascii="Arial" w:hAnsi="Arial" w:cs="Arial"/>
      <w:sz w:val="21"/>
      <w:szCs w:val="21"/>
    </w:rPr>
  </w:style>
  <w:style w:type="paragraph" w:styleId="a9">
    <w:name w:val="Balloon Text"/>
    <w:basedOn w:val="a"/>
    <w:link w:val="Char"/>
    <w:rsid w:val="009E3CC9"/>
    <w:rPr>
      <w:sz w:val="18"/>
      <w:szCs w:val="18"/>
    </w:rPr>
  </w:style>
  <w:style w:type="character" w:customStyle="1" w:styleId="Char">
    <w:name w:val="批注框文本 Char"/>
    <w:basedOn w:val="a0"/>
    <w:link w:val="a9"/>
    <w:rsid w:val="009E3CC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hengyi\&#26700;&#38754;\&#23398;&#31185;&#26434;&#39033;\2012.2&#26376;&#21069;\1&#26376;&#22885;&#25968;&#22825;&#22825;&#32451;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39</Words>
  <Characters>224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CHINA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学而思奥数网天天练（1-6年级）2010年02月08日</dc:title>
  <dc:subject/>
  <dc:creator>USER</dc:creator>
  <cp:keywords/>
  <dc:description/>
  <cp:lastModifiedBy>chenzhihua</cp:lastModifiedBy>
  <cp:revision>2</cp:revision>
  <cp:lastPrinted>1899-12-30T00:00:00Z</cp:lastPrinted>
  <dcterms:created xsi:type="dcterms:W3CDTF">2011-03-28T06:52:00Z</dcterms:created>
  <dcterms:modified xsi:type="dcterms:W3CDTF">2011-03-28T06:52:00Z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</Properties>
</file>