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C7A63" w:rsidRPr="0051412B" w:rsidRDefault="00FC7A63" w:rsidP="00FC7A63">
      <w:pPr>
        <w:jc w:val="center"/>
        <w:rPr>
          <w:rFonts w:ascii="宋体" w:hAnsi="宋体"/>
          <w:b/>
        </w:rPr>
      </w:pPr>
      <w:r w:rsidRPr="0051412B">
        <w:rPr>
          <w:rFonts w:ascii="宋体" w:hAnsi="宋体" w:hint="eastAsia"/>
          <w:b/>
        </w:rPr>
        <w:t>学而思奥数网天天练（1-</w:t>
      </w:r>
      <w:r w:rsidR="007572C6">
        <w:rPr>
          <w:rFonts w:ascii="宋体" w:hAnsi="宋体" w:hint="eastAsia"/>
          <w:b/>
        </w:rPr>
        <w:t>5</w:t>
      </w:r>
      <w:r w:rsidRPr="0051412B">
        <w:rPr>
          <w:rFonts w:ascii="宋体" w:hAnsi="宋体" w:hint="eastAsia"/>
          <w:b/>
        </w:rPr>
        <w:t>年级）201</w:t>
      </w:r>
      <w:r w:rsidR="001D14AD">
        <w:rPr>
          <w:rFonts w:ascii="宋体" w:hAnsi="宋体" w:hint="eastAsia"/>
          <w:b/>
        </w:rPr>
        <w:t>1</w:t>
      </w:r>
      <w:r w:rsidRPr="0051412B">
        <w:rPr>
          <w:rFonts w:ascii="宋体" w:hAnsi="宋体" w:hint="eastAsia"/>
          <w:b/>
        </w:rPr>
        <w:t>年03月</w:t>
      </w:r>
      <w:r w:rsidR="001D14AD">
        <w:rPr>
          <w:rFonts w:ascii="宋体" w:hAnsi="宋体" w:hint="eastAsia"/>
          <w:b/>
        </w:rPr>
        <w:t>29</w:t>
      </w:r>
      <w:r w:rsidRPr="0051412B">
        <w:rPr>
          <w:rFonts w:ascii="宋体" w:hAnsi="宋体" w:hint="eastAsia"/>
          <w:b/>
        </w:rPr>
        <w:t>日</w:t>
      </w:r>
      <w:r w:rsidR="005F0CE1">
        <w:rPr>
          <w:rFonts w:ascii="宋体" w:hAnsi="宋体" w:hint="eastAsia"/>
          <w:b/>
        </w:rPr>
        <w:t>试题</w:t>
      </w:r>
      <w:r w:rsidRPr="0051412B">
        <w:rPr>
          <w:rFonts w:ascii="宋体" w:hAnsi="宋体" w:hint="eastAsia"/>
          <w:b/>
        </w:rPr>
        <w:t>（中难度）</w:t>
      </w:r>
    </w:p>
    <w:p w:rsidR="00586097" w:rsidRPr="00FC7A63" w:rsidRDefault="00586097" w:rsidP="00586097">
      <w:pPr>
        <w:rPr>
          <w:rFonts w:ascii="宋体" w:hAnsi="宋体"/>
          <w:b/>
          <w:szCs w:val="21"/>
        </w:rPr>
      </w:pPr>
    </w:p>
    <w:p w:rsidR="00C530DC" w:rsidRPr="00B840FC" w:rsidRDefault="005535E7" w:rsidP="00586097">
      <w:pPr>
        <w:rPr>
          <w:rFonts w:ascii="宋体" w:hAnsi="宋体"/>
          <w:b/>
          <w:szCs w:val="21"/>
        </w:rPr>
      </w:pPr>
      <w:r w:rsidRPr="005535E7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74.1pt;z-index:251653632" filled="f" fillcolor="#ffc">
            <v:fill color2="#76765e" rotate="t"/>
            <v:textbox>
              <w:txbxContent>
                <w:p w:rsidR="00586097" w:rsidRDefault="008F30FB" w:rsidP="00EE38D9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2B6684" w:rsidRPr="0034048D">
                    <w:rPr>
                      <w:rFonts w:ascii="宋体" w:hAnsi="宋体" w:cs="宋体"/>
                      <w:b/>
                      <w:bCs/>
                      <w:kern w:val="0"/>
                    </w:rPr>
                    <w:t>简单应用题</w:t>
                  </w:r>
                </w:p>
                <w:p w:rsidR="00C530DC" w:rsidRPr="000E6D3E" w:rsidRDefault="002B6684" w:rsidP="002B6684">
                  <w:pPr>
                    <w:ind w:firstLineChars="202" w:firstLine="424"/>
                    <w:rPr>
                      <w:rStyle w:val="a4"/>
                      <w:szCs w:val="21"/>
                    </w:rPr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小明从一楼走楼梯到三楼用了6分钟，假设小明走楼梯的速度不变，小明从一楼上6楼需要几分钟？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86097" w:rsidRPr="00925F5D" w:rsidRDefault="00586097" w:rsidP="0058609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586097" w:rsidRPr="00925F5D" w:rsidRDefault="00586097" w:rsidP="00EE38D9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 w:rsidP="00EE38D9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5535E7" w:rsidP="00EE38D9">
      <w:pPr>
        <w:spacing w:afterLines="50"/>
        <w:jc w:val="left"/>
        <w:rPr>
          <w:rFonts w:ascii="宋体" w:hAnsi="宋体"/>
          <w:b/>
          <w:szCs w:val="21"/>
        </w:rPr>
      </w:pPr>
      <w:r w:rsidRPr="005535E7">
        <w:rPr>
          <w:rFonts w:ascii="宋体" w:hAnsi="宋体"/>
          <w:color w:val="333333"/>
          <w:szCs w:val="21"/>
        </w:rPr>
        <w:pict>
          <v:shape id="_x0000_s1044" type="#_x0000_t176" style="position:absolute;margin-left:0;margin-top:22.5pt;width:414pt;height:131.85pt;z-index:251654656" filled="f" fillcolor="#ffc">
            <v:fill color2="#76765e" rotate="t"/>
            <v:textbox>
              <w:txbxContent>
                <w:p w:rsidR="00A52960" w:rsidRDefault="008F30FB" w:rsidP="00EE38D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16AE3" w:rsidRPr="0034048D">
                    <w:rPr>
                      <w:rFonts w:ascii="宋体" w:hAnsi="宋体" w:cs="宋体"/>
                      <w:b/>
                      <w:bCs/>
                      <w:kern w:val="0"/>
                    </w:rPr>
                    <w:t>和差问题</w:t>
                  </w:r>
                </w:p>
                <w:p w:rsidR="00016AE3" w:rsidRPr="0034048D" w:rsidRDefault="00016AE3" w:rsidP="00016AE3">
                  <w:pPr>
                    <w:widowControl/>
                    <w:spacing w:before="100" w:beforeAutospacing="1" w:after="100" w:afterAutospacing="1" w:line="450" w:lineRule="atLeast"/>
                    <w:ind w:firstLine="480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在下面五个5之间的合适地方，添上适当的运算符号，使等式成立：</w:t>
                  </w:r>
                </w:p>
                <w:p w:rsidR="00A52960" w:rsidRPr="00B22336" w:rsidRDefault="00016AE3" w:rsidP="00016AE3">
                  <w:pPr>
                    <w:ind w:firstLine="420"/>
                    <w:jc w:val="left"/>
                    <w:rPr>
                      <w:kern w:val="0"/>
                    </w:rPr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br/>
                    <w:t xml:space="preserve">　　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5</w:t>
                  </w: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 xml:space="preserve">    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5</w:t>
                  </w: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 xml:space="preserve">    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5</w:t>
                  </w: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 xml:space="preserve">    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5</w:t>
                  </w: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 xml:space="preserve">    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5</w:t>
                  </w: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 xml:space="preserve"> = 1</w:t>
                  </w:r>
                </w:p>
              </w:txbxContent>
            </v:textbox>
          </v:shape>
        </w:pict>
      </w: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A52960" w:rsidRPr="00925F5D" w:rsidRDefault="005535E7" w:rsidP="00A52960">
      <w:pPr>
        <w:rPr>
          <w:rFonts w:ascii="宋体" w:hAnsi="宋体"/>
          <w:color w:val="333333"/>
          <w:szCs w:val="21"/>
        </w:rPr>
      </w:pPr>
      <w:r w:rsidRPr="005535E7">
        <w:rPr>
          <w:rFonts w:ascii="宋体" w:hAnsi="宋体"/>
          <w:b/>
          <w:szCs w:val="21"/>
        </w:rPr>
      </w:r>
      <w:r w:rsidRPr="005535E7">
        <w:rPr>
          <w:rFonts w:ascii="宋体" w:hAnsi="宋体"/>
          <w:b/>
          <w:szCs w:val="21"/>
        </w:rPr>
        <w:pict>
          <v:group id="_x0000_s1042" style="width:414pt;height:19.8pt;mso-position-horizontal-relative:char;mso-position-vertical-relative:line" coordsize="7200,1222">
            <o:lock v:ext="edit" aspectratio="t" text="t"/>
            <v:shape id="_x0000_s104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16AE3" w:rsidRDefault="00016AE3" w:rsidP="00A52960">
      <w:pPr>
        <w:rPr>
          <w:rFonts w:ascii="宋体" w:hAnsi="宋体"/>
          <w:b/>
          <w:color w:val="333333"/>
          <w:szCs w:val="21"/>
        </w:rPr>
      </w:pPr>
    </w:p>
    <w:p w:rsidR="00016AE3" w:rsidRDefault="00016AE3" w:rsidP="00A52960">
      <w:pPr>
        <w:rPr>
          <w:rFonts w:ascii="宋体" w:hAnsi="宋体"/>
          <w:b/>
          <w:color w:val="333333"/>
          <w:szCs w:val="21"/>
        </w:rPr>
      </w:pPr>
    </w:p>
    <w:p w:rsidR="00016AE3" w:rsidRDefault="00016AE3" w:rsidP="00A52960">
      <w:pPr>
        <w:rPr>
          <w:rFonts w:ascii="宋体" w:hAnsi="宋体"/>
          <w:b/>
          <w:color w:val="333333"/>
          <w:szCs w:val="21"/>
        </w:rPr>
      </w:pPr>
    </w:p>
    <w:p w:rsidR="00016AE3" w:rsidRDefault="00016AE3" w:rsidP="00A52960">
      <w:pPr>
        <w:rPr>
          <w:rFonts w:ascii="宋体" w:hAnsi="宋体"/>
          <w:b/>
          <w:color w:val="333333"/>
          <w:szCs w:val="21"/>
        </w:rPr>
      </w:pPr>
    </w:p>
    <w:p w:rsidR="00016AE3" w:rsidRDefault="00016AE3" w:rsidP="00A52960">
      <w:pPr>
        <w:rPr>
          <w:rFonts w:ascii="宋体" w:hAnsi="宋体"/>
          <w:b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1C3417">
        <w:rPr>
          <w:rFonts w:ascii="宋体" w:hAnsi="宋体" w:hint="eastAsia"/>
          <w:b/>
          <w:color w:val="333333"/>
          <w:szCs w:val="21"/>
        </w:rPr>
        <w:t>:</w:t>
      </w:r>
    </w:p>
    <w:p w:rsidR="00A52960" w:rsidRPr="00925F5D" w:rsidRDefault="00A52960" w:rsidP="00EE38D9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EE38D9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EE38D9">
      <w:pPr>
        <w:spacing w:afterLines="50"/>
        <w:rPr>
          <w:rFonts w:ascii="宋体" w:hAnsi="宋体"/>
          <w:b/>
          <w:szCs w:val="21"/>
          <w:u w:val="single"/>
        </w:rPr>
      </w:pP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2D50E9" w:rsidRPr="00925F5D" w:rsidRDefault="005535E7" w:rsidP="00EE38D9">
      <w:pPr>
        <w:spacing w:afterLines="50"/>
        <w:rPr>
          <w:rFonts w:ascii="宋体" w:hAnsi="宋体"/>
          <w:b/>
          <w:szCs w:val="21"/>
          <w:u w:val="single"/>
        </w:rPr>
      </w:pPr>
      <w:r w:rsidRPr="005535E7">
        <w:rPr>
          <w:rFonts w:ascii="宋体" w:hAnsi="宋体"/>
          <w:szCs w:val="21"/>
        </w:rPr>
        <w:pict>
          <v:shape id="_x0000_s1045" type="#_x0000_t176" style="position:absolute;left:0;text-align:left;margin-left:0;margin-top:11.6pt;width:414pt;height:81.25pt;z-index:251655680">
            <v:textbox>
              <w:txbxContent>
                <w:p w:rsidR="002D50E9" w:rsidRDefault="008F30FB" w:rsidP="00EE38D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16AE3" w:rsidRPr="0034048D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计数原理</w:t>
                  </w:r>
                </w:p>
                <w:p w:rsidR="002D50E9" w:rsidRPr="00B22336" w:rsidRDefault="00016AE3" w:rsidP="00016AE3">
                  <w:r w:rsidRPr="0034048D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“学习改变命运”这六个字要用6种不同颜色来写，现只有6种不同颜色的笔，问共有多少种不同的写法？</w:t>
                  </w:r>
                  <w:r>
                    <w:rPr>
                      <w:szCs w:val="21"/>
                    </w:rPr>
                    <w:t xml:space="preserve">　</w:t>
                  </w:r>
                </w:p>
              </w:txbxContent>
            </v:textbox>
          </v:shape>
        </w:pict>
      </w: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Default="002D50E9" w:rsidP="002D50E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C7A63" w:rsidRDefault="00FC7A63" w:rsidP="002D50E9">
      <w:pPr>
        <w:rPr>
          <w:rFonts w:ascii="宋体" w:hAnsi="宋体"/>
          <w:b/>
          <w:szCs w:val="21"/>
        </w:rPr>
      </w:pPr>
    </w:p>
    <w:p w:rsidR="00FC7A63" w:rsidRDefault="00FC7A63" w:rsidP="002D50E9">
      <w:pPr>
        <w:rPr>
          <w:rFonts w:ascii="宋体" w:hAnsi="宋体"/>
          <w:b/>
          <w:szCs w:val="21"/>
        </w:rPr>
      </w:pPr>
    </w:p>
    <w:p w:rsidR="00FC7A63" w:rsidRDefault="00FC7A63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</w:p>
    <w:p w:rsidR="00FC7A63" w:rsidRPr="00925F5D" w:rsidRDefault="00FC7A63" w:rsidP="002D50E9">
      <w:pPr>
        <w:rPr>
          <w:rFonts w:ascii="宋体" w:hAnsi="宋体"/>
          <w:b/>
          <w:szCs w:val="21"/>
        </w:rPr>
      </w:pPr>
    </w:p>
    <w:p w:rsidR="00B22336" w:rsidRPr="00B840FC" w:rsidRDefault="005535E7" w:rsidP="00EE38D9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54" type="#_x0000_t176" style="position:absolute;left:0;text-align:left;margin-left:0;margin-top:-7.7pt;width:414pt;height:71pt;z-index:251658752" filled="f" fillcolor="#ffc">
            <v:fill color2="#76765e" rotate="t"/>
            <v:textbox>
              <w:txbxContent>
                <w:p w:rsidR="001D48CE" w:rsidRPr="00804305" w:rsidRDefault="00804305" w:rsidP="00EE38D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016AE3" w:rsidRPr="0034048D">
                    <w:rPr>
                      <w:rFonts w:ascii="宋体" w:hAnsi="宋体" w:cs="宋体"/>
                      <w:b/>
                      <w:bCs/>
                      <w:kern w:val="0"/>
                    </w:rPr>
                    <w:t>行程问题</w:t>
                  </w:r>
                </w:p>
                <w:p w:rsidR="001D48CE" w:rsidRPr="000E6D3E" w:rsidRDefault="00016AE3" w:rsidP="00016AE3">
                  <w:pPr>
                    <w:ind w:firstLineChars="202" w:firstLine="424"/>
                    <w:rPr>
                      <w:rStyle w:val="a4"/>
                      <w:b w:val="0"/>
                      <w:szCs w:val="21"/>
                    </w:rPr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李明和王亮同时分别从两地骑车相向而行，李明每小时行18 千米，王亮每小时行16 千米，两人相遇时距全程中点</w:t>
                  </w:r>
                  <w:smartTag w:uri="urn:schemas-microsoft-com:office:smarttags" w:element="chmetcnv">
                    <w:smartTagPr>
                      <w:attr w:name="TCSC" w:val="1"/>
                      <w:attr w:name="NumberType" w:val="1"/>
                      <w:attr w:name="Negative" w:val="False"/>
                      <w:attr w:name="HasSpace" w:val="False"/>
                      <w:attr w:name="SourceValue" w:val="3000"/>
                      <w:attr w:name="UnitName" w:val="米"/>
                    </w:smartTagPr>
                    <w:r w:rsidRPr="0034048D">
                      <w:rPr>
                        <w:rFonts w:ascii="宋体" w:hAnsi="宋体" w:cs="宋体"/>
                        <w:kern w:val="0"/>
                        <w:szCs w:val="21"/>
                      </w:rPr>
                      <w:t>3千米</w:t>
                    </w:r>
                  </w:smartTag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．问全程长多少千米？</w:t>
                  </w:r>
                </w:p>
              </w:txbxContent>
            </v:textbox>
          </v:shape>
        </w:pict>
      </w:r>
      <w:r w:rsidRPr="005535E7">
        <w:rPr>
          <w:rFonts w:ascii="宋体" w:hAnsi="宋体"/>
          <w:b/>
          <w:szCs w:val="21"/>
        </w:rPr>
      </w:r>
      <w:r w:rsidRPr="005535E7">
        <w:rPr>
          <w:rFonts w:ascii="宋体" w:hAnsi="宋体"/>
          <w:b/>
          <w:szCs w:val="21"/>
        </w:rPr>
        <w:pict>
          <v:group id="_x0000_s1052" style="width:414pt;height:70.2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915AF" w:rsidRPr="00925F5D" w:rsidRDefault="001D48CE" w:rsidP="00EE38D9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7915AF" w:rsidRDefault="007915AF" w:rsidP="00EE38D9">
      <w:pPr>
        <w:spacing w:afterLines="50"/>
        <w:jc w:val="left"/>
        <w:rPr>
          <w:rFonts w:ascii="宋体" w:hAnsi="宋体"/>
          <w:b/>
          <w:szCs w:val="21"/>
        </w:rPr>
      </w:pPr>
    </w:p>
    <w:p w:rsidR="00016AE3" w:rsidRDefault="00016AE3">
      <w:pPr>
        <w:rPr>
          <w:rFonts w:ascii="宋体" w:hAnsi="宋体"/>
          <w:b/>
          <w:szCs w:val="21"/>
        </w:rPr>
      </w:pPr>
    </w:p>
    <w:p w:rsidR="00016AE3" w:rsidRPr="00925F5D" w:rsidRDefault="00016AE3">
      <w:pPr>
        <w:rPr>
          <w:rFonts w:ascii="宋体" w:hAnsi="宋体"/>
          <w:b/>
          <w:szCs w:val="21"/>
        </w:rPr>
      </w:pPr>
    </w:p>
    <w:p w:rsidR="007915AF" w:rsidRPr="00925F5D" w:rsidRDefault="005535E7">
      <w:pPr>
        <w:rPr>
          <w:rFonts w:ascii="宋体" w:hAnsi="宋体"/>
          <w:b/>
          <w:szCs w:val="21"/>
        </w:rPr>
      </w:pPr>
      <w:r w:rsidRPr="005535E7">
        <w:rPr>
          <w:rFonts w:ascii="宋体" w:hAnsi="宋体"/>
          <w:szCs w:val="21"/>
        </w:rPr>
        <w:pict>
          <v:shape id="_x0000_s1047" type="#_x0000_t176" style="position:absolute;left:0;text-align:left;margin-left:0;margin-top:4.7pt;width:414pt;height:186.7pt;z-index:251656704">
            <v:textbox>
              <w:txbxContent>
                <w:p w:rsidR="007915AF" w:rsidRPr="004D0617" w:rsidRDefault="007915AF" w:rsidP="00EE38D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16AE3" w:rsidRPr="0034048D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数字迷</w:t>
                  </w:r>
                </w:p>
                <w:p w:rsidR="007915AF" w:rsidRPr="00B840FC" w:rsidRDefault="00016AE3" w:rsidP="00016AE3">
                  <w:pPr>
                    <w:widowControl/>
                    <w:wordWrap w:val="0"/>
                    <w:adjustRightInd w:val="0"/>
                    <w:snapToGrid w:val="0"/>
                    <w:ind w:firstLineChars="202" w:firstLine="424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/>
                      <w:noProof/>
                      <w:color w:val="000000"/>
                      <w:kern w:val="0"/>
                      <w:szCs w:val="21"/>
                    </w:rPr>
                    <w:drawing>
                      <wp:inline distT="0" distB="0" distL="0" distR="0">
                        <wp:extent cx="4210050" cy="1362075"/>
                        <wp:effectExtent l="0" t="0" r="0" b="0"/>
                        <wp:docPr id="11" name="图片 11" descr="093602_4c61fe8256fb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093602_4c61fe8256fb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0050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15AF" w:rsidRPr="00925F5D" w:rsidRDefault="007915AF" w:rsidP="00EE38D9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016AE3" w:rsidRDefault="00016AE3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Default="007915AF" w:rsidP="00EE38D9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Default="007915AF">
      <w:pPr>
        <w:rPr>
          <w:rFonts w:ascii="宋体" w:hAnsi="宋体"/>
          <w:b/>
          <w:szCs w:val="21"/>
        </w:rPr>
      </w:pPr>
    </w:p>
    <w:p w:rsidR="007915AF" w:rsidRPr="00925F5D" w:rsidRDefault="007915AF" w:rsidP="00EE38D9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b/>
          <w:szCs w:val="21"/>
        </w:rPr>
        <w:sectPr w:rsidR="001946A2" w:rsidRPr="00925F5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27AF" w:rsidRPr="00210AC5" w:rsidRDefault="008927AF" w:rsidP="00EE38D9">
      <w:pPr>
        <w:rPr>
          <w:rFonts w:ascii="宋体" w:hAnsi="宋体"/>
          <w:szCs w:val="21"/>
        </w:rPr>
      </w:pPr>
    </w:p>
    <w:sectPr w:rsidR="008927AF" w:rsidRPr="00210AC5" w:rsidSect="00E01EF8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777" w:rsidRDefault="00431777">
      <w:r>
        <w:separator/>
      </w:r>
    </w:p>
  </w:endnote>
  <w:endnote w:type="continuationSeparator" w:id="0">
    <w:p w:rsidR="00431777" w:rsidRDefault="00431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63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FC7A63">
      <w:rPr>
        <w:rFonts w:hint="eastAsia"/>
      </w:rPr>
      <w:t>021-32159666</w:t>
    </w:r>
  </w:p>
  <w:p w:rsidR="00FC7A63" w:rsidRDefault="00FC7A63" w:rsidP="00904760">
    <w:pPr>
      <w:pStyle w:val="a6"/>
      <w:jc w:val="center"/>
    </w:pPr>
  </w:p>
  <w:p w:rsidR="001946A2" w:rsidRPr="00904760" w:rsidRDefault="00904760" w:rsidP="00904760">
    <w:pPr>
      <w:pStyle w:val="a6"/>
      <w:jc w:val="center"/>
    </w:pPr>
    <w:r w:rsidRPr="00056554">
      <w:rPr>
        <w:rFonts w:hint="eastAsia"/>
      </w:rPr>
      <w:t xml:space="preserve">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777" w:rsidRDefault="00431777">
      <w:r>
        <w:separator/>
      </w:r>
    </w:p>
  </w:footnote>
  <w:footnote w:type="continuationSeparator" w:id="0">
    <w:p w:rsidR="00431777" w:rsidRDefault="00431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5535E7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016AE3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5" name="图片 5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2B552A7"/>
    <w:multiLevelType w:val="hybridMultilevel"/>
    <w:tmpl w:val="32D47E10"/>
    <w:lvl w:ilvl="0" w:tplc="755E2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5AE4"/>
    <w:rsid w:val="00016AE3"/>
    <w:rsid w:val="00024C43"/>
    <w:rsid w:val="000546FD"/>
    <w:rsid w:val="0006732D"/>
    <w:rsid w:val="00091DB3"/>
    <w:rsid w:val="000A3007"/>
    <w:rsid w:val="000E6D3E"/>
    <w:rsid w:val="001026BF"/>
    <w:rsid w:val="00172A27"/>
    <w:rsid w:val="001946A2"/>
    <w:rsid w:val="001A2B4D"/>
    <w:rsid w:val="001A494F"/>
    <w:rsid w:val="001B3929"/>
    <w:rsid w:val="001B48F8"/>
    <w:rsid w:val="001C3417"/>
    <w:rsid w:val="001C5B15"/>
    <w:rsid w:val="001D14AD"/>
    <w:rsid w:val="001D48CE"/>
    <w:rsid w:val="001E3204"/>
    <w:rsid w:val="00210AC5"/>
    <w:rsid w:val="002951C3"/>
    <w:rsid w:val="002B62B9"/>
    <w:rsid w:val="002B6684"/>
    <w:rsid w:val="002C7242"/>
    <w:rsid w:val="002D50E9"/>
    <w:rsid w:val="00304A7C"/>
    <w:rsid w:val="00390158"/>
    <w:rsid w:val="003C6914"/>
    <w:rsid w:val="003D20D6"/>
    <w:rsid w:val="003E295F"/>
    <w:rsid w:val="003E2A13"/>
    <w:rsid w:val="00422934"/>
    <w:rsid w:val="00431777"/>
    <w:rsid w:val="0047259C"/>
    <w:rsid w:val="00475E2E"/>
    <w:rsid w:val="004C2E24"/>
    <w:rsid w:val="004C5D54"/>
    <w:rsid w:val="004D0617"/>
    <w:rsid w:val="004D3C79"/>
    <w:rsid w:val="005535E7"/>
    <w:rsid w:val="005725F2"/>
    <w:rsid w:val="005756CC"/>
    <w:rsid w:val="0058126B"/>
    <w:rsid w:val="00586097"/>
    <w:rsid w:val="005C100C"/>
    <w:rsid w:val="005F0CE1"/>
    <w:rsid w:val="00600333"/>
    <w:rsid w:val="00620018"/>
    <w:rsid w:val="0063659B"/>
    <w:rsid w:val="006452F9"/>
    <w:rsid w:val="00674302"/>
    <w:rsid w:val="006A4FF1"/>
    <w:rsid w:val="006C4B0B"/>
    <w:rsid w:val="006F52A9"/>
    <w:rsid w:val="00725D10"/>
    <w:rsid w:val="0073112D"/>
    <w:rsid w:val="007550D7"/>
    <w:rsid w:val="007572C6"/>
    <w:rsid w:val="00782FD1"/>
    <w:rsid w:val="007915AF"/>
    <w:rsid w:val="007D6488"/>
    <w:rsid w:val="007D70D8"/>
    <w:rsid w:val="007F7B72"/>
    <w:rsid w:val="00804305"/>
    <w:rsid w:val="0080685B"/>
    <w:rsid w:val="008927AF"/>
    <w:rsid w:val="008C04D0"/>
    <w:rsid w:val="008F30FB"/>
    <w:rsid w:val="00904760"/>
    <w:rsid w:val="009111D5"/>
    <w:rsid w:val="00917E8A"/>
    <w:rsid w:val="00922E82"/>
    <w:rsid w:val="00925F5D"/>
    <w:rsid w:val="0095127C"/>
    <w:rsid w:val="009A3FFD"/>
    <w:rsid w:val="009B715F"/>
    <w:rsid w:val="009E3CC9"/>
    <w:rsid w:val="009E3DA1"/>
    <w:rsid w:val="009F0135"/>
    <w:rsid w:val="009F5C71"/>
    <w:rsid w:val="00A00645"/>
    <w:rsid w:val="00A06C9B"/>
    <w:rsid w:val="00A321C7"/>
    <w:rsid w:val="00A52960"/>
    <w:rsid w:val="00A56934"/>
    <w:rsid w:val="00A66F7A"/>
    <w:rsid w:val="00B22336"/>
    <w:rsid w:val="00B453F1"/>
    <w:rsid w:val="00B840FC"/>
    <w:rsid w:val="00BA77A3"/>
    <w:rsid w:val="00BE2CC4"/>
    <w:rsid w:val="00BF1856"/>
    <w:rsid w:val="00C3549E"/>
    <w:rsid w:val="00C530DC"/>
    <w:rsid w:val="00CA2B4F"/>
    <w:rsid w:val="00CF52EE"/>
    <w:rsid w:val="00D058AC"/>
    <w:rsid w:val="00DE3FF9"/>
    <w:rsid w:val="00E01EF8"/>
    <w:rsid w:val="00E102B3"/>
    <w:rsid w:val="00E34F5B"/>
    <w:rsid w:val="00EB2CD3"/>
    <w:rsid w:val="00EC4B85"/>
    <w:rsid w:val="00ED31FF"/>
    <w:rsid w:val="00ED643B"/>
    <w:rsid w:val="00EE2725"/>
    <w:rsid w:val="00EE38D9"/>
    <w:rsid w:val="00EE4BC3"/>
    <w:rsid w:val="00F2074E"/>
    <w:rsid w:val="00F432C2"/>
    <w:rsid w:val="00F46FA1"/>
    <w:rsid w:val="00F6118B"/>
    <w:rsid w:val="00F620A4"/>
    <w:rsid w:val="00FA1A2B"/>
    <w:rsid w:val="00FC01DD"/>
    <w:rsid w:val="00FC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1EF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1EF8"/>
    <w:rPr>
      <w:color w:val="0000FF"/>
      <w:u w:val="single"/>
    </w:rPr>
  </w:style>
  <w:style w:type="character" w:styleId="a4">
    <w:name w:val="Strong"/>
    <w:basedOn w:val="a0"/>
    <w:qFormat/>
    <w:rsid w:val="00E01EF8"/>
    <w:rPr>
      <w:b/>
    </w:rPr>
  </w:style>
  <w:style w:type="paragraph" w:styleId="a5">
    <w:name w:val="Normal (Web)"/>
    <w:basedOn w:val="a"/>
    <w:rsid w:val="00E01EF8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E01EF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E01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rsid w:val="00016A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016AE3"/>
    <w:rPr>
      <w:rFonts w:ascii="Arial" w:hAnsi="Arial" w:cs="Arial"/>
      <w:sz w:val="21"/>
      <w:szCs w:val="21"/>
    </w:rPr>
  </w:style>
  <w:style w:type="paragraph" w:styleId="a9">
    <w:name w:val="Balloon Text"/>
    <w:basedOn w:val="a"/>
    <w:link w:val="Char"/>
    <w:rsid w:val="009E3CC9"/>
    <w:rPr>
      <w:sz w:val="18"/>
      <w:szCs w:val="18"/>
    </w:rPr>
  </w:style>
  <w:style w:type="character" w:customStyle="1" w:styleId="Char">
    <w:name w:val="批注框文本 Char"/>
    <w:basedOn w:val="a0"/>
    <w:link w:val="a9"/>
    <w:rsid w:val="009E3C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28</Words>
  <Characters>162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2011-03-28T06:52:00Z</dcterms:created>
  <dcterms:modified xsi:type="dcterms:W3CDTF">2011-03-28T06:52:00Z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