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946A2" w:rsidRPr="0086100A" w:rsidRDefault="0086100A" w:rsidP="0086100A">
      <w:pPr>
        <w:jc w:val="center"/>
        <w:rPr>
          <w:rFonts w:ascii="宋体" w:hAnsi="宋体"/>
          <w:b/>
        </w:rPr>
      </w:pPr>
      <w:r w:rsidRPr="0051412B">
        <w:rPr>
          <w:rFonts w:ascii="宋体" w:hAnsi="宋体" w:hint="eastAsia"/>
          <w:b/>
        </w:rPr>
        <w:t>学而思奥数网天天练（1-</w:t>
      </w:r>
      <w:r w:rsidR="004C7C16">
        <w:rPr>
          <w:rFonts w:ascii="宋体" w:hAnsi="宋体" w:hint="eastAsia"/>
          <w:b/>
        </w:rPr>
        <w:t>5</w:t>
      </w:r>
      <w:r w:rsidRPr="0051412B">
        <w:rPr>
          <w:rFonts w:ascii="宋体" w:hAnsi="宋体" w:hint="eastAsia"/>
          <w:b/>
        </w:rPr>
        <w:t>年级）</w:t>
      </w:r>
      <w:r>
        <w:rPr>
          <w:rFonts w:ascii="宋体" w:hAnsi="宋体" w:hint="eastAsia"/>
          <w:b/>
        </w:rPr>
        <w:t>2011</w:t>
      </w:r>
      <w:r w:rsidRPr="0051412B">
        <w:rPr>
          <w:rFonts w:ascii="宋体" w:hAnsi="宋体" w:hint="eastAsia"/>
          <w:b/>
        </w:rPr>
        <w:t>年03月</w:t>
      </w:r>
      <w:r>
        <w:rPr>
          <w:rFonts w:ascii="宋体" w:hAnsi="宋体" w:hint="eastAsia"/>
          <w:b/>
        </w:rPr>
        <w:t>30</w:t>
      </w:r>
      <w:r w:rsidRPr="0051412B">
        <w:rPr>
          <w:rFonts w:ascii="宋体" w:hAnsi="宋体" w:hint="eastAsia"/>
          <w:b/>
        </w:rPr>
        <w:t>日答案（中难度）</w:t>
      </w:r>
    </w:p>
    <w:p w:rsidR="009A3FFD" w:rsidRDefault="009A3FFD" w:rsidP="0051412B">
      <w:pPr>
        <w:sectPr w:rsidR="009A3FFD">
          <w:headerReference w:type="default" r:id="rId8"/>
          <w:footerReference w:type="default" r:id="rId9"/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6C4B0B" w:rsidRPr="00925F5D" w:rsidRDefault="006C4B0B" w:rsidP="0051412B"/>
    <w:p w:rsidR="00FC01DD" w:rsidRDefault="00FC01DD" w:rsidP="0051412B">
      <w:pPr>
        <w:sectPr w:rsidR="00FC01DD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951C3" w:rsidRPr="0051412B" w:rsidRDefault="008F30FB" w:rsidP="0051412B">
      <w:pPr>
        <w:rPr>
          <w:b/>
        </w:rPr>
      </w:pPr>
      <w:r w:rsidRPr="0051412B">
        <w:rPr>
          <w:rFonts w:hint="eastAsia"/>
          <w:b/>
        </w:rPr>
        <w:lastRenderedPageBreak/>
        <w:t>一年级</w:t>
      </w:r>
      <w:r w:rsidR="002951C3" w:rsidRPr="0051412B">
        <w:rPr>
          <w:rFonts w:hint="eastAsia"/>
          <w:b/>
        </w:rPr>
        <w:t>答案：</w:t>
      </w:r>
    </w:p>
    <w:p w:rsidR="00917E8A" w:rsidRDefault="00917E8A" w:rsidP="0051412B"/>
    <w:p w:rsidR="00D62A15" w:rsidRPr="00CB739F" w:rsidRDefault="001B48F8" w:rsidP="00D62A15">
      <w:r>
        <w:rPr>
          <w:rFonts w:hint="eastAsia"/>
        </w:rPr>
        <w:t>解答：</w:t>
      </w:r>
      <w:r w:rsidR="00D62A15" w:rsidRPr="0018469E">
        <w:rPr>
          <w:rFonts w:ascii="宋体" w:hAnsi="宋体" w:cs="宋体" w:hint="eastAsia"/>
          <w:color w:val="000000" w:themeColor="text1"/>
          <w:kern w:val="0"/>
          <w:szCs w:val="21"/>
        </w:rPr>
        <w:t>55</w:t>
      </w:r>
    </w:p>
    <w:p w:rsidR="00D62A15" w:rsidRPr="0018469E" w:rsidRDefault="00D62A15" w:rsidP="00D62A15">
      <w:pPr>
        <w:rPr>
          <w:color w:val="000000" w:themeColor="text1"/>
        </w:rPr>
      </w:pPr>
      <w:r w:rsidRPr="0018469E">
        <w:rPr>
          <w:rFonts w:ascii="宋体" w:hAnsi="宋体" w:cs="宋体" w:hint="eastAsia"/>
          <w:color w:val="000000" w:themeColor="text1"/>
          <w:kern w:val="0"/>
          <w:szCs w:val="21"/>
        </w:rPr>
        <w:t>（1+9）+（2+8）+（3+7）+（4+6）+5+10</w:t>
      </w:r>
    </w:p>
    <w:p w:rsidR="0051412B" w:rsidRDefault="0051412B" w:rsidP="0051412B">
      <w:pPr>
        <w:rPr>
          <w:rStyle w:val="a4"/>
          <w:sz w:val="24"/>
        </w:rPr>
      </w:pPr>
    </w:p>
    <w:p w:rsidR="00620018" w:rsidRPr="0051412B" w:rsidRDefault="008F30FB" w:rsidP="0051412B">
      <w:pPr>
        <w:rPr>
          <w:b/>
        </w:rPr>
      </w:pPr>
      <w:r w:rsidRPr="0051412B">
        <w:rPr>
          <w:rFonts w:hint="eastAsia"/>
          <w:b/>
        </w:rPr>
        <w:t>二年级</w:t>
      </w:r>
      <w:r w:rsidR="00620018" w:rsidRPr="0051412B">
        <w:rPr>
          <w:rFonts w:hint="eastAsia"/>
          <w:b/>
        </w:rPr>
        <w:t>答案：</w:t>
      </w:r>
    </w:p>
    <w:p w:rsidR="00091DB3" w:rsidRPr="00925F5D" w:rsidRDefault="00091DB3" w:rsidP="0051412B"/>
    <w:p w:rsidR="00D62A15" w:rsidRPr="0018469E" w:rsidRDefault="00925F5D" w:rsidP="00D62A15">
      <w:pPr>
        <w:rPr>
          <w:rStyle w:val="a4"/>
          <w:b w:val="0"/>
          <w:color w:val="000000" w:themeColor="text1"/>
          <w:szCs w:val="21"/>
        </w:rPr>
      </w:pPr>
      <w:r w:rsidRPr="00925F5D">
        <w:rPr>
          <w:rFonts w:hint="eastAsia"/>
          <w:kern w:val="0"/>
        </w:rPr>
        <w:t>解答：</w:t>
      </w:r>
      <w:r w:rsidR="00D62A15" w:rsidRPr="0018469E">
        <w:rPr>
          <w:rFonts w:ascii="宋体" w:hAnsi="宋体" w:cs="宋体" w:hint="eastAsia"/>
          <w:color w:val="000000" w:themeColor="text1"/>
          <w:kern w:val="0"/>
          <w:szCs w:val="21"/>
        </w:rPr>
        <w:t>10条</w:t>
      </w:r>
    </w:p>
    <w:p w:rsidR="00D62A15" w:rsidRPr="0018469E" w:rsidRDefault="00D62A15" w:rsidP="00D62A15">
      <w:pPr>
        <w:rPr>
          <w:color w:val="000000" w:themeColor="text1"/>
        </w:rPr>
      </w:pPr>
      <w:r w:rsidRPr="0018469E">
        <w:rPr>
          <w:rFonts w:ascii="宋体" w:hAnsi="宋体" w:cs="宋体" w:hint="eastAsia"/>
          <w:color w:val="000000" w:themeColor="text1"/>
          <w:kern w:val="0"/>
          <w:szCs w:val="21"/>
        </w:rPr>
        <w:t>4+3+2+1=10（条）</w:t>
      </w:r>
    </w:p>
    <w:p w:rsidR="001946A2" w:rsidRDefault="001946A2" w:rsidP="0051412B">
      <w:pPr>
        <w:rPr>
          <w:rStyle w:val="a4"/>
          <w:szCs w:val="21"/>
        </w:rPr>
      </w:pPr>
    </w:p>
    <w:p w:rsidR="0051412B" w:rsidRPr="00925F5D" w:rsidRDefault="0051412B" w:rsidP="0051412B"/>
    <w:p w:rsidR="00091DB3" w:rsidRPr="0051412B" w:rsidRDefault="008F30FB" w:rsidP="0051412B">
      <w:pPr>
        <w:rPr>
          <w:b/>
        </w:rPr>
      </w:pPr>
      <w:r w:rsidRPr="0051412B">
        <w:rPr>
          <w:rFonts w:hint="eastAsia"/>
          <w:b/>
        </w:rPr>
        <w:t>三年级</w:t>
      </w:r>
      <w:r w:rsidR="002D50E9" w:rsidRPr="0051412B">
        <w:rPr>
          <w:rFonts w:hint="eastAsia"/>
          <w:b/>
        </w:rPr>
        <w:t>答案：</w:t>
      </w:r>
    </w:p>
    <w:p w:rsidR="00210AC5" w:rsidRDefault="00210AC5" w:rsidP="0051412B"/>
    <w:p w:rsidR="00537F0C" w:rsidRPr="00925F5D" w:rsidRDefault="00537F0C" w:rsidP="0051412B">
      <w:r>
        <w:rPr>
          <w:rFonts w:hint="eastAsia"/>
        </w:rPr>
        <w:t>解答：</w:t>
      </w:r>
    </w:p>
    <w:p w:rsidR="00D62A15" w:rsidRPr="0018469E" w:rsidRDefault="00D62A15" w:rsidP="00D62A15">
      <w:pPr>
        <w:rPr>
          <w:rStyle w:val="a4"/>
          <w:b w:val="0"/>
          <w:color w:val="000000" w:themeColor="text1"/>
          <w:szCs w:val="21"/>
        </w:rPr>
      </w:pPr>
      <w:r w:rsidRPr="0018469E">
        <w:rPr>
          <w:rFonts w:ascii="宋体" w:hAnsi="宋体" w:cs="宋体" w:hint="eastAsia"/>
          <w:color w:val="000000" w:themeColor="text1"/>
          <w:kern w:val="0"/>
          <w:szCs w:val="21"/>
        </w:rPr>
        <w:t>96种</w:t>
      </w:r>
    </w:p>
    <w:p w:rsidR="00D62A15" w:rsidRPr="0018469E" w:rsidRDefault="00D62A15" w:rsidP="00D62A15">
      <w:pPr>
        <w:rPr>
          <w:rFonts w:ascii="宋体" w:hAnsi="宋体" w:cs="宋体"/>
          <w:color w:val="000000" w:themeColor="text1"/>
          <w:kern w:val="0"/>
          <w:szCs w:val="21"/>
        </w:rPr>
      </w:pPr>
      <w:r w:rsidRPr="0018469E">
        <w:rPr>
          <w:rFonts w:ascii="宋体" w:hAnsi="宋体" w:cs="宋体" w:hint="eastAsia"/>
          <w:color w:val="000000" w:themeColor="text1"/>
          <w:kern w:val="0"/>
          <w:szCs w:val="21"/>
        </w:rPr>
        <w:lastRenderedPageBreak/>
        <w:t>4×3×2×2×2=96（种）</w:t>
      </w:r>
    </w:p>
    <w:p w:rsidR="00D62A15" w:rsidRPr="0018469E" w:rsidRDefault="00D62A15" w:rsidP="00D62A15">
      <w:pPr>
        <w:rPr>
          <w:color w:val="000000" w:themeColor="text1"/>
        </w:rPr>
      </w:pPr>
      <w:r w:rsidRPr="0018469E">
        <w:rPr>
          <w:rFonts w:ascii="宋体" w:hAnsi="宋体" w:cs="宋体" w:hint="eastAsia"/>
          <w:color w:val="000000" w:themeColor="text1"/>
          <w:kern w:val="0"/>
          <w:szCs w:val="21"/>
        </w:rPr>
        <w:t>先涂A（四种），再涂C（三种），再涂B（两种），接下来涂D（两种），最后涂E（两种）。</w:t>
      </w:r>
    </w:p>
    <w:p w:rsidR="0051412B" w:rsidRPr="00D62A15" w:rsidRDefault="0051412B" w:rsidP="0051412B"/>
    <w:p w:rsidR="00024C43" w:rsidRPr="0051412B" w:rsidRDefault="00024C43" w:rsidP="0051412B">
      <w:pPr>
        <w:rPr>
          <w:b/>
        </w:rPr>
      </w:pPr>
      <w:r w:rsidRPr="0051412B">
        <w:rPr>
          <w:rFonts w:hint="eastAsia"/>
          <w:b/>
        </w:rPr>
        <w:t>四年级答案：</w:t>
      </w:r>
    </w:p>
    <w:p w:rsidR="00210AC5" w:rsidRDefault="00210AC5" w:rsidP="0051412B"/>
    <w:p w:rsidR="00D62A15" w:rsidRPr="0018469E" w:rsidRDefault="007D70D8" w:rsidP="00D62A15">
      <w:pPr>
        <w:widowControl/>
        <w:jc w:val="left"/>
        <w:rPr>
          <w:rStyle w:val="a4"/>
          <w:b w:val="0"/>
          <w:color w:val="000000" w:themeColor="text1"/>
          <w:szCs w:val="21"/>
        </w:rPr>
      </w:pPr>
      <w:r w:rsidRPr="007D70D8">
        <w:rPr>
          <w:rFonts w:ascii="宋体" w:hAnsi="宋体" w:hint="eastAsia"/>
          <w:szCs w:val="21"/>
        </w:rPr>
        <w:t>解答：</w:t>
      </w:r>
      <w:r w:rsidR="00D62A15" w:rsidRPr="0018469E">
        <w:rPr>
          <w:rStyle w:val="a4"/>
          <w:rFonts w:hint="eastAsia"/>
          <w:b w:val="0"/>
          <w:color w:val="000000" w:themeColor="text1"/>
          <w:szCs w:val="21"/>
        </w:rPr>
        <w:t>增加</w:t>
      </w:r>
      <w:r w:rsidR="00D62A15" w:rsidRPr="0018469E">
        <w:rPr>
          <w:rFonts w:ascii="宋体" w:hAnsi="宋体" w:cs="宋体" w:hint="eastAsia"/>
          <w:color w:val="000000" w:themeColor="text1"/>
          <w:kern w:val="0"/>
          <w:szCs w:val="21"/>
        </w:rPr>
        <w:t>6人</w:t>
      </w:r>
    </w:p>
    <w:p w:rsidR="00D62A15" w:rsidRPr="0018469E" w:rsidRDefault="00D62A15" w:rsidP="00D62A15">
      <w:pPr>
        <w:widowControl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18469E">
        <w:rPr>
          <w:rFonts w:ascii="宋体" w:hAnsi="宋体" w:cs="宋体" w:hint="eastAsia"/>
          <w:color w:val="000000" w:themeColor="text1"/>
          <w:kern w:val="0"/>
          <w:szCs w:val="21"/>
        </w:rPr>
        <w:t>18×12÷（30－12－9）=24（人）</w:t>
      </w:r>
    </w:p>
    <w:p w:rsidR="00D62A15" w:rsidRPr="0018469E" w:rsidRDefault="00D62A15" w:rsidP="00D62A15">
      <w:pPr>
        <w:rPr>
          <w:color w:val="000000" w:themeColor="text1"/>
        </w:rPr>
      </w:pPr>
      <w:r w:rsidRPr="0018469E">
        <w:rPr>
          <w:rFonts w:ascii="宋体" w:hAnsi="宋体" w:cs="宋体" w:hint="eastAsia"/>
          <w:color w:val="000000" w:themeColor="text1"/>
          <w:kern w:val="0"/>
          <w:szCs w:val="21"/>
        </w:rPr>
        <w:t>24－18=6（人）</w:t>
      </w:r>
    </w:p>
    <w:p w:rsidR="00024C43" w:rsidRPr="00925F5D" w:rsidRDefault="00024C43" w:rsidP="00D62A15">
      <w:pPr>
        <w:wordWrap w:val="0"/>
        <w:adjustRightInd w:val="0"/>
        <w:snapToGrid w:val="0"/>
        <w:rPr>
          <w:rFonts w:ascii="宋体" w:hAnsi="宋体"/>
          <w:szCs w:val="21"/>
        </w:rPr>
      </w:pPr>
    </w:p>
    <w:p w:rsidR="00091DB3" w:rsidRPr="0051412B" w:rsidRDefault="008927AF" w:rsidP="0051412B">
      <w:pPr>
        <w:rPr>
          <w:b/>
        </w:rPr>
      </w:pPr>
      <w:r w:rsidRPr="0051412B">
        <w:rPr>
          <w:rFonts w:hint="eastAsia"/>
          <w:b/>
        </w:rPr>
        <w:t>五年级答案：</w:t>
      </w:r>
    </w:p>
    <w:p w:rsidR="00210AC5" w:rsidRPr="00925F5D" w:rsidRDefault="00210AC5" w:rsidP="0051412B"/>
    <w:p w:rsidR="00D62A15" w:rsidRPr="0018469E" w:rsidRDefault="008927AF" w:rsidP="00D62A15">
      <w:pPr>
        <w:rPr>
          <w:rStyle w:val="a4"/>
          <w:b w:val="0"/>
          <w:color w:val="000000" w:themeColor="text1"/>
          <w:szCs w:val="21"/>
        </w:rPr>
      </w:pPr>
      <w:r w:rsidRPr="00925F5D">
        <w:rPr>
          <w:rFonts w:hint="eastAsia"/>
        </w:rPr>
        <w:t>解答：</w:t>
      </w:r>
      <w:r w:rsidR="00D62A15" w:rsidRPr="0018469E">
        <w:rPr>
          <w:rFonts w:ascii="宋体" w:hAnsi="宋体" w:cs="宋体" w:hint="eastAsia"/>
          <w:color w:val="000000" w:themeColor="text1"/>
          <w:kern w:val="0"/>
          <w:szCs w:val="21"/>
        </w:rPr>
        <w:t>139</w:t>
      </w:r>
    </w:p>
    <w:p w:rsidR="0051412B" w:rsidRPr="004C7C16" w:rsidRDefault="00D62A15" w:rsidP="00D62A15">
      <w:pPr>
        <w:rPr>
          <w:color w:val="000000" w:themeColor="text1"/>
        </w:rPr>
      </w:pPr>
      <w:r w:rsidRPr="0018469E">
        <w:rPr>
          <w:rFonts w:ascii="宋体" w:hAnsi="宋体" w:cs="宋体" w:hint="eastAsia"/>
          <w:color w:val="000000" w:themeColor="text1"/>
          <w:kern w:val="0"/>
          <w:szCs w:val="21"/>
        </w:rPr>
        <w:t>7123－6984=139</w:t>
      </w:r>
    </w:p>
    <w:p w:rsidR="009A3FFD" w:rsidRDefault="009A3FFD" w:rsidP="0051412B">
      <w:pPr>
        <w:sectPr w:rsidR="009A3FFD" w:rsidSect="009A3FFD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9A3FFD" w:rsidRPr="009A3FFD" w:rsidRDefault="009A3FFD" w:rsidP="009A3FFD">
      <w:pPr>
        <w:sectPr w:rsidR="009A3FFD" w:rsidRPr="009A3FFD" w:rsidSect="009A3FFD">
          <w:type w:val="continuous"/>
          <w:pgSz w:w="11906" w:h="16838"/>
          <w:pgMar w:top="1440" w:right="1800" w:bottom="1440" w:left="1800" w:header="851" w:footer="992" w:gutter="0"/>
          <w:cols w:sep="1" w:space="425"/>
          <w:docGrid w:type="lines" w:linePitch="312"/>
        </w:sectPr>
      </w:pPr>
    </w:p>
    <w:p w:rsidR="008927AF" w:rsidRPr="00210AC5" w:rsidRDefault="008927AF" w:rsidP="0051412B"/>
    <w:sectPr w:rsidR="008927AF" w:rsidRPr="00210AC5" w:rsidSect="000B62D3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BEC" w:rsidRDefault="00202BEC" w:rsidP="0051412B">
      <w:r>
        <w:separator/>
      </w:r>
    </w:p>
  </w:endnote>
  <w:endnote w:type="continuationSeparator" w:id="0">
    <w:p w:rsidR="00202BEC" w:rsidRDefault="00202BEC" w:rsidP="005141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904760" w:rsidRDefault="00904760" w:rsidP="0080618A">
    <w:pPr>
      <w:pStyle w:val="a6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 w:rsidR="0080618A"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BEC" w:rsidRDefault="00202BEC" w:rsidP="0051412B">
      <w:r>
        <w:separator/>
      </w:r>
    </w:p>
  </w:footnote>
  <w:footnote w:type="continuationSeparator" w:id="0">
    <w:p w:rsidR="00202BEC" w:rsidRDefault="00202BEC" w:rsidP="005141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1042DD" w:rsidP="0051412B">
    <w:pPr>
      <w:pStyle w:val="a7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left:0;text-align:left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 w:rsidR="00D62A15">
      <w:rPr>
        <w:rFonts w:hint="eastAsia"/>
        <w:noProof/>
      </w:rPr>
      <w:drawing>
        <wp:inline distT="0" distB="0" distL="0" distR="0">
          <wp:extent cx="3200400" cy="361950"/>
          <wp:effectExtent l="19050" t="0" r="0" b="0"/>
          <wp:docPr id="5" name="图片 5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未标题-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B62B9">
      <w:rPr>
        <w:rFonts w:hint="eastAsia"/>
      </w:rPr>
      <w:t xml:space="preserve"> </w:t>
    </w:r>
    <w:r w:rsidR="002B62B9" w:rsidRPr="00056554">
      <w:rPr>
        <w:rFonts w:hint="eastAsia"/>
      </w:rPr>
      <w:t>更多试题请登陆</w:t>
    </w:r>
    <w:r w:rsidR="002B62B9" w:rsidRPr="00056554">
      <w:rPr>
        <w:rFonts w:hint="eastAsia"/>
      </w:rPr>
      <w:t>www.aoshu.com</w:t>
    </w:r>
    <w:r w:rsidR="002B62B9"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06AD3"/>
    <w:multiLevelType w:val="hybridMultilevel"/>
    <w:tmpl w:val="64AE05BA"/>
    <w:lvl w:ilvl="0" w:tplc="0ECC1A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宋体" w:eastAsia="宋体" w:hAnsi="宋体"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2B552A7"/>
    <w:multiLevelType w:val="hybridMultilevel"/>
    <w:tmpl w:val="32D47E10"/>
    <w:lvl w:ilvl="0" w:tplc="755E223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0E50233"/>
    <w:multiLevelType w:val="hybridMultilevel"/>
    <w:tmpl w:val="90F20C42"/>
    <w:lvl w:ilvl="0" w:tplc="D680774E">
      <w:start w:val="1"/>
      <w:numFmt w:val="decimal"/>
      <w:lvlText w:val="（%1）"/>
      <w:lvlJc w:val="left"/>
      <w:pPr>
        <w:ind w:left="1140" w:hanging="720"/>
      </w:pPr>
      <w:rPr>
        <w:rFonts w:ascii="宋体" w:hAnsi="宋体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3554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655"/>
    <w:rsid w:val="00015AE4"/>
    <w:rsid w:val="00024C43"/>
    <w:rsid w:val="00025927"/>
    <w:rsid w:val="000546FD"/>
    <w:rsid w:val="00087607"/>
    <w:rsid w:val="00091DB3"/>
    <w:rsid w:val="000B62D3"/>
    <w:rsid w:val="000E2537"/>
    <w:rsid w:val="000E365C"/>
    <w:rsid w:val="000F54EC"/>
    <w:rsid w:val="001026BF"/>
    <w:rsid w:val="001042DD"/>
    <w:rsid w:val="00134F3D"/>
    <w:rsid w:val="00172A27"/>
    <w:rsid w:val="00192623"/>
    <w:rsid w:val="001946A2"/>
    <w:rsid w:val="001A2B4D"/>
    <w:rsid w:val="001A494F"/>
    <w:rsid w:val="001B3929"/>
    <w:rsid w:val="001B48F8"/>
    <w:rsid w:val="001C5B15"/>
    <w:rsid w:val="001D48CE"/>
    <w:rsid w:val="001E3204"/>
    <w:rsid w:val="00202BEC"/>
    <w:rsid w:val="00210AC5"/>
    <w:rsid w:val="002951C3"/>
    <w:rsid w:val="002B62B9"/>
    <w:rsid w:val="002C7242"/>
    <w:rsid w:val="002D50E9"/>
    <w:rsid w:val="00390158"/>
    <w:rsid w:val="003C44E7"/>
    <w:rsid w:val="003C6914"/>
    <w:rsid w:val="003E295F"/>
    <w:rsid w:val="003E2A13"/>
    <w:rsid w:val="00422934"/>
    <w:rsid w:val="0047259C"/>
    <w:rsid w:val="00475A4F"/>
    <w:rsid w:val="004C2E24"/>
    <w:rsid w:val="004C5D54"/>
    <w:rsid w:val="004C7C16"/>
    <w:rsid w:val="004D0617"/>
    <w:rsid w:val="004D3C79"/>
    <w:rsid w:val="0051412B"/>
    <w:rsid w:val="00537F0C"/>
    <w:rsid w:val="0055528D"/>
    <w:rsid w:val="005725F2"/>
    <w:rsid w:val="0058126B"/>
    <w:rsid w:val="00586097"/>
    <w:rsid w:val="005C100C"/>
    <w:rsid w:val="005D05F8"/>
    <w:rsid w:val="00600333"/>
    <w:rsid w:val="00620018"/>
    <w:rsid w:val="00627373"/>
    <w:rsid w:val="0063659B"/>
    <w:rsid w:val="006452F9"/>
    <w:rsid w:val="00646DA1"/>
    <w:rsid w:val="006A3F85"/>
    <w:rsid w:val="006A4A7C"/>
    <w:rsid w:val="006A4FF1"/>
    <w:rsid w:val="006C4B0B"/>
    <w:rsid w:val="006E1CA7"/>
    <w:rsid w:val="006F52A9"/>
    <w:rsid w:val="00706D8C"/>
    <w:rsid w:val="0071633C"/>
    <w:rsid w:val="00725D10"/>
    <w:rsid w:val="0073112D"/>
    <w:rsid w:val="00751E10"/>
    <w:rsid w:val="00754231"/>
    <w:rsid w:val="007550D7"/>
    <w:rsid w:val="00782FD1"/>
    <w:rsid w:val="007915AF"/>
    <w:rsid w:val="007D3BFB"/>
    <w:rsid w:val="007D6488"/>
    <w:rsid w:val="007D70D8"/>
    <w:rsid w:val="00804305"/>
    <w:rsid w:val="0080618A"/>
    <w:rsid w:val="0080685B"/>
    <w:rsid w:val="0086100A"/>
    <w:rsid w:val="008927AF"/>
    <w:rsid w:val="008C04D0"/>
    <w:rsid w:val="008C3021"/>
    <w:rsid w:val="008F30FB"/>
    <w:rsid w:val="00904760"/>
    <w:rsid w:val="009111D5"/>
    <w:rsid w:val="00917E8A"/>
    <w:rsid w:val="00922E82"/>
    <w:rsid w:val="00925F5D"/>
    <w:rsid w:val="0095127C"/>
    <w:rsid w:val="009A3FFD"/>
    <w:rsid w:val="009A749D"/>
    <w:rsid w:val="009D66AB"/>
    <w:rsid w:val="009E3DA1"/>
    <w:rsid w:val="009F0135"/>
    <w:rsid w:val="009F5C71"/>
    <w:rsid w:val="00A00645"/>
    <w:rsid w:val="00A06C9B"/>
    <w:rsid w:val="00A2288B"/>
    <w:rsid w:val="00A321C7"/>
    <w:rsid w:val="00A52960"/>
    <w:rsid w:val="00A56934"/>
    <w:rsid w:val="00A66F7A"/>
    <w:rsid w:val="00A71A78"/>
    <w:rsid w:val="00B22336"/>
    <w:rsid w:val="00B453F1"/>
    <w:rsid w:val="00BA77A3"/>
    <w:rsid w:val="00BF1856"/>
    <w:rsid w:val="00BF6E92"/>
    <w:rsid w:val="00C01B23"/>
    <w:rsid w:val="00C3549E"/>
    <w:rsid w:val="00C530DC"/>
    <w:rsid w:val="00C763E6"/>
    <w:rsid w:val="00CA2B4F"/>
    <w:rsid w:val="00CB739F"/>
    <w:rsid w:val="00CE3DD2"/>
    <w:rsid w:val="00CF09DB"/>
    <w:rsid w:val="00CF2831"/>
    <w:rsid w:val="00CF52EE"/>
    <w:rsid w:val="00D058AC"/>
    <w:rsid w:val="00D211C3"/>
    <w:rsid w:val="00D45EC2"/>
    <w:rsid w:val="00D62A15"/>
    <w:rsid w:val="00D73B77"/>
    <w:rsid w:val="00D94F44"/>
    <w:rsid w:val="00DE3FF9"/>
    <w:rsid w:val="00E039F5"/>
    <w:rsid w:val="00E34F5B"/>
    <w:rsid w:val="00E6781B"/>
    <w:rsid w:val="00E92EB1"/>
    <w:rsid w:val="00EB1C0E"/>
    <w:rsid w:val="00EB2CD3"/>
    <w:rsid w:val="00ED31FF"/>
    <w:rsid w:val="00ED643B"/>
    <w:rsid w:val="00EE2725"/>
    <w:rsid w:val="00EE668C"/>
    <w:rsid w:val="00F2074E"/>
    <w:rsid w:val="00F3529F"/>
    <w:rsid w:val="00F46FA1"/>
    <w:rsid w:val="00F6118B"/>
    <w:rsid w:val="00F620A4"/>
    <w:rsid w:val="00FA1A2B"/>
    <w:rsid w:val="00FC0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100A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B62D3"/>
    <w:rPr>
      <w:color w:val="0000FF"/>
      <w:u w:val="single"/>
    </w:rPr>
  </w:style>
  <w:style w:type="character" w:styleId="a4">
    <w:name w:val="Strong"/>
    <w:basedOn w:val="a0"/>
    <w:qFormat/>
    <w:rsid w:val="000B62D3"/>
    <w:rPr>
      <w:b/>
    </w:rPr>
  </w:style>
  <w:style w:type="paragraph" w:styleId="a5">
    <w:name w:val="Normal (Web)"/>
    <w:basedOn w:val="a"/>
    <w:uiPriority w:val="99"/>
    <w:rsid w:val="000B62D3"/>
    <w:pPr>
      <w:widowControl/>
      <w:jc w:val="left"/>
    </w:pPr>
    <w:rPr>
      <w:rFonts w:ascii="宋体" w:hAnsi="宋体"/>
      <w:kern w:val="0"/>
      <w:sz w:val="24"/>
    </w:rPr>
  </w:style>
  <w:style w:type="paragraph" w:styleId="a6">
    <w:name w:val="footer"/>
    <w:basedOn w:val="a"/>
    <w:rsid w:val="000B62D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rsid w:val="000B62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customStyle="1" w:styleId="p0">
    <w:name w:val="p0"/>
    <w:basedOn w:val="a"/>
    <w:rsid w:val="001026BF"/>
    <w:pPr>
      <w:widowControl/>
    </w:pPr>
    <w:rPr>
      <w:kern w:val="0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A52960"/>
    <w:pPr>
      <w:widowControl/>
      <w:spacing w:line="300" w:lineRule="auto"/>
      <w:ind w:firstLineChars="200" w:firstLine="200"/>
    </w:pPr>
  </w:style>
  <w:style w:type="table" w:styleId="a8">
    <w:name w:val="Table Grid"/>
    <w:basedOn w:val="a1"/>
    <w:uiPriority w:val="59"/>
    <w:rsid w:val="0000765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Char"/>
    <w:rsid w:val="00D62A1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character" w:customStyle="1" w:styleId="HTMLChar">
    <w:name w:val="HTML 预设格式 Char"/>
    <w:basedOn w:val="a0"/>
    <w:link w:val="HTML"/>
    <w:rsid w:val="00D62A15"/>
    <w:rPr>
      <w:rFonts w:ascii="Arial" w:hAnsi="Arial" w:cs="Arial"/>
      <w:sz w:val="21"/>
      <w:szCs w:val="21"/>
    </w:rPr>
  </w:style>
  <w:style w:type="paragraph" w:styleId="a9">
    <w:name w:val="Balloon Text"/>
    <w:basedOn w:val="a"/>
    <w:link w:val="Char"/>
    <w:rsid w:val="009D66AB"/>
    <w:rPr>
      <w:sz w:val="18"/>
      <w:szCs w:val="18"/>
    </w:rPr>
  </w:style>
  <w:style w:type="character" w:customStyle="1" w:styleId="Char">
    <w:name w:val="批注框文本 Char"/>
    <w:basedOn w:val="a0"/>
    <w:link w:val="a9"/>
    <w:rsid w:val="009D66A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zhengyi\&#26700;&#38754;\&#23398;&#31185;&#26434;&#39033;\2012.2&#26376;&#21069;\1&#26376;&#22885;&#25968;&#22825;&#22825;&#32451;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D3B18-A6A0-4454-8897-0FA3A5103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40</Words>
  <Characters>232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Manager/>
  <Company>CHINA</Company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学而思奥数网天天练（1-6年级）2010年02月08日</dc:title>
  <dc:subject/>
  <dc:creator>USER</dc:creator>
  <cp:keywords/>
  <dc:description/>
  <cp:lastModifiedBy>chenzhihua</cp:lastModifiedBy>
  <cp:revision>2</cp:revision>
  <cp:lastPrinted>1899-12-30T00:00:00Z</cp:lastPrinted>
  <dcterms:created xsi:type="dcterms:W3CDTF">2011-03-28T06:53:00Z</dcterms:created>
  <dcterms:modified xsi:type="dcterms:W3CDTF">2011-03-28T06:53:00Z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2052-6.5.0.1966</vt:lpwstr>
  </property>
</Properties>
</file>