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0618A" w:rsidRPr="0051412B" w:rsidRDefault="0080618A" w:rsidP="0080618A">
      <w:pPr>
        <w:jc w:val="center"/>
        <w:rPr>
          <w:rFonts w:ascii="宋体" w:hAnsi="宋体"/>
          <w:b/>
        </w:rPr>
      </w:pPr>
      <w:r w:rsidRPr="0051412B">
        <w:rPr>
          <w:rFonts w:ascii="宋体" w:hAnsi="宋体" w:hint="eastAsia"/>
          <w:b/>
        </w:rPr>
        <w:t>学而思奥数网天天练（1-</w:t>
      </w:r>
      <w:r w:rsidR="004C7C16">
        <w:rPr>
          <w:rFonts w:ascii="宋体" w:hAnsi="宋体" w:hint="eastAsia"/>
          <w:b/>
        </w:rPr>
        <w:t>5</w:t>
      </w:r>
      <w:r w:rsidRPr="0051412B">
        <w:rPr>
          <w:rFonts w:ascii="宋体" w:hAnsi="宋体" w:hint="eastAsia"/>
          <w:b/>
        </w:rPr>
        <w:t>年级）</w:t>
      </w:r>
      <w:r w:rsidR="0086100A">
        <w:rPr>
          <w:rFonts w:ascii="宋体" w:hAnsi="宋体" w:hint="eastAsia"/>
          <w:b/>
        </w:rPr>
        <w:t>2011</w:t>
      </w:r>
      <w:r w:rsidRPr="0051412B">
        <w:rPr>
          <w:rFonts w:ascii="宋体" w:hAnsi="宋体" w:hint="eastAsia"/>
          <w:b/>
        </w:rPr>
        <w:t>年03月</w:t>
      </w:r>
      <w:r w:rsidR="0086100A">
        <w:rPr>
          <w:rFonts w:ascii="宋体" w:hAnsi="宋体" w:hint="eastAsia"/>
          <w:b/>
        </w:rPr>
        <w:t>30</w:t>
      </w:r>
      <w:r w:rsidRPr="0051412B">
        <w:rPr>
          <w:rFonts w:ascii="宋体" w:hAnsi="宋体" w:hint="eastAsia"/>
          <w:b/>
        </w:rPr>
        <w:t>日</w:t>
      </w:r>
      <w:r w:rsidR="000F54EC">
        <w:rPr>
          <w:rFonts w:ascii="宋体" w:hAnsi="宋体" w:hint="eastAsia"/>
          <w:b/>
        </w:rPr>
        <w:t>试题</w:t>
      </w:r>
      <w:r w:rsidRPr="0051412B">
        <w:rPr>
          <w:rFonts w:ascii="宋体" w:hAnsi="宋体" w:hint="eastAsia"/>
          <w:b/>
        </w:rPr>
        <w:t>（中难度）</w:t>
      </w:r>
    </w:p>
    <w:p w:rsidR="00586097" w:rsidRPr="0080618A" w:rsidRDefault="00586097" w:rsidP="0051412B"/>
    <w:p w:rsidR="00C530DC" w:rsidRPr="0051412B" w:rsidRDefault="001042DD" w:rsidP="0051412B">
      <w:r w:rsidRPr="001042DD">
        <w:rPr>
          <w:color w:val="333333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41" type="#_x0000_t176" style="position:absolute;left:0;text-align:left;margin-left:0;margin-top:0;width:414pt;height:59.7pt;z-index:251653632" filled="f" fillcolor="#ffc">
            <v:fill color2="#76765e" rotate="t"/>
            <v:textbox style="mso-next-textbox:#_x0000_s1041">
              <w:txbxContent>
                <w:p w:rsidR="00586097" w:rsidRPr="0051412B" w:rsidRDefault="008F30FB" w:rsidP="0051412B">
                  <w:pPr>
                    <w:jc w:val="center"/>
                    <w:rPr>
                      <w:rStyle w:val="a4"/>
                      <w:b w:val="0"/>
                      <w:color w:val="333333"/>
                    </w:rPr>
                  </w:pPr>
                  <w:r w:rsidRPr="0051412B">
                    <w:rPr>
                      <w:rFonts w:hint="eastAsia"/>
                      <w:b/>
                    </w:rPr>
                    <w:t>小学一年级奥数天天练：</w:t>
                  </w:r>
                  <w:r w:rsidR="00CF09DB" w:rsidRPr="0034048D">
                    <w:rPr>
                      <w:rFonts w:ascii="宋体" w:hAnsi="宋体" w:cs="宋体"/>
                      <w:b/>
                      <w:bCs/>
                      <w:kern w:val="0"/>
                    </w:rPr>
                    <w:t>速算</w:t>
                  </w:r>
                </w:p>
                <w:p w:rsidR="00C530DC" w:rsidRPr="00CE3DD2" w:rsidRDefault="00CF09DB" w:rsidP="00CF09DB">
                  <w:pPr>
                    <w:rPr>
                      <w:rStyle w:val="a4"/>
                    </w:rPr>
                  </w:pPr>
                  <w:r w:rsidRPr="0034048D">
                    <w:rPr>
                      <w:rFonts w:ascii="宋体" w:hAnsi="宋体" w:cs="宋体"/>
                      <w:kern w:val="0"/>
                      <w:szCs w:val="21"/>
                    </w:rPr>
                    <w:t>计算1+2+3+4+5+6+7+8+9+10=</w:t>
                  </w:r>
                </w:p>
              </w:txbxContent>
            </v:textbox>
          </v:shape>
        </w:pict>
      </w:r>
      <w:r>
        <w:pict>
          <v:group id="_x0000_s1039" style="width:414pt;height:59.7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0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586097" w:rsidRPr="00D45EC2" w:rsidRDefault="00586097" w:rsidP="0051412B">
      <w:pPr>
        <w:rPr>
          <w:b/>
        </w:rPr>
      </w:pPr>
      <w:r w:rsidRPr="00D45EC2">
        <w:rPr>
          <w:rFonts w:hint="eastAsia"/>
          <w:b/>
        </w:rPr>
        <w:t>答：</w:t>
      </w:r>
    </w:p>
    <w:p w:rsidR="00586097" w:rsidRPr="00925F5D" w:rsidRDefault="00586097" w:rsidP="0051412B"/>
    <w:p w:rsidR="007915AF" w:rsidRPr="00925F5D" w:rsidRDefault="007915AF" w:rsidP="0051412B"/>
    <w:p w:rsidR="007915AF" w:rsidRPr="00925F5D" w:rsidRDefault="007915AF" w:rsidP="0051412B"/>
    <w:p w:rsidR="001946A2" w:rsidRPr="00925F5D" w:rsidRDefault="001042DD" w:rsidP="0051412B">
      <w:r>
        <w:pict>
          <v:shape id="_x0000_s1044" type="#_x0000_t176" style="position:absolute;left:0;text-align:left;margin-left:0;margin-top:6.9pt;width:414pt;height:80.25pt;z-index:251654656" filled="f" fillcolor="#ffc">
            <v:fill color2="#76765e" rotate="t"/>
            <v:textbox>
              <w:txbxContent>
                <w:p w:rsidR="00A52960" w:rsidRPr="0051412B" w:rsidRDefault="008F30FB" w:rsidP="0051412B">
                  <w:pPr>
                    <w:jc w:val="center"/>
                    <w:rPr>
                      <w:b/>
                    </w:rPr>
                  </w:pPr>
                  <w:r w:rsidRPr="0051412B">
                    <w:rPr>
                      <w:rFonts w:hint="eastAsia"/>
                      <w:b/>
                    </w:rPr>
                    <w:t>小学二年级奥数天天练：</w:t>
                  </w:r>
                  <w:r w:rsidR="00D62A15" w:rsidRPr="0034048D">
                    <w:rPr>
                      <w:rFonts w:ascii="宋体" w:hAnsi="宋体" w:cs="宋体"/>
                      <w:b/>
                      <w:bCs/>
                      <w:kern w:val="0"/>
                    </w:rPr>
                    <w:t>简单应用题</w:t>
                  </w:r>
                </w:p>
                <w:p w:rsidR="00A52960" w:rsidRPr="0051412B" w:rsidRDefault="00D62A15" w:rsidP="00D62A15">
                  <w:pPr>
                    <w:rPr>
                      <w:b/>
                    </w:rPr>
                  </w:pPr>
                  <w:r w:rsidRPr="0034048D">
                    <w:rPr>
                      <w:rFonts w:ascii="宋体" w:hAnsi="宋体" w:cs="宋体"/>
                      <w:kern w:val="0"/>
                      <w:szCs w:val="21"/>
                    </w:rPr>
                    <w:t>数一数，右图中一共有多少条线段   </w:t>
                  </w:r>
                  <w:r>
                    <w:rPr>
                      <w:rFonts w:ascii="宋体" w:hAnsi="宋体" w:cs="宋体"/>
                      <w:noProof/>
                      <w:kern w:val="0"/>
                      <w:szCs w:val="21"/>
                    </w:rPr>
                    <w:drawing>
                      <wp:inline distT="0" distB="0" distL="0" distR="0">
                        <wp:extent cx="2095500" cy="180975"/>
                        <wp:effectExtent l="0" t="0" r="0" b="0"/>
                        <wp:docPr id="7" name="图片 7" descr="094109_4c61ffb5c24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094109_4c61ffb5c24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0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52960" w:rsidRPr="00925F5D" w:rsidRDefault="00A52960" w:rsidP="0051412B"/>
    <w:p w:rsidR="00A52960" w:rsidRPr="00925F5D" w:rsidRDefault="001042DD" w:rsidP="0051412B">
      <w:pPr>
        <w:rPr>
          <w:color w:val="333333"/>
        </w:rPr>
      </w:pPr>
      <w:r w:rsidRPr="001042DD">
        <w:pict>
          <v:group id="_x0000_s1042" style="width:414pt;height:19.2pt;mso-position-horizontal-relative:char;mso-position-vertical-relative:line" coordsize="7200,1222">
            <o:lock v:ext="edit" aspectratio="t" text="t"/>
            <v:shape id="_x0000_s1043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D62A15" w:rsidRDefault="00D62A15" w:rsidP="0051412B"/>
    <w:p w:rsidR="00D62A15" w:rsidRDefault="00D62A15" w:rsidP="0051412B"/>
    <w:p w:rsidR="00A52960" w:rsidRPr="00D45EC2" w:rsidRDefault="00A52960" w:rsidP="0051412B">
      <w:pPr>
        <w:rPr>
          <w:b/>
        </w:rPr>
      </w:pPr>
      <w:r w:rsidRPr="00D45EC2">
        <w:rPr>
          <w:rFonts w:hint="eastAsia"/>
          <w:b/>
        </w:rPr>
        <w:t>答</w:t>
      </w:r>
      <w:r w:rsidR="00C763E6" w:rsidRPr="00D45EC2">
        <w:rPr>
          <w:rFonts w:hint="eastAsia"/>
          <w:b/>
        </w:rPr>
        <w:t>：</w:t>
      </w:r>
    </w:p>
    <w:p w:rsidR="00A52960" w:rsidRPr="00925F5D" w:rsidRDefault="00A52960" w:rsidP="0051412B"/>
    <w:p w:rsidR="007915AF" w:rsidRPr="00925F5D" w:rsidRDefault="007915AF" w:rsidP="0051412B"/>
    <w:p w:rsidR="007915AF" w:rsidRPr="00925F5D" w:rsidRDefault="001042DD" w:rsidP="0051412B">
      <w:pPr>
        <w:rPr>
          <w:u w:val="single"/>
        </w:rPr>
      </w:pPr>
      <w:r w:rsidRPr="001042DD">
        <w:pict>
          <v:shape id="_x0000_s1045" type="#_x0000_t176" style="position:absolute;left:0;text-align:left;margin-left:0;margin-top:.75pt;width:414pt;height:207pt;z-index:251655680">
            <v:textbox>
              <w:txbxContent>
                <w:p w:rsidR="00D62A15" w:rsidRDefault="008F30FB" w:rsidP="00D62A15">
                  <w:pPr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</w:rPr>
                  </w:pPr>
                  <w:r w:rsidRPr="0051412B">
                    <w:rPr>
                      <w:rFonts w:hint="eastAsia"/>
                      <w:b/>
                    </w:rPr>
                    <w:t>小学三年级奥数天天练</w:t>
                  </w:r>
                  <w:r w:rsidRPr="007E1DFC">
                    <w:rPr>
                      <w:rFonts w:hint="eastAsia"/>
                    </w:rPr>
                    <w:t>：</w:t>
                  </w:r>
                  <w:r w:rsidR="00D62A15" w:rsidRPr="0034048D"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</w:rPr>
                    <w:t>计算问题</w:t>
                  </w:r>
                </w:p>
                <w:p w:rsidR="00D62A15" w:rsidRDefault="00D62A15" w:rsidP="00D62A15">
                  <w:pPr>
                    <w:jc w:val="center"/>
                    <w:rPr>
                      <w:rFonts w:ascii="宋体" w:hAnsi="宋体" w:cs="宋体"/>
                      <w:kern w:val="0"/>
                      <w:szCs w:val="21"/>
                    </w:rPr>
                  </w:pPr>
                  <w:r w:rsidRPr="0034048D">
                    <w:rPr>
                      <w:rFonts w:ascii="宋体" w:hAnsi="宋体" w:cs="宋体"/>
                      <w:kern w:val="0"/>
                      <w:szCs w:val="21"/>
                    </w:rPr>
                    <w:t>如下图，一张地图上有五个国家 A，B ，C ，D ，E ，现在要求用四种不同的颜色区分不同国家，要求相邻的国家不能使用同一种颜色，不同的国家可以使用同—</w:t>
                  </w:r>
                  <w:r>
                    <w:rPr>
                      <w:rFonts w:ascii="宋体" w:hAnsi="宋体" w:cs="宋体"/>
                      <w:kern w:val="0"/>
                      <w:szCs w:val="21"/>
                    </w:rPr>
                    <w:t>种颜色</w:t>
                  </w:r>
                  <w:r>
                    <w:rPr>
                      <w:rFonts w:ascii="宋体" w:hAnsi="宋体" w:cs="宋体" w:hint="eastAsia"/>
                      <w:kern w:val="0"/>
                      <w:szCs w:val="21"/>
                    </w:rPr>
                    <w:t>,</w:t>
                  </w:r>
                  <w:r w:rsidRPr="0034048D">
                    <w:rPr>
                      <w:rFonts w:ascii="宋体" w:hAnsi="宋体" w:cs="宋体"/>
                      <w:kern w:val="0"/>
                      <w:szCs w:val="21"/>
                    </w:rPr>
                    <w:t>那么这幅地图有多少着色方法？   </w:t>
                  </w:r>
                </w:p>
                <w:p w:rsidR="007D3BFB" w:rsidRPr="00B22336" w:rsidRDefault="00D62A15" w:rsidP="00D62A15">
                  <w:pPr>
                    <w:jc w:val="center"/>
                  </w:pPr>
                  <w:r w:rsidRPr="0034048D">
                    <w:rPr>
                      <w:rFonts w:ascii="宋体" w:hAnsi="宋体" w:cs="宋体"/>
                      <w:kern w:val="0"/>
                      <w:szCs w:val="21"/>
                    </w:rPr>
                    <w:t xml:space="preserve"> </w:t>
                  </w:r>
                  <w:r w:rsidRPr="0034048D">
                    <w:rPr>
                      <w:rFonts w:ascii="宋体" w:hAnsi="宋体" w:cs="宋体"/>
                      <w:kern w:val="0"/>
                      <w:szCs w:val="21"/>
                    </w:rPr>
                    <w:br/>
                    <w:t>   </w:t>
                  </w:r>
                  <w:r>
                    <w:rPr>
                      <w:rFonts w:ascii="宋体" w:hAnsi="宋体" w:cs="宋体"/>
                      <w:noProof/>
                      <w:kern w:val="0"/>
                      <w:szCs w:val="21"/>
                    </w:rPr>
                    <w:drawing>
                      <wp:inline distT="0" distB="0" distL="0" distR="0">
                        <wp:extent cx="962025" cy="1000125"/>
                        <wp:effectExtent l="0" t="0" r="9525" b="0"/>
                        <wp:docPr id="9" name="图片 9" descr="093128_4c61fd70071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093128_4c61fd70071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1000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946A2" w:rsidRPr="00925F5D" w:rsidRDefault="001946A2" w:rsidP="0051412B"/>
    <w:p w:rsidR="002D50E9" w:rsidRPr="00925F5D" w:rsidRDefault="002D50E9" w:rsidP="0051412B"/>
    <w:p w:rsidR="007D3BFB" w:rsidRDefault="007D3BFB" w:rsidP="0051412B"/>
    <w:p w:rsidR="00D62A15" w:rsidRDefault="00D62A15" w:rsidP="0051412B"/>
    <w:p w:rsidR="00D62A15" w:rsidRDefault="00D62A15" w:rsidP="0051412B"/>
    <w:p w:rsidR="00D62A15" w:rsidRDefault="00D62A15" w:rsidP="0051412B"/>
    <w:p w:rsidR="00D62A15" w:rsidRDefault="00D62A15" w:rsidP="0051412B"/>
    <w:p w:rsidR="00D62A15" w:rsidRDefault="00D62A15" w:rsidP="0051412B"/>
    <w:p w:rsidR="00D62A15" w:rsidRDefault="00D62A15" w:rsidP="0051412B"/>
    <w:p w:rsidR="00D62A15" w:rsidRDefault="00D62A15" w:rsidP="0051412B"/>
    <w:p w:rsidR="00D62A15" w:rsidRDefault="00D62A15" w:rsidP="0051412B"/>
    <w:p w:rsidR="00D62A15" w:rsidRDefault="00D62A15" w:rsidP="0051412B"/>
    <w:p w:rsidR="00D62A15" w:rsidRDefault="00D62A15" w:rsidP="0051412B"/>
    <w:p w:rsidR="00D62A15" w:rsidRDefault="00D62A15" w:rsidP="0051412B"/>
    <w:p w:rsidR="002D50E9" w:rsidRPr="00D45EC2" w:rsidRDefault="002D50E9" w:rsidP="0051412B">
      <w:pPr>
        <w:rPr>
          <w:b/>
        </w:rPr>
      </w:pPr>
      <w:r w:rsidRPr="00D45EC2">
        <w:rPr>
          <w:rFonts w:hint="eastAsia"/>
          <w:b/>
        </w:rPr>
        <w:t>答：</w:t>
      </w:r>
    </w:p>
    <w:p w:rsidR="002D50E9" w:rsidRPr="00925F5D" w:rsidRDefault="002D50E9" w:rsidP="0051412B"/>
    <w:p w:rsidR="007915AF" w:rsidRPr="00925F5D" w:rsidRDefault="007915AF" w:rsidP="0051412B"/>
    <w:p w:rsidR="0080618A" w:rsidRDefault="0080618A" w:rsidP="0051412B"/>
    <w:p w:rsidR="0080618A" w:rsidRDefault="0080618A" w:rsidP="0051412B"/>
    <w:p w:rsidR="0080618A" w:rsidRDefault="0080618A" w:rsidP="0051412B"/>
    <w:p w:rsidR="0080618A" w:rsidRDefault="0080618A" w:rsidP="0051412B"/>
    <w:p w:rsidR="001D48CE" w:rsidRPr="00925F5D" w:rsidRDefault="007915AF" w:rsidP="0051412B">
      <w:r w:rsidRPr="00925F5D">
        <w:br w:type="page"/>
      </w:r>
    </w:p>
    <w:p w:rsidR="00B22336" w:rsidRDefault="001042DD" w:rsidP="0051412B">
      <w:pPr>
        <w:rPr>
          <w:color w:val="333333"/>
        </w:rPr>
      </w:pPr>
      <w:r>
        <w:rPr>
          <w:color w:val="333333"/>
        </w:rPr>
        <w:lastRenderedPageBreak/>
        <w:pict>
          <v:shape id="_x0000_s1054" type="#_x0000_t176" style="position:absolute;left:0;text-align:left;margin-left:0;margin-top:13.3pt;width:414pt;height:68.75pt;z-index:251658752" filled="f" fillcolor="#ffc">
            <v:fill color2="#76765e" rotate="t"/>
            <v:textbox style="mso-next-textbox:#_x0000_s1054">
              <w:txbxContent>
                <w:p w:rsidR="001D48CE" w:rsidRPr="0051412B" w:rsidRDefault="00804305" w:rsidP="0051412B">
                  <w:pPr>
                    <w:jc w:val="center"/>
                    <w:rPr>
                      <w:b/>
                    </w:rPr>
                  </w:pPr>
                  <w:r w:rsidRPr="0051412B">
                    <w:rPr>
                      <w:rFonts w:hint="eastAsia"/>
                      <w:b/>
                    </w:rPr>
                    <w:t>小学四年级奥数天天练</w:t>
                  </w:r>
                  <w:r w:rsidR="001D48CE" w:rsidRPr="0051412B">
                    <w:rPr>
                      <w:rFonts w:hint="eastAsia"/>
                      <w:b/>
                    </w:rPr>
                    <w:t>：</w:t>
                  </w:r>
                  <w:r w:rsidR="00D62A15" w:rsidRPr="0034048D">
                    <w:rPr>
                      <w:rFonts w:ascii="宋体" w:hAnsi="宋体" w:cs="宋体"/>
                      <w:b/>
                      <w:bCs/>
                      <w:kern w:val="0"/>
                    </w:rPr>
                    <w:t>归总问题</w:t>
                  </w:r>
                </w:p>
                <w:p w:rsidR="001D48CE" w:rsidRPr="0051412B" w:rsidRDefault="00D62A15" w:rsidP="00D62A15">
                  <w:pPr>
                    <w:wordWrap w:val="0"/>
                    <w:adjustRightInd w:val="0"/>
                    <w:snapToGrid w:val="0"/>
                    <w:ind w:firstLineChars="202" w:firstLine="424"/>
                    <w:rPr>
                      <w:rStyle w:val="a4"/>
                      <w:b w:val="0"/>
                      <w:szCs w:val="21"/>
                    </w:rPr>
                  </w:pPr>
                  <w:r w:rsidRPr="0034048D">
                    <w:rPr>
                      <w:rFonts w:ascii="宋体" w:hAnsi="宋体" w:cs="宋体"/>
                      <w:kern w:val="0"/>
                      <w:szCs w:val="21"/>
                    </w:rPr>
                    <w:t>某工程队预计30 天修完一条水渠，先由18 人修了12 天后完成工程的一半，如果要提前9 天完成，还要增加多少人？</w:t>
                  </w:r>
                </w:p>
              </w:txbxContent>
            </v:textbox>
          </v:shape>
        </w:pict>
      </w:r>
    </w:p>
    <w:p w:rsidR="0071633C" w:rsidRDefault="0071633C" w:rsidP="0051412B">
      <w:pPr>
        <w:rPr>
          <w:color w:val="333333"/>
        </w:rPr>
      </w:pPr>
    </w:p>
    <w:p w:rsidR="0071633C" w:rsidRDefault="0071633C" w:rsidP="0051412B">
      <w:pPr>
        <w:rPr>
          <w:color w:val="333333"/>
        </w:rPr>
      </w:pPr>
    </w:p>
    <w:p w:rsidR="0071633C" w:rsidRPr="0051412B" w:rsidRDefault="0071633C" w:rsidP="0051412B">
      <w:pPr>
        <w:rPr>
          <w:color w:val="333333"/>
        </w:rPr>
      </w:pPr>
    </w:p>
    <w:p w:rsidR="0080618A" w:rsidRDefault="0080618A" w:rsidP="0051412B"/>
    <w:p w:rsidR="0080618A" w:rsidRDefault="0080618A" w:rsidP="0051412B"/>
    <w:p w:rsidR="007915AF" w:rsidRPr="00D45EC2" w:rsidRDefault="001D48CE" w:rsidP="0051412B">
      <w:pPr>
        <w:rPr>
          <w:b/>
        </w:rPr>
      </w:pPr>
      <w:r w:rsidRPr="00D45EC2">
        <w:rPr>
          <w:rFonts w:hint="eastAsia"/>
          <w:b/>
        </w:rPr>
        <w:t>答：</w:t>
      </w:r>
    </w:p>
    <w:p w:rsidR="007915AF" w:rsidRDefault="007915AF" w:rsidP="0051412B"/>
    <w:p w:rsidR="00015AE4" w:rsidRDefault="00015AE4" w:rsidP="0051412B"/>
    <w:p w:rsidR="00015AE4" w:rsidRPr="00925F5D" w:rsidRDefault="00015AE4" w:rsidP="0051412B"/>
    <w:p w:rsidR="001946A2" w:rsidRPr="00925F5D" w:rsidRDefault="001946A2" w:rsidP="0051412B"/>
    <w:p w:rsidR="007915AF" w:rsidRPr="00925F5D" w:rsidRDefault="001042DD" w:rsidP="0051412B">
      <w:r>
        <w:pict>
          <v:shape id="_x0000_s1047" type="#_x0000_t176" style="position:absolute;left:0;text-align:left;margin-left:0;margin-top:4.7pt;width:414pt;height:86.55pt;z-index:251656704">
            <v:textbox>
              <w:txbxContent>
                <w:p w:rsidR="007915AF" w:rsidRPr="004D0617" w:rsidRDefault="007915AF" w:rsidP="0051412B">
                  <w:pPr>
                    <w:jc w:val="center"/>
                  </w:pPr>
                  <w:r w:rsidRPr="0051412B">
                    <w:rPr>
                      <w:rFonts w:hint="eastAsia"/>
                      <w:b/>
                    </w:rPr>
                    <w:t>小学五年级奥数天天练：</w:t>
                  </w:r>
                  <w:r w:rsidR="00D62A15" w:rsidRPr="0034048D">
                    <w:rPr>
                      <w:rFonts w:ascii="宋体" w:hAnsi="宋体" w:cs="宋体"/>
                      <w:b/>
                      <w:bCs/>
                      <w:kern w:val="0"/>
                    </w:rPr>
                    <w:t>数字推理</w:t>
                  </w:r>
                </w:p>
                <w:p w:rsidR="007915AF" w:rsidRPr="0051412B" w:rsidRDefault="00D62A15" w:rsidP="00D62A15">
                  <w:pPr>
                    <w:ind w:firstLineChars="200" w:firstLine="420"/>
                  </w:pPr>
                  <w:r w:rsidRPr="0034048D">
                    <w:rPr>
                      <w:rFonts w:ascii="宋体" w:hAnsi="宋体" w:cs="宋体"/>
                      <w:kern w:val="0"/>
                      <w:szCs w:val="21"/>
                    </w:rPr>
                    <w:t>用1、2、3、4、6、7、8、9这8个数组成的2个四位数，使这两个数的差最小（大减小），这个差最小是多少？</w:t>
                  </w:r>
                </w:p>
              </w:txbxContent>
            </v:textbox>
          </v:shape>
        </w:pict>
      </w:r>
    </w:p>
    <w:p w:rsidR="007915AF" w:rsidRPr="00925F5D" w:rsidRDefault="007915AF" w:rsidP="0051412B"/>
    <w:p w:rsidR="007915AF" w:rsidRPr="00925F5D" w:rsidRDefault="007915AF" w:rsidP="0051412B"/>
    <w:p w:rsidR="007915AF" w:rsidRPr="00925F5D" w:rsidRDefault="007915AF" w:rsidP="0051412B"/>
    <w:p w:rsidR="007915AF" w:rsidRPr="00925F5D" w:rsidRDefault="007915AF" w:rsidP="0051412B"/>
    <w:p w:rsidR="007915AF" w:rsidRPr="00925F5D" w:rsidRDefault="007915AF" w:rsidP="0051412B"/>
    <w:p w:rsidR="007915AF" w:rsidRPr="00D45EC2" w:rsidRDefault="007915AF" w:rsidP="0051412B">
      <w:pPr>
        <w:rPr>
          <w:b/>
        </w:rPr>
      </w:pPr>
      <w:r w:rsidRPr="00D45EC2">
        <w:rPr>
          <w:rFonts w:hint="eastAsia"/>
          <w:b/>
        </w:rPr>
        <w:t>答：</w:t>
      </w:r>
    </w:p>
    <w:p w:rsidR="007915AF" w:rsidRDefault="007915AF" w:rsidP="0051412B"/>
    <w:p w:rsidR="00D62A15" w:rsidRDefault="00D62A15" w:rsidP="0051412B"/>
    <w:p w:rsidR="00D62A15" w:rsidRPr="00925F5D" w:rsidRDefault="00D62A15" w:rsidP="0051412B"/>
    <w:p w:rsidR="001D48CE" w:rsidRPr="00925F5D" w:rsidRDefault="001D48CE" w:rsidP="0051412B"/>
    <w:p w:rsidR="001946A2" w:rsidRPr="00925F5D" w:rsidRDefault="001946A2" w:rsidP="0051412B">
      <w:pPr>
        <w:sectPr w:rsidR="001946A2" w:rsidRPr="00925F5D">
          <w:headerReference w:type="default" r:id="rId10"/>
          <w:footerReference w:type="default" r:id="rId11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8927AF" w:rsidRPr="00210AC5" w:rsidRDefault="008927AF" w:rsidP="00134F3D"/>
    <w:sectPr w:rsidR="008927AF" w:rsidRPr="00210AC5" w:rsidSect="000B62D3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480" w:rsidRDefault="003F1480" w:rsidP="0051412B">
      <w:r>
        <w:separator/>
      </w:r>
    </w:p>
  </w:endnote>
  <w:endnote w:type="continuationSeparator" w:id="0">
    <w:p w:rsidR="003F1480" w:rsidRDefault="003F1480" w:rsidP="005141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904760" w:rsidRDefault="00904760" w:rsidP="0080618A">
    <w:pPr>
      <w:pStyle w:val="a6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 w:rsidR="0080618A"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480" w:rsidRDefault="003F1480" w:rsidP="0051412B">
      <w:r>
        <w:separator/>
      </w:r>
    </w:p>
  </w:footnote>
  <w:footnote w:type="continuationSeparator" w:id="0">
    <w:p w:rsidR="003F1480" w:rsidRDefault="003F1480" w:rsidP="005141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1042DD" w:rsidP="0051412B">
    <w:pPr>
      <w:pStyle w:val="a7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left:0;text-align:left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 w:rsidR="00D62A15">
      <w:rPr>
        <w:rFonts w:hint="eastAsia"/>
        <w:noProof/>
      </w:rPr>
      <w:drawing>
        <wp:inline distT="0" distB="0" distL="0" distR="0">
          <wp:extent cx="3200400" cy="361950"/>
          <wp:effectExtent l="19050" t="0" r="0" b="0"/>
          <wp:docPr id="5" name="图片 5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未标题-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B62B9">
      <w:rPr>
        <w:rFonts w:hint="eastAsia"/>
      </w:rPr>
      <w:t xml:space="preserve"> </w:t>
    </w:r>
    <w:r w:rsidR="002B62B9" w:rsidRPr="00056554">
      <w:rPr>
        <w:rFonts w:hint="eastAsia"/>
      </w:rPr>
      <w:t>更多试题请登陆</w:t>
    </w:r>
    <w:r w:rsidR="002B62B9" w:rsidRPr="00056554">
      <w:rPr>
        <w:rFonts w:hint="eastAsia"/>
      </w:rPr>
      <w:t>www.aoshu.com</w:t>
    </w:r>
    <w:r w:rsidR="002B62B9">
      <w:rPr>
        <w:rFonts w:hint="eastAsia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06AD3"/>
    <w:multiLevelType w:val="hybridMultilevel"/>
    <w:tmpl w:val="64AE05BA"/>
    <w:lvl w:ilvl="0" w:tplc="0ECC1A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宋体" w:eastAsia="宋体" w:hAnsi="宋体"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2B552A7"/>
    <w:multiLevelType w:val="hybridMultilevel"/>
    <w:tmpl w:val="32D47E10"/>
    <w:lvl w:ilvl="0" w:tplc="755E223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0E50233"/>
    <w:multiLevelType w:val="hybridMultilevel"/>
    <w:tmpl w:val="90F20C42"/>
    <w:lvl w:ilvl="0" w:tplc="D680774E">
      <w:start w:val="1"/>
      <w:numFmt w:val="decimal"/>
      <w:lvlText w:val="（%1）"/>
      <w:lvlJc w:val="left"/>
      <w:pPr>
        <w:ind w:left="1140" w:hanging="720"/>
      </w:pPr>
      <w:rPr>
        <w:rFonts w:ascii="宋体" w:hAnsi="宋体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3554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655"/>
    <w:rsid w:val="00015AE4"/>
    <w:rsid w:val="00024C43"/>
    <w:rsid w:val="00025927"/>
    <w:rsid w:val="000546FD"/>
    <w:rsid w:val="00087607"/>
    <w:rsid w:val="00091DB3"/>
    <w:rsid w:val="000B62D3"/>
    <w:rsid w:val="000E2537"/>
    <w:rsid w:val="000E365C"/>
    <w:rsid w:val="000F54EC"/>
    <w:rsid w:val="001026BF"/>
    <w:rsid w:val="001042DD"/>
    <w:rsid w:val="00134F3D"/>
    <w:rsid w:val="00172A27"/>
    <w:rsid w:val="00192623"/>
    <w:rsid w:val="001946A2"/>
    <w:rsid w:val="001A2B4D"/>
    <w:rsid w:val="001A494F"/>
    <w:rsid w:val="001B3929"/>
    <w:rsid w:val="001B48F8"/>
    <w:rsid w:val="001C5B15"/>
    <w:rsid w:val="001D48CE"/>
    <w:rsid w:val="001E3204"/>
    <w:rsid w:val="00210AC5"/>
    <w:rsid w:val="002951C3"/>
    <w:rsid w:val="002B62B9"/>
    <w:rsid w:val="002C7242"/>
    <w:rsid w:val="002D50E9"/>
    <w:rsid w:val="00390158"/>
    <w:rsid w:val="003C44E7"/>
    <w:rsid w:val="003C6914"/>
    <w:rsid w:val="003E295F"/>
    <w:rsid w:val="003E2A13"/>
    <w:rsid w:val="003F1480"/>
    <w:rsid w:val="00422934"/>
    <w:rsid w:val="0047259C"/>
    <w:rsid w:val="00475A4F"/>
    <w:rsid w:val="004C2E24"/>
    <w:rsid w:val="004C5D54"/>
    <w:rsid w:val="004C7C16"/>
    <w:rsid w:val="004D0617"/>
    <w:rsid w:val="004D3C79"/>
    <w:rsid w:val="0051412B"/>
    <w:rsid w:val="00537F0C"/>
    <w:rsid w:val="0055528D"/>
    <w:rsid w:val="005725F2"/>
    <w:rsid w:val="0058126B"/>
    <w:rsid w:val="00586097"/>
    <w:rsid w:val="005C100C"/>
    <w:rsid w:val="005D05F8"/>
    <w:rsid w:val="00600333"/>
    <w:rsid w:val="00620018"/>
    <w:rsid w:val="00627373"/>
    <w:rsid w:val="0063659B"/>
    <w:rsid w:val="006452F9"/>
    <w:rsid w:val="00646DA1"/>
    <w:rsid w:val="006A3F85"/>
    <w:rsid w:val="006A4A7C"/>
    <w:rsid w:val="006A4FF1"/>
    <w:rsid w:val="006C4B0B"/>
    <w:rsid w:val="006E1CA7"/>
    <w:rsid w:val="006F52A9"/>
    <w:rsid w:val="00706D8C"/>
    <w:rsid w:val="0071633C"/>
    <w:rsid w:val="00725D10"/>
    <w:rsid w:val="0073112D"/>
    <w:rsid w:val="00751E10"/>
    <w:rsid w:val="00754231"/>
    <w:rsid w:val="007550D7"/>
    <w:rsid w:val="00782FD1"/>
    <w:rsid w:val="007915AF"/>
    <w:rsid w:val="007D3BFB"/>
    <w:rsid w:val="007D6488"/>
    <w:rsid w:val="007D70D8"/>
    <w:rsid w:val="00804305"/>
    <w:rsid w:val="0080618A"/>
    <w:rsid w:val="0080685B"/>
    <w:rsid w:val="0086100A"/>
    <w:rsid w:val="008927AF"/>
    <w:rsid w:val="008C04D0"/>
    <w:rsid w:val="008C3021"/>
    <w:rsid w:val="008F30FB"/>
    <w:rsid w:val="00904760"/>
    <w:rsid w:val="009111D5"/>
    <w:rsid w:val="00917E8A"/>
    <w:rsid w:val="00922E82"/>
    <w:rsid w:val="00925F5D"/>
    <w:rsid w:val="0095127C"/>
    <w:rsid w:val="009A3FFD"/>
    <w:rsid w:val="009A749D"/>
    <w:rsid w:val="009D66AB"/>
    <w:rsid w:val="009E3DA1"/>
    <w:rsid w:val="009F0135"/>
    <w:rsid w:val="009F5C71"/>
    <w:rsid w:val="00A00645"/>
    <w:rsid w:val="00A06C9B"/>
    <w:rsid w:val="00A2288B"/>
    <w:rsid w:val="00A321C7"/>
    <w:rsid w:val="00A52960"/>
    <w:rsid w:val="00A56934"/>
    <w:rsid w:val="00A66F7A"/>
    <w:rsid w:val="00A71A78"/>
    <w:rsid w:val="00B22336"/>
    <w:rsid w:val="00B453F1"/>
    <w:rsid w:val="00BA77A3"/>
    <w:rsid w:val="00BF1856"/>
    <w:rsid w:val="00BF6E92"/>
    <w:rsid w:val="00C01B23"/>
    <w:rsid w:val="00C3549E"/>
    <w:rsid w:val="00C530DC"/>
    <w:rsid w:val="00C763E6"/>
    <w:rsid w:val="00CA2B4F"/>
    <w:rsid w:val="00CB739F"/>
    <w:rsid w:val="00CE3DD2"/>
    <w:rsid w:val="00CF09DB"/>
    <w:rsid w:val="00CF2831"/>
    <w:rsid w:val="00CF52EE"/>
    <w:rsid w:val="00D058AC"/>
    <w:rsid w:val="00D211C3"/>
    <w:rsid w:val="00D45EC2"/>
    <w:rsid w:val="00D62A15"/>
    <w:rsid w:val="00D73B77"/>
    <w:rsid w:val="00D94F44"/>
    <w:rsid w:val="00DE3FF9"/>
    <w:rsid w:val="00E039F5"/>
    <w:rsid w:val="00E34F5B"/>
    <w:rsid w:val="00E6781B"/>
    <w:rsid w:val="00E92EB1"/>
    <w:rsid w:val="00EB2CD3"/>
    <w:rsid w:val="00ED31FF"/>
    <w:rsid w:val="00ED643B"/>
    <w:rsid w:val="00EE2725"/>
    <w:rsid w:val="00EE668C"/>
    <w:rsid w:val="00F2074E"/>
    <w:rsid w:val="00F3529F"/>
    <w:rsid w:val="00F46FA1"/>
    <w:rsid w:val="00F6118B"/>
    <w:rsid w:val="00F620A4"/>
    <w:rsid w:val="00FA1A2B"/>
    <w:rsid w:val="00FC0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100A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B62D3"/>
    <w:rPr>
      <w:color w:val="0000FF"/>
      <w:u w:val="single"/>
    </w:rPr>
  </w:style>
  <w:style w:type="character" w:styleId="a4">
    <w:name w:val="Strong"/>
    <w:basedOn w:val="a0"/>
    <w:qFormat/>
    <w:rsid w:val="000B62D3"/>
    <w:rPr>
      <w:b/>
    </w:rPr>
  </w:style>
  <w:style w:type="paragraph" w:styleId="a5">
    <w:name w:val="Normal (Web)"/>
    <w:basedOn w:val="a"/>
    <w:uiPriority w:val="99"/>
    <w:rsid w:val="000B62D3"/>
    <w:pPr>
      <w:widowControl/>
      <w:jc w:val="left"/>
    </w:pPr>
    <w:rPr>
      <w:rFonts w:ascii="宋体" w:hAnsi="宋体"/>
      <w:kern w:val="0"/>
      <w:sz w:val="24"/>
    </w:rPr>
  </w:style>
  <w:style w:type="paragraph" w:styleId="a6">
    <w:name w:val="footer"/>
    <w:basedOn w:val="a"/>
    <w:rsid w:val="000B62D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rsid w:val="000B62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customStyle="1" w:styleId="p0">
    <w:name w:val="p0"/>
    <w:basedOn w:val="a"/>
    <w:rsid w:val="001026BF"/>
    <w:pPr>
      <w:widowControl/>
    </w:pPr>
    <w:rPr>
      <w:kern w:val="0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A52960"/>
    <w:pPr>
      <w:widowControl/>
      <w:spacing w:line="300" w:lineRule="auto"/>
      <w:ind w:firstLineChars="200" w:firstLine="200"/>
    </w:pPr>
  </w:style>
  <w:style w:type="table" w:styleId="a8">
    <w:name w:val="Table Grid"/>
    <w:basedOn w:val="a1"/>
    <w:uiPriority w:val="59"/>
    <w:rsid w:val="0000765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Char"/>
    <w:rsid w:val="00D62A1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character" w:customStyle="1" w:styleId="HTMLChar">
    <w:name w:val="HTML 预设格式 Char"/>
    <w:basedOn w:val="a0"/>
    <w:link w:val="HTML"/>
    <w:rsid w:val="00D62A15"/>
    <w:rPr>
      <w:rFonts w:ascii="Arial" w:hAnsi="Arial" w:cs="Arial"/>
      <w:sz w:val="21"/>
      <w:szCs w:val="21"/>
    </w:rPr>
  </w:style>
  <w:style w:type="paragraph" w:styleId="a9">
    <w:name w:val="Balloon Text"/>
    <w:basedOn w:val="a"/>
    <w:link w:val="Char"/>
    <w:rsid w:val="009D66AB"/>
    <w:rPr>
      <w:sz w:val="18"/>
      <w:szCs w:val="18"/>
    </w:rPr>
  </w:style>
  <w:style w:type="character" w:customStyle="1" w:styleId="Char">
    <w:name w:val="批注框文本 Char"/>
    <w:basedOn w:val="a0"/>
    <w:link w:val="a9"/>
    <w:rsid w:val="009D66A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zhengyi\&#26700;&#38754;\&#23398;&#31185;&#26434;&#39033;\2012.2&#26376;&#21069;\1&#26376;&#22885;&#25968;&#22825;&#22825;&#32451;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0C54A-B145-4A10-AC9C-D1EF184E5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</TotalTime>
  <Pages>2</Pages>
  <Words>25</Words>
  <Characters>143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Manager/>
  <Company>CHINA</Company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学而思奥数网天天练（1-6年级）2010年02月08日</dc:title>
  <dc:subject/>
  <dc:creator>USER</dc:creator>
  <cp:keywords/>
  <dc:description/>
  <cp:lastModifiedBy>chenzhihua</cp:lastModifiedBy>
  <cp:revision>2</cp:revision>
  <cp:lastPrinted>1899-12-30T00:00:00Z</cp:lastPrinted>
  <dcterms:created xsi:type="dcterms:W3CDTF">2011-03-28T06:53:00Z</dcterms:created>
  <dcterms:modified xsi:type="dcterms:W3CDTF">2011-03-28T06:53:00Z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2052-6.5.0.1966</vt:lpwstr>
  </property>
</Properties>
</file>