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946A2" w:rsidRDefault="001B3929" w:rsidP="001B3929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学而思奥数网天天练（1-</w:t>
      </w:r>
      <w:r w:rsidR="001F6ABE">
        <w:rPr>
          <w:rFonts w:ascii="宋体" w:hAnsi="宋体" w:hint="eastAsia"/>
          <w:b/>
          <w:szCs w:val="21"/>
        </w:rPr>
        <w:t>5</w:t>
      </w:r>
      <w:r w:rsidRPr="00925F5D">
        <w:rPr>
          <w:rFonts w:ascii="宋体" w:hAnsi="宋体" w:hint="eastAsia"/>
          <w:b/>
          <w:szCs w:val="21"/>
        </w:rPr>
        <w:t>年级）</w:t>
      </w:r>
      <w:r w:rsidR="00A41587">
        <w:rPr>
          <w:rFonts w:ascii="宋体" w:hAnsi="宋体" w:hint="eastAsia"/>
          <w:b/>
          <w:szCs w:val="21"/>
        </w:rPr>
        <w:t>2011</w:t>
      </w:r>
      <w:r w:rsidRPr="00925F5D">
        <w:rPr>
          <w:rFonts w:ascii="宋体" w:hAnsi="宋体" w:hint="eastAsia"/>
          <w:b/>
          <w:szCs w:val="21"/>
        </w:rPr>
        <w:t>年03月</w:t>
      </w:r>
      <w:r w:rsidR="00A41587">
        <w:rPr>
          <w:rFonts w:ascii="宋体" w:hAnsi="宋体" w:hint="eastAsia"/>
          <w:b/>
          <w:szCs w:val="21"/>
        </w:rPr>
        <w:t>31</w:t>
      </w:r>
      <w:r w:rsidRPr="00925F5D">
        <w:rPr>
          <w:rFonts w:ascii="宋体" w:hAnsi="宋体" w:hint="eastAsia"/>
          <w:b/>
          <w:szCs w:val="21"/>
        </w:rPr>
        <w:t>日</w:t>
      </w:r>
      <w:r w:rsidR="001946A2" w:rsidRPr="00925F5D">
        <w:rPr>
          <w:rFonts w:ascii="宋体" w:hAnsi="宋体" w:hint="eastAsia"/>
          <w:b/>
          <w:szCs w:val="21"/>
        </w:rPr>
        <w:t>答案</w:t>
      </w:r>
      <w:r w:rsidR="00F2074E">
        <w:rPr>
          <w:rFonts w:ascii="宋体" w:hAnsi="宋体" w:hint="eastAsia"/>
          <w:b/>
          <w:szCs w:val="21"/>
        </w:rPr>
        <w:t>（中难度）</w:t>
      </w:r>
    </w:p>
    <w:p w:rsidR="009A3FFD" w:rsidRDefault="009A3FFD" w:rsidP="001B3929">
      <w:pPr>
        <w:jc w:val="center"/>
        <w:rPr>
          <w:rFonts w:ascii="宋体" w:hAnsi="宋体"/>
          <w:b/>
          <w:szCs w:val="21"/>
        </w:rPr>
        <w:sectPr w:rsidR="009A3FFD">
          <w:headerReference w:type="default" r:id="rId7"/>
          <w:footerReference w:type="default" r:id="rId8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C4B0B" w:rsidRPr="00925F5D" w:rsidRDefault="006C4B0B" w:rsidP="001B3929">
      <w:pPr>
        <w:jc w:val="center"/>
        <w:rPr>
          <w:rFonts w:ascii="宋体" w:hAnsi="宋体"/>
          <w:b/>
          <w:szCs w:val="21"/>
        </w:rPr>
      </w:pPr>
    </w:p>
    <w:p w:rsidR="00FC01DD" w:rsidRDefault="00FC01DD" w:rsidP="002951C3">
      <w:pPr>
        <w:rPr>
          <w:rFonts w:ascii="宋体" w:hAnsi="宋体"/>
          <w:b/>
          <w:szCs w:val="21"/>
        </w:rPr>
        <w:sectPr w:rsidR="00FC01DD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951C3" w:rsidRDefault="008F30FB" w:rsidP="006452F9">
      <w:pPr>
        <w:ind w:rightChars="53" w:right="111"/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</w:t>
      </w:r>
      <w:r w:rsidR="002951C3" w:rsidRPr="00925F5D">
        <w:rPr>
          <w:rFonts w:ascii="宋体" w:hAnsi="宋体" w:hint="eastAsia"/>
          <w:b/>
          <w:szCs w:val="21"/>
        </w:rPr>
        <w:t>答案</w:t>
      </w:r>
      <w:r w:rsidR="002951C3" w:rsidRPr="00925F5D">
        <w:rPr>
          <w:rFonts w:ascii="宋体" w:hAnsi="宋体" w:hint="eastAsia"/>
          <w:szCs w:val="21"/>
        </w:rPr>
        <w:t>：</w:t>
      </w:r>
    </w:p>
    <w:p w:rsidR="00917E8A" w:rsidRDefault="00917E8A" w:rsidP="006452F9">
      <w:pPr>
        <w:ind w:rightChars="53" w:right="111"/>
        <w:rPr>
          <w:rFonts w:ascii="宋体" w:hAnsi="宋体"/>
          <w:szCs w:val="21"/>
        </w:rPr>
      </w:pPr>
    </w:p>
    <w:p w:rsidR="002F787E" w:rsidRPr="00F35B64" w:rsidRDefault="00782FD1" w:rsidP="002F787E">
      <w:pPr>
        <w:rPr>
          <w:rStyle w:val="a4"/>
          <w:b w:val="0"/>
          <w:color w:val="000000" w:themeColor="text1"/>
          <w:szCs w:val="21"/>
        </w:rPr>
      </w:pPr>
      <w:r w:rsidRPr="00925F5D">
        <w:rPr>
          <w:rFonts w:ascii="宋体" w:hAnsi="宋体" w:hint="eastAsia"/>
          <w:szCs w:val="21"/>
        </w:rPr>
        <w:t xml:space="preserve"> </w:t>
      </w:r>
      <w:r w:rsidR="001B48F8">
        <w:rPr>
          <w:rFonts w:ascii="宋体" w:hAnsi="宋体" w:hint="eastAsia"/>
          <w:szCs w:val="21"/>
        </w:rPr>
        <w:t>解答：</w:t>
      </w:r>
      <w:r w:rsidR="002F787E" w:rsidRPr="00F35B64">
        <w:rPr>
          <w:rStyle w:val="a4"/>
          <w:rFonts w:hint="eastAsia"/>
          <w:b w:val="0"/>
          <w:color w:val="000000" w:themeColor="text1"/>
          <w:szCs w:val="21"/>
        </w:rPr>
        <w:t>320</w:t>
      </w:r>
    </w:p>
    <w:p w:rsidR="002F787E" w:rsidRDefault="002F787E" w:rsidP="002F787E">
      <w:pPr>
        <w:rPr>
          <w:rStyle w:val="a4"/>
          <w:b w:val="0"/>
          <w:color w:val="000000" w:themeColor="text1"/>
          <w:szCs w:val="21"/>
        </w:rPr>
      </w:pPr>
      <w:r w:rsidRPr="00F35B64">
        <w:rPr>
          <w:rStyle w:val="a4"/>
          <w:rFonts w:hint="eastAsia"/>
          <w:b w:val="0"/>
          <w:color w:val="000000" w:themeColor="text1"/>
          <w:szCs w:val="21"/>
        </w:rPr>
        <w:t>（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2+88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）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+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（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3+27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）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+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（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15+85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）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+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（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36+64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）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=320</w:t>
      </w:r>
    </w:p>
    <w:p w:rsidR="002F787E" w:rsidRDefault="002F787E" w:rsidP="002F787E">
      <w:pPr>
        <w:rPr>
          <w:rStyle w:val="a4"/>
          <w:b w:val="0"/>
          <w:color w:val="000000" w:themeColor="text1"/>
          <w:szCs w:val="21"/>
        </w:rPr>
      </w:pPr>
    </w:p>
    <w:p w:rsidR="001F6ABE" w:rsidRPr="00F35B64" w:rsidRDefault="001F6ABE" w:rsidP="002F787E">
      <w:pPr>
        <w:rPr>
          <w:rStyle w:val="a4"/>
          <w:b w:val="0"/>
          <w:color w:val="000000" w:themeColor="text1"/>
          <w:szCs w:val="21"/>
        </w:rPr>
      </w:pPr>
    </w:p>
    <w:p w:rsidR="00620018" w:rsidRDefault="008F30FB" w:rsidP="00620018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</w:t>
      </w:r>
      <w:r w:rsidR="00620018" w:rsidRPr="00925F5D">
        <w:rPr>
          <w:rFonts w:ascii="宋体" w:hAnsi="宋体" w:hint="eastAsia"/>
          <w:b/>
          <w:szCs w:val="21"/>
        </w:rPr>
        <w:t>答案</w:t>
      </w:r>
      <w:r w:rsidR="00620018" w:rsidRPr="00925F5D">
        <w:rPr>
          <w:rFonts w:ascii="宋体" w:hAnsi="宋体" w:hint="eastAsia"/>
          <w:szCs w:val="21"/>
        </w:rPr>
        <w:t>：</w:t>
      </w:r>
    </w:p>
    <w:p w:rsidR="00091DB3" w:rsidRPr="00925F5D" w:rsidRDefault="00091DB3" w:rsidP="00620018">
      <w:pPr>
        <w:rPr>
          <w:rFonts w:ascii="宋体" w:hAnsi="宋体"/>
          <w:b/>
          <w:szCs w:val="21"/>
        </w:rPr>
      </w:pPr>
    </w:p>
    <w:p w:rsidR="001946A2" w:rsidRDefault="00925F5D" w:rsidP="00F51608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kern w:val="0"/>
          <w:szCs w:val="21"/>
        </w:rPr>
        <w:t>解答：</w:t>
      </w:r>
      <w:r w:rsidR="002F787E" w:rsidRPr="00F35B64">
        <w:rPr>
          <w:rStyle w:val="a4"/>
          <w:rFonts w:hint="eastAsia"/>
          <w:b w:val="0"/>
          <w:color w:val="000000" w:themeColor="text1"/>
          <w:szCs w:val="21"/>
        </w:rPr>
        <w:t>实际上是</w:t>
      </w:r>
      <w:r w:rsidR="002F787E" w:rsidRPr="00F35B64">
        <w:rPr>
          <w:rStyle w:val="a4"/>
          <w:rFonts w:hint="eastAsia"/>
          <w:b w:val="0"/>
          <w:color w:val="000000" w:themeColor="text1"/>
          <w:szCs w:val="21"/>
        </w:rPr>
        <w:t>3</w:t>
      </w:r>
      <w:r w:rsidR="002F787E" w:rsidRPr="00F35B64">
        <w:rPr>
          <w:rStyle w:val="a4"/>
          <w:rFonts w:hint="eastAsia"/>
          <w:b w:val="0"/>
          <w:color w:val="000000" w:themeColor="text1"/>
          <w:szCs w:val="21"/>
        </w:rPr>
        <w:t>个人，小孩、小孩的爸爸、小孩的爷爷</w:t>
      </w:r>
    </w:p>
    <w:p w:rsidR="001B3D08" w:rsidRDefault="001B3D08">
      <w:pPr>
        <w:jc w:val="left"/>
        <w:rPr>
          <w:rFonts w:ascii="宋体" w:hAnsi="宋体"/>
          <w:szCs w:val="21"/>
        </w:rPr>
      </w:pPr>
    </w:p>
    <w:p w:rsidR="001F6ABE" w:rsidRPr="00925F5D" w:rsidRDefault="001F6ABE">
      <w:pPr>
        <w:jc w:val="left"/>
        <w:rPr>
          <w:rFonts w:ascii="宋体" w:hAnsi="宋体"/>
          <w:szCs w:val="21"/>
        </w:rPr>
      </w:pPr>
    </w:p>
    <w:p w:rsidR="00091DB3" w:rsidRDefault="008F30FB" w:rsidP="002D50E9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</w:t>
      </w:r>
      <w:r w:rsidR="002D50E9" w:rsidRPr="00925F5D">
        <w:rPr>
          <w:rFonts w:ascii="宋体" w:hAnsi="宋体" w:hint="eastAsia"/>
          <w:b/>
          <w:szCs w:val="21"/>
        </w:rPr>
        <w:t>答案</w:t>
      </w:r>
      <w:r w:rsidR="002D50E9" w:rsidRPr="00925F5D">
        <w:rPr>
          <w:rFonts w:ascii="宋体" w:hAnsi="宋体" w:hint="eastAsia"/>
          <w:szCs w:val="21"/>
        </w:rPr>
        <w:t>：</w:t>
      </w:r>
    </w:p>
    <w:p w:rsidR="001B3D08" w:rsidRDefault="001B3D08" w:rsidP="002D50E9">
      <w:pPr>
        <w:rPr>
          <w:rFonts w:ascii="宋体" w:hAnsi="宋体"/>
          <w:szCs w:val="21"/>
        </w:rPr>
      </w:pPr>
    </w:p>
    <w:p w:rsidR="002F787E" w:rsidRPr="00586E43" w:rsidRDefault="001B3D08" w:rsidP="002F787E">
      <w:pPr>
        <w:rPr>
          <w:rStyle w:val="a4"/>
          <w:rFonts w:ascii="宋体" w:hAnsi="宋体"/>
          <w:b w:val="0"/>
          <w:szCs w:val="21"/>
        </w:rPr>
      </w:pPr>
      <w:r>
        <w:rPr>
          <w:rFonts w:ascii="宋体" w:hAnsi="宋体" w:hint="eastAsia"/>
          <w:szCs w:val="21"/>
        </w:rPr>
        <w:t>解答：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"/>
          <w:attr w:name="UnitName" w:val="米"/>
        </w:smartTagPr>
        <w:r w:rsidR="002F787E" w:rsidRPr="00F35B64">
          <w:rPr>
            <w:rStyle w:val="a4"/>
            <w:rFonts w:hint="eastAsia"/>
            <w:b w:val="0"/>
            <w:color w:val="000000" w:themeColor="text1"/>
            <w:szCs w:val="21"/>
          </w:rPr>
          <w:t>7</w:t>
        </w:r>
        <w:r w:rsidR="002F787E" w:rsidRPr="00F35B64">
          <w:rPr>
            <w:rStyle w:val="a4"/>
            <w:rFonts w:hint="eastAsia"/>
            <w:b w:val="0"/>
            <w:color w:val="000000" w:themeColor="text1"/>
            <w:szCs w:val="21"/>
          </w:rPr>
          <w:t>米</w:t>
        </w:r>
      </w:smartTag>
    </w:p>
    <w:p w:rsidR="002F787E" w:rsidRPr="00F35B64" w:rsidRDefault="002F787E" w:rsidP="002F787E">
      <w:pPr>
        <w:rPr>
          <w:rStyle w:val="a4"/>
          <w:b w:val="0"/>
          <w:color w:val="000000" w:themeColor="text1"/>
          <w:szCs w:val="21"/>
        </w:rPr>
      </w:pPr>
      <w:r w:rsidRPr="00F35B64">
        <w:rPr>
          <w:rStyle w:val="a4"/>
          <w:rFonts w:hint="eastAsia"/>
          <w:b w:val="0"/>
          <w:color w:val="000000" w:themeColor="text1"/>
          <w:szCs w:val="21"/>
        </w:rPr>
        <w:t>（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48</w:t>
      </w:r>
      <w:r w:rsidRPr="00F35B64">
        <w:rPr>
          <w:rStyle w:val="a4"/>
          <w:rFonts w:ascii="宋体" w:hAnsi="宋体" w:hint="eastAsia"/>
          <w:b w:val="0"/>
          <w:color w:val="000000" w:themeColor="text1"/>
          <w:szCs w:val="21"/>
        </w:rPr>
        <w:t>0－4×8×8）÷4÷8=7（米）</w:t>
      </w:r>
    </w:p>
    <w:p w:rsidR="00F51608" w:rsidRDefault="00F51608" w:rsidP="00F51608">
      <w:pPr>
        <w:jc w:val="left"/>
        <w:rPr>
          <w:rFonts w:ascii="宋体" w:hAnsi="宋体"/>
          <w:szCs w:val="21"/>
        </w:rPr>
      </w:pPr>
    </w:p>
    <w:p w:rsidR="001F6ABE" w:rsidRDefault="001F6ABE" w:rsidP="00F51608">
      <w:pPr>
        <w:jc w:val="left"/>
        <w:rPr>
          <w:rFonts w:ascii="宋体" w:hAnsi="宋体"/>
          <w:szCs w:val="21"/>
        </w:rPr>
      </w:pPr>
    </w:p>
    <w:p w:rsidR="001F6ABE" w:rsidRPr="002F787E" w:rsidRDefault="001F6ABE" w:rsidP="00F51608">
      <w:pPr>
        <w:jc w:val="left"/>
        <w:rPr>
          <w:rFonts w:ascii="宋体" w:hAnsi="宋体"/>
          <w:szCs w:val="21"/>
        </w:rPr>
      </w:pPr>
    </w:p>
    <w:p w:rsidR="00F51608" w:rsidRDefault="00F51608" w:rsidP="00F51608">
      <w:pPr>
        <w:jc w:val="left"/>
        <w:rPr>
          <w:rFonts w:ascii="宋体" w:hAnsi="宋体"/>
          <w:szCs w:val="21"/>
        </w:rPr>
      </w:pPr>
    </w:p>
    <w:p w:rsidR="00024C43" w:rsidRDefault="00024C43" w:rsidP="00F51608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四年级答案：</w:t>
      </w:r>
    </w:p>
    <w:p w:rsidR="00210AC5" w:rsidRDefault="00210AC5" w:rsidP="00024C43">
      <w:pPr>
        <w:jc w:val="left"/>
        <w:rPr>
          <w:rFonts w:ascii="宋体" w:hAnsi="宋体"/>
          <w:b/>
          <w:szCs w:val="21"/>
        </w:rPr>
      </w:pPr>
    </w:p>
    <w:p w:rsidR="002F787E" w:rsidRPr="00F35B64" w:rsidRDefault="007D70D8" w:rsidP="002F787E">
      <w:pPr>
        <w:rPr>
          <w:rStyle w:val="a4"/>
          <w:b w:val="0"/>
          <w:color w:val="000000" w:themeColor="text1"/>
          <w:szCs w:val="21"/>
        </w:rPr>
      </w:pPr>
      <w:r w:rsidRPr="00F51608">
        <w:rPr>
          <w:rFonts w:hint="eastAsia"/>
          <w:szCs w:val="21"/>
        </w:rPr>
        <w:t>解答</w:t>
      </w:r>
      <w:r w:rsidRPr="007D70D8">
        <w:rPr>
          <w:rFonts w:hint="eastAsia"/>
          <w:szCs w:val="21"/>
        </w:rPr>
        <w:t>：</w:t>
      </w:r>
      <w:r w:rsidR="002F787E" w:rsidRPr="00F35B64">
        <w:rPr>
          <w:rStyle w:val="a4"/>
          <w:rFonts w:hint="eastAsia"/>
          <w:b w:val="0"/>
          <w:color w:val="000000" w:themeColor="text1"/>
          <w:szCs w:val="21"/>
        </w:rPr>
        <w:t>50</w:t>
      </w:r>
      <w:r w:rsidR="002F787E" w:rsidRPr="00F35B64">
        <w:rPr>
          <w:rStyle w:val="a4"/>
          <w:rFonts w:hint="eastAsia"/>
          <w:b w:val="0"/>
          <w:color w:val="000000" w:themeColor="text1"/>
          <w:szCs w:val="21"/>
        </w:rPr>
        <w:t>平方厘米</w:t>
      </w:r>
    </w:p>
    <w:p w:rsidR="002F787E" w:rsidRPr="00F35B64" w:rsidRDefault="002F787E" w:rsidP="002F787E">
      <w:pPr>
        <w:rPr>
          <w:rStyle w:val="a4"/>
          <w:b w:val="0"/>
          <w:color w:val="000000" w:themeColor="text1"/>
          <w:szCs w:val="21"/>
        </w:rPr>
      </w:pPr>
      <w:r w:rsidRPr="00F35B64">
        <w:rPr>
          <w:rStyle w:val="a4"/>
          <w:rFonts w:hint="eastAsia"/>
          <w:b w:val="0"/>
          <w:color w:val="000000" w:themeColor="text1"/>
          <w:szCs w:val="21"/>
        </w:rPr>
        <w:t>1</w:t>
      </w:r>
      <w:r w:rsidRPr="00F35B64">
        <w:rPr>
          <w:rStyle w:val="a4"/>
          <w:rFonts w:ascii="宋体" w:hAnsi="宋体" w:hint="eastAsia"/>
          <w:b w:val="0"/>
          <w:color w:val="000000" w:themeColor="text1"/>
          <w:szCs w:val="21"/>
        </w:rPr>
        <w:t>0×10÷2=50（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平方厘米）</w:t>
      </w:r>
    </w:p>
    <w:p w:rsidR="002F787E" w:rsidRPr="00F35B64" w:rsidRDefault="002F787E" w:rsidP="002F787E">
      <w:pPr>
        <w:rPr>
          <w:rStyle w:val="a4"/>
          <w:b w:val="0"/>
          <w:color w:val="000000" w:themeColor="text1"/>
          <w:szCs w:val="21"/>
        </w:rPr>
      </w:pPr>
      <w:r w:rsidRPr="00F35B64">
        <w:rPr>
          <w:rStyle w:val="a4"/>
          <w:rFonts w:hint="eastAsia"/>
          <w:b w:val="0"/>
          <w:color w:val="000000" w:themeColor="text1"/>
          <w:szCs w:val="21"/>
        </w:rPr>
        <w:t>示意图如下，把中间的四个小三角形翻出来</w:t>
      </w:r>
    </w:p>
    <w:p w:rsidR="007E6693" w:rsidRDefault="00D419D0" w:rsidP="002F787E">
      <w:pPr>
        <w:pStyle w:val="a5"/>
        <w:rPr>
          <w:szCs w:val="21"/>
        </w:rPr>
      </w:pPr>
      <w:r>
        <w:rPr>
          <w:rFonts w:hint="eastAsia"/>
          <w:bCs/>
          <w:noProof/>
          <w:color w:val="000000" w:themeColor="text1"/>
          <w:szCs w:val="21"/>
        </w:rPr>
        <w:drawing>
          <wp:inline distT="0" distB="0" distL="0" distR="0">
            <wp:extent cx="1276350" cy="1209675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693" w:rsidRDefault="007E6693" w:rsidP="002D50E9">
      <w:pPr>
        <w:rPr>
          <w:rFonts w:ascii="宋体" w:hAnsi="宋体"/>
          <w:szCs w:val="21"/>
        </w:rPr>
      </w:pPr>
    </w:p>
    <w:p w:rsidR="007E6693" w:rsidRPr="00925F5D" w:rsidRDefault="007E6693" w:rsidP="002D50E9">
      <w:pPr>
        <w:rPr>
          <w:rFonts w:ascii="宋体" w:hAnsi="宋体"/>
          <w:szCs w:val="21"/>
        </w:rPr>
      </w:pPr>
    </w:p>
    <w:p w:rsidR="00091DB3" w:rsidRDefault="008927AF" w:rsidP="002D50E9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210AC5" w:rsidRPr="00925F5D" w:rsidRDefault="00210AC5" w:rsidP="002D50E9">
      <w:pPr>
        <w:jc w:val="left"/>
        <w:rPr>
          <w:rFonts w:ascii="宋体" w:hAnsi="宋体"/>
          <w:b/>
          <w:szCs w:val="21"/>
        </w:rPr>
      </w:pPr>
    </w:p>
    <w:p w:rsidR="008E5544" w:rsidRDefault="008927AF" w:rsidP="008E5544">
      <w:pPr>
        <w:ind w:rightChars="358" w:right="752"/>
        <w:rPr>
          <w:rFonts w:ascii="宋体" w:hAnsi="宋体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</w:p>
    <w:p w:rsidR="002F787E" w:rsidRPr="00F35B64" w:rsidRDefault="002F787E" w:rsidP="002F787E">
      <w:pPr>
        <w:ind w:firstLineChars="245" w:firstLine="514"/>
        <w:rPr>
          <w:rStyle w:val="a4"/>
          <w:b w:val="0"/>
          <w:color w:val="000000" w:themeColor="text1"/>
          <w:szCs w:val="21"/>
        </w:rPr>
      </w:pPr>
      <w:r>
        <w:rPr>
          <w:rStyle w:val="a4"/>
          <w:rFonts w:hint="eastAsia"/>
          <w:b w:val="0"/>
          <w:color w:val="000000" w:themeColor="text1"/>
          <w:szCs w:val="21"/>
        </w:rPr>
        <w:t>（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1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）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12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头；（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2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）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3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天</w:t>
      </w:r>
    </w:p>
    <w:p w:rsidR="002F787E" w:rsidRPr="00F35B64" w:rsidRDefault="002F787E" w:rsidP="002F787E">
      <w:pPr>
        <w:rPr>
          <w:rStyle w:val="a4"/>
          <w:rFonts w:ascii="宋体" w:hAnsi="宋体"/>
          <w:b w:val="0"/>
          <w:color w:val="000000" w:themeColor="text1"/>
          <w:szCs w:val="21"/>
        </w:rPr>
      </w:pPr>
      <w:r w:rsidRPr="00F35B64">
        <w:rPr>
          <w:rStyle w:val="a4"/>
          <w:rFonts w:hint="eastAsia"/>
          <w:b w:val="0"/>
          <w:color w:val="000000" w:themeColor="text1"/>
          <w:szCs w:val="21"/>
        </w:rPr>
        <w:t>（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2</w:t>
      </w:r>
      <w:r w:rsidRPr="00F35B64">
        <w:rPr>
          <w:rStyle w:val="a4"/>
          <w:rFonts w:ascii="宋体" w:hAnsi="宋体" w:hint="eastAsia"/>
          <w:b w:val="0"/>
          <w:color w:val="000000" w:themeColor="text1"/>
          <w:szCs w:val="21"/>
        </w:rPr>
        <w:t>1×8－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2</w:t>
      </w:r>
      <w:r w:rsidRPr="00F35B64">
        <w:rPr>
          <w:rStyle w:val="a4"/>
          <w:rFonts w:ascii="宋体" w:hAnsi="宋体" w:hint="eastAsia"/>
          <w:b w:val="0"/>
          <w:color w:val="000000" w:themeColor="text1"/>
          <w:szCs w:val="21"/>
        </w:rPr>
        <w:t>4×6）÷（8－6）=12</w:t>
      </w:r>
    </w:p>
    <w:p w:rsidR="002F787E" w:rsidRPr="00F35B64" w:rsidRDefault="002F787E" w:rsidP="002F787E">
      <w:pPr>
        <w:rPr>
          <w:rStyle w:val="a4"/>
          <w:rFonts w:ascii="宋体" w:hAnsi="宋体"/>
          <w:b w:val="0"/>
          <w:color w:val="000000" w:themeColor="text1"/>
          <w:szCs w:val="21"/>
        </w:rPr>
      </w:pPr>
      <w:r w:rsidRPr="00F35B64">
        <w:rPr>
          <w:rStyle w:val="a4"/>
          <w:rFonts w:ascii="宋体" w:hAnsi="宋体" w:hint="eastAsia"/>
          <w:b w:val="0"/>
          <w:color w:val="000000" w:themeColor="text1"/>
          <w:szCs w:val="21"/>
        </w:rPr>
        <w:t>（21－12）×8=72</w:t>
      </w:r>
    </w:p>
    <w:p w:rsidR="009A3FFD" w:rsidRPr="001F6ABE" w:rsidRDefault="002F787E" w:rsidP="009A3FFD">
      <w:pPr>
        <w:rPr>
          <w:color w:val="000000" w:themeColor="text1"/>
          <w:szCs w:val="21"/>
        </w:rPr>
        <w:sectPr w:rsidR="009A3FFD" w:rsidRPr="001F6ABE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  <w:r w:rsidRPr="00F35B64">
        <w:rPr>
          <w:rStyle w:val="a4"/>
          <w:rFonts w:ascii="宋体" w:hAnsi="宋体" w:hint="eastAsia"/>
          <w:b w:val="0"/>
          <w:color w:val="000000" w:themeColor="text1"/>
          <w:szCs w:val="21"/>
        </w:rPr>
        <w:t>72÷（36－12）=3（天）</w:t>
      </w:r>
    </w:p>
    <w:p w:rsidR="009A3FFD" w:rsidRPr="009A3FFD" w:rsidRDefault="009A3FFD" w:rsidP="009A3FFD">
      <w:pPr>
        <w:sectPr w:rsidR="009A3FFD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8927AF" w:rsidRPr="00210AC5" w:rsidRDefault="008927AF" w:rsidP="009A3FFD">
      <w:pPr>
        <w:jc w:val="left"/>
        <w:rPr>
          <w:rFonts w:ascii="宋体" w:hAnsi="宋体"/>
          <w:szCs w:val="21"/>
        </w:rPr>
      </w:pPr>
    </w:p>
    <w:sectPr w:rsidR="008927AF" w:rsidRPr="00210AC5" w:rsidSect="000307AD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FCE" w:rsidRDefault="00072FCE">
      <w:r>
        <w:separator/>
      </w:r>
    </w:p>
  </w:endnote>
  <w:endnote w:type="continuationSeparator" w:id="0">
    <w:p w:rsidR="00072FCE" w:rsidRDefault="00072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904760" w:rsidP="00904760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751C19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FCE" w:rsidRDefault="00072FCE">
      <w:r>
        <w:separator/>
      </w:r>
    </w:p>
  </w:footnote>
  <w:footnote w:type="continuationSeparator" w:id="0">
    <w:p w:rsidR="00072FCE" w:rsidRDefault="00072F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0E1374">
    <w:pPr>
      <w:pStyle w:val="a7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 w:rsidR="00D419D0">
      <w:rPr>
        <w:rFonts w:hint="eastAsia"/>
        <w:noProof/>
      </w:rPr>
      <w:drawing>
        <wp:inline distT="0" distB="0" distL="0" distR="0">
          <wp:extent cx="3200400" cy="361950"/>
          <wp:effectExtent l="19050" t="0" r="0" b="0"/>
          <wp:docPr id="8" name="图片 8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未标题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B62B9">
      <w:rPr>
        <w:rFonts w:hint="eastAsia"/>
      </w:rPr>
      <w:t xml:space="preserve"> </w:t>
    </w:r>
    <w:r w:rsidR="002B62B9" w:rsidRPr="00056554">
      <w:rPr>
        <w:rFonts w:hint="eastAsia"/>
        <w:b/>
        <w:sz w:val="21"/>
        <w:szCs w:val="21"/>
      </w:rPr>
      <w:t>更多试题请登陆</w:t>
    </w:r>
    <w:r w:rsidR="002B62B9" w:rsidRPr="00056554">
      <w:rPr>
        <w:rFonts w:hint="eastAsia"/>
        <w:b/>
        <w:sz w:val="21"/>
        <w:szCs w:val="21"/>
      </w:rPr>
      <w:t>www.aoshu.com</w:t>
    </w:r>
    <w:r w:rsidR="002B62B9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6AD3"/>
    <w:multiLevelType w:val="hybridMultilevel"/>
    <w:tmpl w:val="64AE05BA"/>
    <w:lvl w:ilvl="0" w:tplc="0ECC1A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2B552A7"/>
    <w:multiLevelType w:val="hybridMultilevel"/>
    <w:tmpl w:val="32D47E10"/>
    <w:lvl w:ilvl="0" w:tplc="755E22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0E50233"/>
    <w:multiLevelType w:val="hybridMultilevel"/>
    <w:tmpl w:val="90F20C42"/>
    <w:lvl w:ilvl="0" w:tplc="D680774E">
      <w:start w:val="1"/>
      <w:numFmt w:val="decimal"/>
      <w:lvlText w:val="（%1）"/>
      <w:lvlJc w:val="left"/>
      <w:pPr>
        <w:ind w:left="1140" w:hanging="720"/>
      </w:pPr>
      <w:rPr>
        <w:rFonts w:ascii="宋体" w:hAnsi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6FDA5744"/>
    <w:multiLevelType w:val="hybridMultilevel"/>
    <w:tmpl w:val="12268088"/>
    <w:lvl w:ilvl="0" w:tplc="F7122028">
      <w:start w:val="1"/>
      <w:numFmt w:val="decimal"/>
      <w:lvlText w:val="%1"/>
      <w:lvlJc w:val="left"/>
      <w:pPr>
        <w:ind w:left="187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310" w:hanging="420"/>
      </w:pPr>
    </w:lvl>
    <w:lvl w:ilvl="2" w:tplc="0409001B" w:tentative="1">
      <w:start w:val="1"/>
      <w:numFmt w:val="lowerRoman"/>
      <w:lvlText w:val="%3."/>
      <w:lvlJc w:val="right"/>
      <w:pPr>
        <w:ind w:left="2730" w:hanging="420"/>
      </w:pPr>
    </w:lvl>
    <w:lvl w:ilvl="3" w:tplc="0409000F" w:tentative="1">
      <w:start w:val="1"/>
      <w:numFmt w:val="decimal"/>
      <w:lvlText w:val="%4."/>
      <w:lvlJc w:val="left"/>
      <w:pPr>
        <w:ind w:left="3150" w:hanging="420"/>
      </w:pPr>
    </w:lvl>
    <w:lvl w:ilvl="4" w:tplc="04090019" w:tentative="1">
      <w:start w:val="1"/>
      <w:numFmt w:val="lowerLetter"/>
      <w:lvlText w:val="%5)"/>
      <w:lvlJc w:val="left"/>
      <w:pPr>
        <w:ind w:left="3570" w:hanging="420"/>
      </w:pPr>
    </w:lvl>
    <w:lvl w:ilvl="5" w:tplc="0409001B" w:tentative="1">
      <w:start w:val="1"/>
      <w:numFmt w:val="lowerRoman"/>
      <w:lvlText w:val="%6."/>
      <w:lvlJc w:val="right"/>
      <w:pPr>
        <w:ind w:left="3990" w:hanging="420"/>
      </w:pPr>
    </w:lvl>
    <w:lvl w:ilvl="6" w:tplc="0409000F" w:tentative="1">
      <w:start w:val="1"/>
      <w:numFmt w:val="decimal"/>
      <w:lvlText w:val="%7."/>
      <w:lvlJc w:val="left"/>
      <w:pPr>
        <w:ind w:left="4410" w:hanging="420"/>
      </w:pPr>
    </w:lvl>
    <w:lvl w:ilvl="7" w:tplc="04090019" w:tentative="1">
      <w:start w:val="1"/>
      <w:numFmt w:val="lowerLetter"/>
      <w:lvlText w:val="%8)"/>
      <w:lvlJc w:val="left"/>
      <w:pPr>
        <w:ind w:left="4830" w:hanging="420"/>
      </w:pPr>
    </w:lvl>
    <w:lvl w:ilvl="8" w:tplc="0409001B" w:tentative="1">
      <w:start w:val="1"/>
      <w:numFmt w:val="lowerRoman"/>
      <w:lvlText w:val="%9."/>
      <w:lvlJc w:val="right"/>
      <w:pPr>
        <w:ind w:left="525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945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655"/>
    <w:rsid w:val="00012098"/>
    <w:rsid w:val="00015AE4"/>
    <w:rsid w:val="00024C43"/>
    <w:rsid w:val="000307AD"/>
    <w:rsid w:val="00040017"/>
    <w:rsid w:val="000546FD"/>
    <w:rsid w:val="00072FCE"/>
    <w:rsid w:val="000762A8"/>
    <w:rsid w:val="00091DB3"/>
    <w:rsid w:val="000A4944"/>
    <w:rsid w:val="000C7CE7"/>
    <w:rsid w:val="000E1374"/>
    <w:rsid w:val="000E365C"/>
    <w:rsid w:val="001026BF"/>
    <w:rsid w:val="00172A27"/>
    <w:rsid w:val="0017653C"/>
    <w:rsid w:val="001946A2"/>
    <w:rsid w:val="001A2B4D"/>
    <w:rsid w:val="001A494F"/>
    <w:rsid w:val="001B3929"/>
    <w:rsid w:val="001B3D08"/>
    <w:rsid w:val="001B48F8"/>
    <w:rsid w:val="001C5B15"/>
    <w:rsid w:val="001D48CE"/>
    <w:rsid w:val="001E3204"/>
    <w:rsid w:val="001F6ABE"/>
    <w:rsid w:val="001F7C18"/>
    <w:rsid w:val="00210AC5"/>
    <w:rsid w:val="00210ADD"/>
    <w:rsid w:val="00237A08"/>
    <w:rsid w:val="00252ACE"/>
    <w:rsid w:val="002830B1"/>
    <w:rsid w:val="002951C3"/>
    <w:rsid w:val="002B62B9"/>
    <w:rsid w:val="002C0953"/>
    <w:rsid w:val="002C7242"/>
    <w:rsid w:val="002D50E9"/>
    <w:rsid w:val="002F787E"/>
    <w:rsid w:val="00350AEF"/>
    <w:rsid w:val="00390158"/>
    <w:rsid w:val="003B0052"/>
    <w:rsid w:val="003C44E7"/>
    <w:rsid w:val="003C6914"/>
    <w:rsid w:val="003E295F"/>
    <w:rsid w:val="003E2A13"/>
    <w:rsid w:val="00422934"/>
    <w:rsid w:val="0047259C"/>
    <w:rsid w:val="004952C0"/>
    <w:rsid w:val="004C2E24"/>
    <w:rsid w:val="004C5D54"/>
    <w:rsid w:val="004D0617"/>
    <w:rsid w:val="004D3C79"/>
    <w:rsid w:val="004E7CBB"/>
    <w:rsid w:val="00537F0C"/>
    <w:rsid w:val="00562F99"/>
    <w:rsid w:val="005725F2"/>
    <w:rsid w:val="0058126B"/>
    <w:rsid w:val="00586097"/>
    <w:rsid w:val="00586E43"/>
    <w:rsid w:val="005C100C"/>
    <w:rsid w:val="005F6F01"/>
    <w:rsid w:val="00600333"/>
    <w:rsid w:val="006063B3"/>
    <w:rsid w:val="00620018"/>
    <w:rsid w:val="00623ECB"/>
    <w:rsid w:val="0063659B"/>
    <w:rsid w:val="006452F9"/>
    <w:rsid w:val="00646DA1"/>
    <w:rsid w:val="0069204C"/>
    <w:rsid w:val="006A3F85"/>
    <w:rsid w:val="006A4FF1"/>
    <w:rsid w:val="006B6ED3"/>
    <w:rsid w:val="006C4B0B"/>
    <w:rsid w:val="006E563B"/>
    <w:rsid w:val="006F52A9"/>
    <w:rsid w:val="00723323"/>
    <w:rsid w:val="00725D10"/>
    <w:rsid w:val="0073112D"/>
    <w:rsid w:val="00751C19"/>
    <w:rsid w:val="00751E10"/>
    <w:rsid w:val="007550D7"/>
    <w:rsid w:val="007757EB"/>
    <w:rsid w:val="00782FD1"/>
    <w:rsid w:val="007915AF"/>
    <w:rsid w:val="007B5041"/>
    <w:rsid w:val="007D3BFB"/>
    <w:rsid w:val="007D6488"/>
    <w:rsid w:val="007D70D8"/>
    <w:rsid w:val="007E6693"/>
    <w:rsid w:val="008013A2"/>
    <w:rsid w:val="00804305"/>
    <w:rsid w:val="0080685B"/>
    <w:rsid w:val="00841C9B"/>
    <w:rsid w:val="008450BE"/>
    <w:rsid w:val="008822AB"/>
    <w:rsid w:val="008927AF"/>
    <w:rsid w:val="008C0454"/>
    <w:rsid w:val="008C04D0"/>
    <w:rsid w:val="008C4180"/>
    <w:rsid w:val="008E5544"/>
    <w:rsid w:val="008F30FB"/>
    <w:rsid w:val="00903155"/>
    <w:rsid w:val="00904760"/>
    <w:rsid w:val="009111D5"/>
    <w:rsid w:val="00917E8A"/>
    <w:rsid w:val="00922E82"/>
    <w:rsid w:val="00925F5D"/>
    <w:rsid w:val="0093479A"/>
    <w:rsid w:val="0095127C"/>
    <w:rsid w:val="00970F53"/>
    <w:rsid w:val="009A3FFD"/>
    <w:rsid w:val="009E3DA1"/>
    <w:rsid w:val="009F0135"/>
    <w:rsid w:val="009F5C71"/>
    <w:rsid w:val="00A00645"/>
    <w:rsid w:val="00A06C9B"/>
    <w:rsid w:val="00A2288B"/>
    <w:rsid w:val="00A321C7"/>
    <w:rsid w:val="00A41587"/>
    <w:rsid w:val="00A52960"/>
    <w:rsid w:val="00A56934"/>
    <w:rsid w:val="00A66F7A"/>
    <w:rsid w:val="00A71A78"/>
    <w:rsid w:val="00A926B0"/>
    <w:rsid w:val="00AF327C"/>
    <w:rsid w:val="00AF3C12"/>
    <w:rsid w:val="00AF4AB6"/>
    <w:rsid w:val="00B22336"/>
    <w:rsid w:val="00B453F1"/>
    <w:rsid w:val="00BA77A3"/>
    <w:rsid w:val="00BB0B20"/>
    <w:rsid w:val="00BF1856"/>
    <w:rsid w:val="00BF6E92"/>
    <w:rsid w:val="00C240ED"/>
    <w:rsid w:val="00C3549E"/>
    <w:rsid w:val="00C530DC"/>
    <w:rsid w:val="00CA2B4F"/>
    <w:rsid w:val="00CE3DD2"/>
    <w:rsid w:val="00CF213B"/>
    <w:rsid w:val="00CF52EE"/>
    <w:rsid w:val="00CF5ACE"/>
    <w:rsid w:val="00D058AC"/>
    <w:rsid w:val="00D419D0"/>
    <w:rsid w:val="00D634E4"/>
    <w:rsid w:val="00DD5257"/>
    <w:rsid w:val="00DE3FF9"/>
    <w:rsid w:val="00E039F5"/>
    <w:rsid w:val="00E07516"/>
    <w:rsid w:val="00E34F5B"/>
    <w:rsid w:val="00E6781B"/>
    <w:rsid w:val="00EB2CD3"/>
    <w:rsid w:val="00ED31FF"/>
    <w:rsid w:val="00ED643B"/>
    <w:rsid w:val="00EE2725"/>
    <w:rsid w:val="00F2074E"/>
    <w:rsid w:val="00F41E0C"/>
    <w:rsid w:val="00F46FA1"/>
    <w:rsid w:val="00F51608"/>
    <w:rsid w:val="00F6118B"/>
    <w:rsid w:val="00F620A4"/>
    <w:rsid w:val="00FA1A2B"/>
    <w:rsid w:val="00FC01DD"/>
    <w:rsid w:val="00FF4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945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07A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307AD"/>
    <w:rPr>
      <w:color w:val="0000FF"/>
      <w:u w:val="single"/>
    </w:rPr>
  </w:style>
  <w:style w:type="character" w:styleId="a4">
    <w:name w:val="Strong"/>
    <w:basedOn w:val="a0"/>
    <w:qFormat/>
    <w:rsid w:val="000307AD"/>
    <w:rPr>
      <w:b/>
    </w:rPr>
  </w:style>
  <w:style w:type="paragraph" w:styleId="a5">
    <w:name w:val="Normal (Web)"/>
    <w:basedOn w:val="a"/>
    <w:rsid w:val="000307AD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footer"/>
    <w:basedOn w:val="a"/>
    <w:rsid w:val="000307A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rsid w:val="000307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p0">
    <w:name w:val="p0"/>
    <w:basedOn w:val="a"/>
    <w:rsid w:val="001026BF"/>
    <w:pPr>
      <w:widowControl/>
    </w:pPr>
    <w:rPr>
      <w:kern w:val="0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52960"/>
    <w:pPr>
      <w:widowControl/>
      <w:spacing w:line="300" w:lineRule="auto"/>
      <w:ind w:firstLineChars="200" w:firstLine="200"/>
    </w:pPr>
  </w:style>
  <w:style w:type="table" w:styleId="a8">
    <w:name w:val="Table Grid"/>
    <w:basedOn w:val="a1"/>
    <w:rsid w:val="0000765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E5544"/>
    <w:pPr>
      <w:ind w:firstLineChars="200" w:firstLine="420"/>
    </w:pPr>
    <w:rPr>
      <w:szCs w:val="24"/>
    </w:rPr>
  </w:style>
  <w:style w:type="paragraph" w:styleId="aa">
    <w:name w:val="Balloon Text"/>
    <w:basedOn w:val="a"/>
    <w:link w:val="Char"/>
    <w:rsid w:val="008450BE"/>
    <w:rPr>
      <w:sz w:val="18"/>
      <w:szCs w:val="18"/>
    </w:rPr>
  </w:style>
  <w:style w:type="character" w:customStyle="1" w:styleId="Char">
    <w:name w:val="批注框文本 Char"/>
    <w:basedOn w:val="a0"/>
    <w:link w:val="aa"/>
    <w:rsid w:val="008450B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hengyi\&#26700;&#38754;\&#23398;&#31185;&#26434;&#39033;\2012.2&#26376;&#21069;\1&#26376;&#22885;&#25968;&#22825;&#22825;&#32451;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44</Words>
  <Characters>257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>CHINA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学而思奥数网天天练（1-6年级）2010年02月08日</dc:title>
  <dc:subject/>
  <dc:creator>USER</dc:creator>
  <cp:keywords/>
  <dc:description/>
  <cp:lastModifiedBy>chenzhihua</cp:lastModifiedBy>
  <cp:revision>2</cp:revision>
  <cp:lastPrinted>1899-12-30T00:00:00Z</cp:lastPrinted>
  <dcterms:created xsi:type="dcterms:W3CDTF">2011-03-28T06:53:00Z</dcterms:created>
  <dcterms:modified xsi:type="dcterms:W3CDTF">2011-03-28T06:53:00Z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