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Default="00A41587" w:rsidP="00A41587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</w:t>
      </w:r>
      <w:r w:rsidR="001F6ABE">
        <w:rPr>
          <w:rFonts w:ascii="宋体" w:hAnsi="宋体" w:hint="eastAsia"/>
          <w:b/>
          <w:szCs w:val="21"/>
        </w:rPr>
        <w:t>5</w:t>
      </w:r>
      <w:r w:rsidRPr="00925F5D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</w:t>
      </w:r>
      <w:r w:rsidRPr="00925F5D">
        <w:rPr>
          <w:rFonts w:ascii="宋体" w:hAnsi="宋体" w:hint="eastAsia"/>
          <w:b/>
          <w:szCs w:val="21"/>
        </w:rPr>
        <w:t>年03月</w:t>
      </w:r>
      <w:r>
        <w:rPr>
          <w:rFonts w:ascii="宋体" w:hAnsi="宋体" w:hint="eastAsia"/>
          <w:b/>
          <w:szCs w:val="21"/>
        </w:rPr>
        <w:t>31</w:t>
      </w:r>
      <w:r w:rsidRPr="00925F5D">
        <w:rPr>
          <w:rFonts w:ascii="宋体" w:hAnsi="宋体" w:hint="eastAsia"/>
          <w:b/>
          <w:szCs w:val="21"/>
        </w:rPr>
        <w:t>日</w:t>
      </w:r>
      <w:r w:rsidR="00CF5ACE">
        <w:rPr>
          <w:rFonts w:ascii="宋体" w:hAnsi="宋体" w:hint="eastAsia"/>
          <w:b/>
          <w:szCs w:val="21"/>
        </w:rPr>
        <w:t>试题</w:t>
      </w:r>
      <w:r>
        <w:rPr>
          <w:rFonts w:ascii="宋体" w:hAnsi="宋体" w:hint="eastAsia"/>
          <w:b/>
          <w:szCs w:val="21"/>
        </w:rPr>
        <w:t>（中难度）</w:t>
      </w:r>
    </w:p>
    <w:p w:rsidR="00A41587" w:rsidRPr="00925F5D" w:rsidRDefault="00A41587" w:rsidP="00586097">
      <w:pPr>
        <w:rPr>
          <w:rFonts w:ascii="宋体" w:hAnsi="宋体"/>
          <w:b/>
          <w:szCs w:val="21"/>
        </w:rPr>
      </w:pPr>
    </w:p>
    <w:p w:rsidR="00841C9B" w:rsidRPr="00723323" w:rsidRDefault="000E1374" w:rsidP="00586097">
      <w:pPr>
        <w:rPr>
          <w:rFonts w:ascii="宋体" w:hAnsi="宋体"/>
          <w:b/>
          <w:szCs w:val="21"/>
        </w:rPr>
      </w:pPr>
      <w:r w:rsidRPr="000E1374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65.25pt;z-index:251654144" filled="f" fillcolor="#ffc">
            <v:fill color2="#76765e" rotate="t"/>
            <v:textbox>
              <w:txbxContent>
                <w:p w:rsidR="00586097" w:rsidRDefault="008F30FB" w:rsidP="00AF327C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2F787E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计算</w:t>
                  </w:r>
                </w:p>
                <w:p w:rsidR="00841C9B" w:rsidRPr="00F51608" w:rsidRDefault="002F787E" w:rsidP="002F787E">
                  <w:pPr>
                    <w:ind w:firstLineChars="202" w:firstLine="424"/>
                    <w:rPr>
                      <w:rStyle w:val="a4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计算2+3+15+36+27+85+64+88=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Pr="00925F5D" w:rsidRDefault="00586097" w:rsidP="0058609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586097" w:rsidRDefault="00586097" w:rsidP="00AF327C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0E1374" w:rsidP="00AF327C">
      <w:pPr>
        <w:spacing w:afterLines="50"/>
        <w:jc w:val="left"/>
        <w:rPr>
          <w:rFonts w:ascii="宋体" w:hAnsi="宋体"/>
          <w:b/>
          <w:szCs w:val="21"/>
        </w:rPr>
      </w:pPr>
      <w:r w:rsidRPr="000E1374">
        <w:rPr>
          <w:rFonts w:ascii="宋体" w:hAnsi="宋体"/>
          <w:color w:val="333333"/>
          <w:szCs w:val="21"/>
        </w:rPr>
        <w:pict>
          <v:shape id="_x0000_s1044" type="#_x0000_t176" style="position:absolute;margin-left:0;margin-top:22.5pt;width:414pt;height:73.5pt;z-index:251655168" filled="f" fillcolor="#ffc">
            <v:fill color2="#76765e" rotate="t"/>
            <v:textbox>
              <w:txbxContent>
                <w:p w:rsidR="00A52960" w:rsidRDefault="008F30FB" w:rsidP="00AF327C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2F787E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智力趣题</w:t>
                  </w:r>
                </w:p>
                <w:p w:rsidR="00A52960" w:rsidRPr="00F51608" w:rsidRDefault="002F787E" w:rsidP="002F787E">
                  <w:pPr>
                    <w:ind w:firstLineChars="202" w:firstLine="424"/>
                    <w:rPr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两个父亲和两个儿子一同去商场买东西，每人买一件，最后回家数一数一共有3件商品。这是怎么回事呢？</w:t>
                  </w:r>
                </w:p>
              </w:txbxContent>
            </v:textbox>
          </v:shape>
        </w:pict>
      </w: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7B5041" w:rsidRDefault="007B5041" w:rsidP="007B5041">
      <w:pPr>
        <w:rPr>
          <w:rFonts w:ascii="宋体" w:hAnsi="宋体"/>
          <w:b/>
          <w:color w:val="333333"/>
          <w:szCs w:val="21"/>
        </w:rPr>
      </w:pPr>
    </w:p>
    <w:p w:rsidR="007B5041" w:rsidRDefault="007B5041" w:rsidP="007B5041">
      <w:pPr>
        <w:rPr>
          <w:rFonts w:ascii="宋体" w:hAnsi="宋体"/>
          <w:b/>
          <w:color w:val="333333"/>
          <w:szCs w:val="21"/>
        </w:rPr>
      </w:pPr>
    </w:p>
    <w:p w:rsidR="007B5041" w:rsidRDefault="007B5041" w:rsidP="007B5041">
      <w:pPr>
        <w:rPr>
          <w:rFonts w:ascii="宋体" w:hAnsi="宋体"/>
          <w:b/>
          <w:color w:val="333333"/>
          <w:szCs w:val="21"/>
        </w:rPr>
      </w:pPr>
    </w:p>
    <w:p w:rsidR="002F787E" w:rsidRDefault="002F787E" w:rsidP="007B5041">
      <w:pPr>
        <w:rPr>
          <w:rFonts w:ascii="宋体" w:hAnsi="宋体"/>
          <w:b/>
          <w:color w:val="333333"/>
          <w:szCs w:val="21"/>
        </w:rPr>
      </w:pPr>
    </w:p>
    <w:p w:rsidR="00A52960" w:rsidRPr="00925F5D" w:rsidRDefault="00A52960" w:rsidP="007B504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A926B0">
        <w:rPr>
          <w:rFonts w:ascii="宋体" w:hAnsi="宋体" w:hint="eastAsia"/>
          <w:b/>
          <w:color w:val="333333"/>
          <w:szCs w:val="21"/>
        </w:rPr>
        <w:t>：</w:t>
      </w:r>
    </w:p>
    <w:p w:rsidR="00D634E4" w:rsidRDefault="00D634E4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C240ED" w:rsidRPr="00925F5D" w:rsidRDefault="00C240ED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0E1374" w:rsidP="00AF327C">
      <w:pPr>
        <w:spacing w:afterLines="50"/>
        <w:rPr>
          <w:rFonts w:ascii="宋体" w:hAnsi="宋体"/>
          <w:b/>
          <w:szCs w:val="21"/>
          <w:u w:val="single"/>
        </w:rPr>
      </w:pPr>
      <w:r w:rsidRPr="000E1374">
        <w:rPr>
          <w:rFonts w:ascii="宋体" w:hAnsi="宋体"/>
          <w:szCs w:val="21"/>
        </w:rPr>
        <w:pict>
          <v:shape id="_x0000_s1045" type="#_x0000_t176" style="position:absolute;left:0;text-align:left;margin-left:0;margin-top:3.15pt;width:414pt;height:187.95pt;z-index:251656192">
            <v:textbox>
              <w:txbxContent>
                <w:p w:rsidR="002D50E9" w:rsidRDefault="008F30FB" w:rsidP="00AF327C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2F787E" w:rsidRPr="006342FA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求面积</w:t>
                  </w:r>
                </w:p>
                <w:p w:rsidR="007D3BFB" w:rsidRPr="00B22336" w:rsidRDefault="00F51608" w:rsidP="00AF327C">
                  <w:pPr>
                    <w:spacing w:beforeLines="50" w:afterLines="50"/>
                    <w:ind w:firstLineChars="202" w:firstLine="424"/>
                  </w:pPr>
                  <w:r w:rsidRPr="00FE249A">
                    <w:rPr>
                      <w:szCs w:val="21"/>
                    </w:rPr>
                    <w:t> </w:t>
                  </w:r>
                  <w:r w:rsidR="002F787E"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有一个正方形水池(图中阴影部分)，在它的周围修一个宽是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8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="002F787E" w:rsidRPr="006342FA">
                      <w:rPr>
                        <w:rFonts w:ascii="宋体" w:hAnsi="宋体" w:cs="宋体"/>
                        <w:color w:val="000000"/>
                        <w:kern w:val="0"/>
                        <w:szCs w:val="21"/>
                      </w:rPr>
                      <w:t>8米</w:t>
                    </w:r>
                  </w:smartTag>
                  <w:r w:rsidR="002F787E"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的草地，草地的面积为</w:t>
                  </w:r>
                  <w:smartTag w:uri="urn:schemas-microsoft-com:office:smarttags" w:element="chmetcnv">
                    <w:smartTagPr>
                      <w:attr w:name="UnitName" w:val="平方米"/>
                      <w:attr w:name="SourceValue" w:val="48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="002F787E" w:rsidRPr="006342FA">
                      <w:rPr>
                        <w:rFonts w:ascii="宋体" w:hAnsi="宋体" w:cs="宋体"/>
                        <w:color w:val="000000"/>
                        <w:kern w:val="0"/>
                        <w:szCs w:val="21"/>
                      </w:rPr>
                      <w:t>480平方米</w:t>
                    </w:r>
                  </w:smartTag>
                  <w:r w:rsidR="002F787E"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，求水池的边长？</w:t>
                  </w:r>
                  <w:r w:rsidR="002F787E"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br/>
                    <w:t xml:space="preserve">    </w:t>
                  </w:r>
                  <w:r w:rsidR="00D419D0">
                    <w:rPr>
                      <w:rFonts w:ascii="宋体" w:hAnsi="宋体" w:cs="宋体"/>
                      <w:noProof/>
                      <w:color w:val="000000"/>
                      <w:kern w:val="0"/>
                      <w:szCs w:val="21"/>
                    </w:rPr>
                    <w:drawing>
                      <wp:inline distT="0" distB="0" distL="0" distR="0">
                        <wp:extent cx="1247775" cy="1219200"/>
                        <wp:effectExtent l="0" t="0" r="0" b="0"/>
                        <wp:docPr id="9" name="图片 9" descr="095320_4c6354106ca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095320_4c6354106cac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F787E"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</w:p>
    <w:p w:rsidR="007915AF" w:rsidRPr="00925F5D" w:rsidRDefault="007915AF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F787E" w:rsidRDefault="002F787E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D50E9" w:rsidRPr="00925F5D" w:rsidRDefault="002D50E9" w:rsidP="00AF327C">
      <w:pPr>
        <w:spacing w:afterLines="50"/>
        <w:jc w:val="left"/>
        <w:rPr>
          <w:rFonts w:ascii="宋体" w:hAnsi="宋体"/>
          <w:b/>
          <w:szCs w:val="21"/>
        </w:rPr>
      </w:pPr>
    </w:p>
    <w:p w:rsidR="001D48CE" w:rsidRDefault="001D48CE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2F787E" w:rsidRDefault="002F787E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2F787E" w:rsidRDefault="002F787E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2F787E" w:rsidRDefault="002F787E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2F787E" w:rsidRDefault="002F787E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C240ED" w:rsidRPr="00925F5D" w:rsidRDefault="000E1374" w:rsidP="00AF327C">
      <w:pPr>
        <w:spacing w:afterLines="50"/>
        <w:rPr>
          <w:rFonts w:ascii="宋体" w:hAnsi="宋体"/>
          <w:b/>
          <w:szCs w:val="21"/>
          <w:u w:val="single"/>
        </w:rPr>
      </w:pPr>
      <w:r w:rsidRPr="000E1374">
        <w:rPr>
          <w:rFonts w:ascii="宋体" w:hAnsi="宋体"/>
          <w:color w:val="333333"/>
          <w:szCs w:val="21"/>
        </w:rPr>
        <w:lastRenderedPageBreak/>
        <w:pict>
          <v:shape id="_x0000_s1054" type="#_x0000_t176" style="position:absolute;left:0;text-align:left;margin-left:0;margin-top:15.7pt;width:414pt;height:216.05pt;z-index:251659264" filled="f" fillcolor="#ffc">
            <v:fill color2="#76765e" rotate="t"/>
            <v:textbox>
              <w:txbxContent>
                <w:p w:rsidR="001D48CE" w:rsidRPr="00804305" w:rsidRDefault="00804305" w:rsidP="00AF327C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2F787E" w:rsidRPr="006342FA">
                    <w:rPr>
                      <w:rFonts w:ascii="宋体" w:hAnsi="宋体" w:cs="宋体"/>
                      <w:b/>
                      <w:bCs/>
                      <w:kern w:val="0"/>
                    </w:rPr>
                    <w:t>求面积</w:t>
                  </w:r>
                </w:p>
                <w:p w:rsidR="001D48CE" w:rsidRPr="00F51608" w:rsidRDefault="002F787E" w:rsidP="002F787E">
                  <w:pPr>
                    <w:ind w:firstLineChars="202" w:firstLine="424"/>
                    <w:rPr>
                      <w:rStyle w:val="a4"/>
                      <w:b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t>如下图，大正方形的边长为10厘米．连接大正方形的各边中点得小正方形，将小正方形每边三等分，再将三等分点与大正方形的中心和一个顶点相连，那么图中阴影部分的面积总和等于多少平方厘米？</w:t>
                  </w:r>
                  <w:r w:rsidRPr="006342FA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 </w:t>
                  </w:r>
                  <w:r w:rsidR="00D419D0">
                    <w:rPr>
                      <w:rFonts w:ascii="宋体" w:hAnsi="宋体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1238250" cy="1228725"/>
                        <wp:effectExtent l="0" t="0" r="0" b="0"/>
                        <wp:docPr id="11" name="图片 11" descr="095512_4c635480d7a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95512_4c635480d7a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22336" w:rsidRPr="00723323" w:rsidRDefault="000E1374" w:rsidP="00AF327C">
      <w:pPr>
        <w:spacing w:afterLines="50"/>
        <w:rPr>
          <w:rFonts w:ascii="宋体" w:hAnsi="宋体"/>
          <w:color w:val="333333"/>
          <w:szCs w:val="21"/>
        </w:rPr>
      </w:pPr>
      <w:r w:rsidRPr="000E1374">
        <w:rPr>
          <w:rFonts w:ascii="宋体" w:hAnsi="宋体"/>
          <w:b/>
          <w:szCs w:val="21"/>
        </w:rPr>
      </w:r>
      <w:r w:rsidRPr="000E1374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F787E" w:rsidRDefault="002F787E" w:rsidP="00AF327C">
      <w:pPr>
        <w:spacing w:afterLines="50"/>
        <w:rPr>
          <w:rFonts w:ascii="宋体" w:hAnsi="宋体"/>
          <w:b/>
          <w:color w:val="333333"/>
          <w:szCs w:val="21"/>
        </w:rPr>
      </w:pPr>
    </w:p>
    <w:p w:rsidR="002F787E" w:rsidRDefault="002F787E" w:rsidP="00AF327C">
      <w:pPr>
        <w:spacing w:afterLines="50"/>
        <w:rPr>
          <w:rFonts w:ascii="宋体" w:hAnsi="宋体"/>
          <w:b/>
          <w:color w:val="333333"/>
          <w:szCs w:val="21"/>
        </w:rPr>
      </w:pPr>
    </w:p>
    <w:p w:rsidR="002F787E" w:rsidRDefault="002F787E" w:rsidP="00AF327C">
      <w:pPr>
        <w:spacing w:afterLines="50"/>
        <w:rPr>
          <w:rFonts w:ascii="宋体" w:hAnsi="宋体"/>
          <w:b/>
          <w:color w:val="333333"/>
          <w:szCs w:val="21"/>
        </w:rPr>
      </w:pPr>
    </w:p>
    <w:p w:rsidR="002F787E" w:rsidRDefault="002F787E" w:rsidP="00AF327C">
      <w:pPr>
        <w:spacing w:afterLines="50"/>
        <w:rPr>
          <w:rFonts w:ascii="宋体" w:hAnsi="宋体"/>
          <w:b/>
          <w:color w:val="333333"/>
          <w:szCs w:val="21"/>
        </w:rPr>
      </w:pPr>
    </w:p>
    <w:p w:rsidR="002F787E" w:rsidRDefault="002F787E" w:rsidP="00AF327C">
      <w:pPr>
        <w:spacing w:afterLines="50"/>
        <w:rPr>
          <w:rFonts w:ascii="宋体" w:hAnsi="宋体"/>
          <w:b/>
          <w:color w:val="333333"/>
          <w:szCs w:val="21"/>
        </w:rPr>
      </w:pPr>
    </w:p>
    <w:p w:rsidR="002F787E" w:rsidRDefault="002F787E" w:rsidP="00AF327C">
      <w:pPr>
        <w:spacing w:afterLines="50"/>
        <w:rPr>
          <w:rFonts w:ascii="宋体" w:hAnsi="宋体"/>
          <w:b/>
          <w:color w:val="333333"/>
          <w:szCs w:val="21"/>
        </w:rPr>
      </w:pPr>
    </w:p>
    <w:p w:rsidR="007915AF" w:rsidRPr="00925F5D" w:rsidRDefault="001D48CE" w:rsidP="00AF327C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7915AF" w:rsidRDefault="007915AF" w:rsidP="00AF327C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</w:pPr>
    </w:p>
    <w:p w:rsidR="007915AF" w:rsidRPr="00925F5D" w:rsidRDefault="000E1374">
      <w:pPr>
        <w:rPr>
          <w:rFonts w:ascii="宋体" w:hAnsi="宋体"/>
          <w:b/>
          <w:szCs w:val="21"/>
        </w:rPr>
      </w:pPr>
      <w:r w:rsidRPr="000E1374">
        <w:rPr>
          <w:rFonts w:ascii="宋体" w:hAnsi="宋体"/>
          <w:szCs w:val="21"/>
        </w:rPr>
        <w:pict>
          <v:shape id="_x0000_s1047" type="#_x0000_t176" style="position:absolute;left:0;text-align:left;margin-left:0;margin-top:4.7pt;width:414pt;height:178.75pt;z-index:251657216">
            <v:textbox>
              <w:txbxContent>
                <w:p w:rsidR="007915AF" w:rsidRPr="004D0617" w:rsidRDefault="007915AF" w:rsidP="00AF327C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2F787E" w:rsidRPr="006342FA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牛吃草问题</w:t>
                  </w:r>
                </w:p>
                <w:p w:rsidR="002F787E" w:rsidRPr="006342FA" w:rsidRDefault="002F787E" w:rsidP="002F787E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有一片牧场，草每天都在均匀的生长。如果在牧场上放养24头牛，那么6天就可以把草吃完；如果放养21头牛，8天可以把草吃完。那么：</w:t>
                  </w:r>
                </w:p>
                <w:p w:rsidR="007915AF" w:rsidRPr="008E5544" w:rsidRDefault="002F787E" w:rsidP="002F787E">
                  <w:pPr>
                    <w:widowControl/>
                    <w:wordWrap w:val="0"/>
                    <w:adjustRightInd w:val="0"/>
                    <w:snapToGrid w:val="0"/>
                    <w:ind w:firstLineChars="800" w:firstLine="16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br/>
                    <w:t>   （1）要让草永远吃不完，最多放养多少头牛；</w:t>
                  </w:r>
                  <w:r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br/>
                    <w:t>   （2）如果放养36头牛，多少天可以把草吃完？</w:t>
                  </w:r>
                  <w:r w:rsidRPr="006342FA"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</w:p>
    <w:p w:rsidR="007915AF" w:rsidRPr="00925F5D" w:rsidRDefault="007915AF" w:rsidP="00AF327C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Default="007915AF" w:rsidP="007915AF">
      <w:pPr>
        <w:rPr>
          <w:rFonts w:ascii="宋体" w:hAnsi="宋体"/>
          <w:b/>
          <w:szCs w:val="21"/>
        </w:rPr>
      </w:pPr>
    </w:p>
    <w:p w:rsidR="008E5544" w:rsidRDefault="008E5544" w:rsidP="007915AF">
      <w:pPr>
        <w:rPr>
          <w:rFonts w:ascii="宋体" w:hAnsi="宋体"/>
          <w:b/>
          <w:szCs w:val="21"/>
        </w:rPr>
      </w:pPr>
    </w:p>
    <w:p w:rsidR="008E5544" w:rsidRPr="00925F5D" w:rsidRDefault="008E554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Default="007915AF" w:rsidP="007915AF">
      <w:pPr>
        <w:rPr>
          <w:rFonts w:ascii="宋体" w:hAnsi="宋体"/>
          <w:b/>
          <w:szCs w:val="21"/>
        </w:rPr>
      </w:pPr>
    </w:p>
    <w:p w:rsidR="008E5544" w:rsidRDefault="008E5544" w:rsidP="007915AF">
      <w:pPr>
        <w:rPr>
          <w:rFonts w:ascii="宋体" w:hAnsi="宋体"/>
          <w:b/>
          <w:szCs w:val="21"/>
        </w:rPr>
      </w:pPr>
    </w:p>
    <w:p w:rsidR="008E5544" w:rsidRDefault="008E5544" w:rsidP="007915AF">
      <w:pPr>
        <w:rPr>
          <w:rFonts w:ascii="宋体" w:hAnsi="宋体"/>
          <w:b/>
          <w:szCs w:val="21"/>
        </w:rPr>
      </w:pPr>
    </w:p>
    <w:p w:rsidR="008E5544" w:rsidRPr="00925F5D" w:rsidRDefault="008E5544" w:rsidP="007915AF">
      <w:pPr>
        <w:rPr>
          <w:rFonts w:ascii="宋体" w:hAnsi="宋体"/>
          <w:b/>
          <w:szCs w:val="21"/>
        </w:rPr>
      </w:pPr>
    </w:p>
    <w:p w:rsidR="008E5544" w:rsidRDefault="008E5544" w:rsidP="007915AF">
      <w:pPr>
        <w:rPr>
          <w:rFonts w:ascii="宋体" w:hAnsi="宋体"/>
          <w:b/>
          <w:szCs w:val="21"/>
        </w:rPr>
      </w:pPr>
    </w:p>
    <w:p w:rsidR="008E5544" w:rsidRDefault="008E554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AF327C">
      <w:pPr>
        <w:spacing w:afterLines="50"/>
        <w:jc w:val="left"/>
        <w:rPr>
          <w:rFonts w:ascii="宋体" w:hAnsi="宋体"/>
          <w:b/>
          <w:szCs w:val="21"/>
        </w:rPr>
      </w:pPr>
    </w:p>
    <w:p w:rsidR="008927AF" w:rsidRPr="00AF327C" w:rsidRDefault="008927AF" w:rsidP="00AF327C">
      <w:pPr>
        <w:widowControl/>
        <w:jc w:val="left"/>
        <w:rPr>
          <w:rFonts w:ascii="宋体" w:hAnsi="宋体"/>
          <w:b/>
          <w:szCs w:val="21"/>
        </w:rPr>
      </w:pPr>
    </w:p>
    <w:sectPr w:rsidR="008927AF" w:rsidRPr="00AF327C" w:rsidSect="000307AD">
      <w:headerReference w:type="default" r:id="rId9"/>
      <w:footerReference w:type="default" r:id="rId10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9E1" w:rsidRDefault="00CE19E1">
      <w:r>
        <w:separator/>
      </w:r>
    </w:p>
  </w:endnote>
  <w:endnote w:type="continuationSeparator" w:id="0">
    <w:p w:rsidR="00CE19E1" w:rsidRDefault="00CE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751C19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9E1" w:rsidRDefault="00CE19E1">
      <w:r>
        <w:separator/>
      </w:r>
    </w:p>
  </w:footnote>
  <w:footnote w:type="continuationSeparator" w:id="0">
    <w:p w:rsidR="00CE19E1" w:rsidRDefault="00CE1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E1374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D419D0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8" name="图片 8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FDA5744"/>
    <w:multiLevelType w:val="hybridMultilevel"/>
    <w:tmpl w:val="12268088"/>
    <w:lvl w:ilvl="0" w:tplc="F7122028">
      <w:start w:val="1"/>
      <w:numFmt w:val="decimal"/>
      <w:lvlText w:val="%1"/>
      <w:lvlJc w:val="left"/>
      <w:pPr>
        <w:ind w:left="187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94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2098"/>
    <w:rsid w:val="00015AE4"/>
    <w:rsid w:val="00024C43"/>
    <w:rsid w:val="000307AD"/>
    <w:rsid w:val="00040017"/>
    <w:rsid w:val="000546FD"/>
    <w:rsid w:val="000762A8"/>
    <w:rsid w:val="00091DB3"/>
    <w:rsid w:val="000A4944"/>
    <w:rsid w:val="000C7CE7"/>
    <w:rsid w:val="000E1374"/>
    <w:rsid w:val="000E365C"/>
    <w:rsid w:val="001026BF"/>
    <w:rsid w:val="00172A27"/>
    <w:rsid w:val="0017653C"/>
    <w:rsid w:val="001946A2"/>
    <w:rsid w:val="001A2B4D"/>
    <w:rsid w:val="001A494F"/>
    <w:rsid w:val="001B3929"/>
    <w:rsid w:val="001B3D08"/>
    <w:rsid w:val="001B48F8"/>
    <w:rsid w:val="001C5B15"/>
    <w:rsid w:val="001D48CE"/>
    <w:rsid w:val="001E3204"/>
    <w:rsid w:val="001F6ABE"/>
    <w:rsid w:val="001F7C18"/>
    <w:rsid w:val="00210AC5"/>
    <w:rsid w:val="00210ADD"/>
    <w:rsid w:val="00237A08"/>
    <w:rsid w:val="00252ACE"/>
    <w:rsid w:val="002830B1"/>
    <w:rsid w:val="002951C3"/>
    <w:rsid w:val="002B62B9"/>
    <w:rsid w:val="002C0953"/>
    <w:rsid w:val="002C7242"/>
    <w:rsid w:val="002D50E9"/>
    <w:rsid w:val="002F787E"/>
    <w:rsid w:val="00350AEF"/>
    <w:rsid w:val="00390158"/>
    <w:rsid w:val="003B0052"/>
    <w:rsid w:val="003C44E7"/>
    <w:rsid w:val="003C6914"/>
    <w:rsid w:val="003E295F"/>
    <w:rsid w:val="003E2A13"/>
    <w:rsid w:val="00422934"/>
    <w:rsid w:val="0047259C"/>
    <w:rsid w:val="004952C0"/>
    <w:rsid w:val="004C2E24"/>
    <w:rsid w:val="004C5D54"/>
    <w:rsid w:val="004D0617"/>
    <w:rsid w:val="004D3C79"/>
    <w:rsid w:val="004E7CBB"/>
    <w:rsid w:val="00537F0C"/>
    <w:rsid w:val="00562F99"/>
    <w:rsid w:val="005725F2"/>
    <w:rsid w:val="0058126B"/>
    <w:rsid w:val="00586097"/>
    <w:rsid w:val="00586E43"/>
    <w:rsid w:val="005C100C"/>
    <w:rsid w:val="005F6F01"/>
    <w:rsid w:val="00600333"/>
    <w:rsid w:val="006063B3"/>
    <w:rsid w:val="00620018"/>
    <w:rsid w:val="00623ECB"/>
    <w:rsid w:val="0063659B"/>
    <w:rsid w:val="006452F9"/>
    <w:rsid w:val="00646DA1"/>
    <w:rsid w:val="0069204C"/>
    <w:rsid w:val="006A3F85"/>
    <w:rsid w:val="006A4FF1"/>
    <w:rsid w:val="006B6ED3"/>
    <w:rsid w:val="006C4B0B"/>
    <w:rsid w:val="006E563B"/>
    <w:rsid w:val="006F52A9"/>
    <w:rsid w:val="00723323"/>
    <w:rsid w:val="00725D10"/>
    <w:rsid w:val="0073112D"/>
    <w:rsid w:val="00751C19"/>
    <w:rsid w:val="00751E10"/>
    <w:rsid w:val="007550D7"/>
    <w:rsid w:val="007757EB"/>
    <w:rsid w:val="00782FD1"/>
    <w:rsid w:val="007915AF"/>
    <w:rsid w:val="007B5041"/>
    <w:rsid w:val="007D3BFB"/>
    <w:rsid w:val="007D6488"/>
    <w:rsid w:val="007D70D8"/>
    <w:rsid w:val="007E6693"/>
    <w:rsid w:val="008013A2"/>
    <w:rsid w:val="00804305"/>
    <w:rsid w:val="0080685B"/>
    <w:rsid w:val="00841C9B"/>
    <w:rsid w:val="008450BE"/>
    <w:rsid w:val="008822AB"/>
    <w:rsid w:val="008927AF"/>
    <w:rsid w:val="008C0454"/>
    <w:rsid w:val="008C04D0"/>
    <w:rsid w:val="008C4180"/>
    <w:rsid w:val="008E5544"/>
    <w:rsid w:val="008F30FB"/>
    <w:rsid w:val="00903155"/>
    <w:rsid w:val="00904760"/>
    <w:rsid w:val="009111D5"/>
    <w:rsid w:val="00917E8A"/>
    <w:rsid w:val="00922E82"/>
    <w:rsid w:val="00925F5D"/>
    <w:rsid w:val="0093479A"/>
    <w:rsid w:val="0095127C"/>
    <w:rsid w:val="00970F53"/>
    <w:rsid w:val="009A3FFD"/>
    <w:rsid w:val="009E3DA1"/>
    <w:rsid w:val="009F0135"/>
    <w:rsid w:val="009F5C71"/>
    <w:rsid w:val="00A00645"/>
    <w:rsid w:val="00A06C9B"/>
    <w:rsid w:val="00A2288B"/>
    <w:rsid w:val="00A321C7"/>
    <w:rsid w:val="00A41587"/>
    <w:rsid w:val="00A52960"/>
    <w:rsid w:val="00A56934"/>
    <w:rsid w:val="00A66F7A"/>
    <w:rsid w:val="00A71A78"/>
    <w:rsid w:val="00A926B0"/>
    <w:rsid w:val="00AF327C"/>
    <w:rsid w:val="00AF3C12"/>
    <w:rsid w:val="00AF4AB6"/>
    <w:rsid w:val="00B22336"/>
    <w:rsid w:val="00B453F1"/>
    <w:rsid w:val="00BA77A3"/>
    <w:rsid w:val="00BB0B20"/>
    <w:rsid w:val="00BF1856"/>
    <w:rsid w:val="00BF6E92"/>
    <w:rsid w:val="00C240ED"/>
    <w:rsid w:val="00C3549E"/>
    <w:rsid w:val="00C530DC"/>
    <w:rsid w:val="00CA2B4F"/>
    <w:rsid w:val="00CE19E1"/>
    <w:rsid w:val="00CE3DD2"/>
    <w:rsid w:val="00CF213B"/>
    <w:rsid w:val="00CF52EE"/>
    <w:rsid w:val="00CF5ACE"/>
    <w:rsid w:val="00D058AC"/>
    <w:rsid w:val="00D419D0"/>
    <w:rsid w:val="00D634E4"/>
    <w:rsid w:val="00DE3FF9"/>
    <w:rsid w:val="00E039F5"/>
    <w:rsid w:val="00E07516"/>
    <w:rsid w:val="00E34F5B"/>
    <w:rsid w:val="00E6781B"/>
    <w:rsid w:val="00EB2CD3"/>
    <w:rsid w:val="00ED31FF"/>
    <w:rsid w:val="00ED643B"/>
    <w:rsid w:val="00EE2725"/>
    <w:rsid w:val="00F2074E"/>
    <w:rsid w:val="00F41E0C"/>
    <w:rsid w:val="00F46FA1"/>
    <w:rsid w:val="00F51608"/>
    <w:rsid w:val="00F6118B"/>
    <w:rsid w:val="00F620A4"/>
    <w:rsid w:val="00FA1A2B"/>
    <w:rsid w:val="00FC01DD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945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7A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07AD"/>
    <w:rPr>
      <w:color w:val="0000FF"/>
      <w:u w:val="single"/>
    </w:rPr>
  </w:style>
  <w:style w:type="character" w:styleId="a4">
    <w:name w:val="Strong"/>
    <w:basedOn w:val="a0"/>
    <w:qFormat/>
    <w:rsid w:val="000307AD"/>
    <w:rPr>
      <w:b/>
    </w:rPr>
  </w:style>
  <w:style w:type="paragraph" w:styleId="a5">
    <w:name w:val="Normal (Web)"/>
    <w:basedOn w:val="a"/>
    <w:rsid w:val="000307AD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307A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30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E5544"/>
    <w:pPr>
      <w:ind w:firstLineChars="200" w:firstLine="420"/>
    </w:pPr>
    <w:rPr>
      <w:szCs w:val="24"/>
    </w:rPr>
  </w:style>
  <w:style w:type="paragraph" w:styleId="aa">
    <w:name w:val="Balloon Text"/>
    <w:basedOn w:val="a"/>
    <w:link w:val="Char"/>
    <w:rsid w:val="008450BE"/>
    <w:rPr>
      <w:sz w:val="18"/>
      <w:szCs w:val="18"/>
    </w:rPr>
  </w:style>
  <w:style w:type="character" w:customStyle="1" w:styleId="Char">
    <w:name w:val="批注框文本 Char"/>
    <w:basedOn w:val="a0"/>
    <w:link w:val="aa"/>
    <w:rsid w:val="008450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24</Words>
  <Characters>142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2011-03-28T06:53:00Z</dcterms:created>
  <dcterms:modified xsi:type="dcterms:W3CDTF">2011-03-28T06:53:00Z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