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790681" w:rsidRDefault="00790681" w:rsidP="00790681">
      <w:pPr>
        <w:jc w:val="center"/>
        <w:rPr>
          <w:rFonts w:ascii="宋体" w:hAnsi="宋体"/>
          <w:b/>
        </w:rPr>
      </w:pPr>
      <w:r w:rsidRPr="0051412B">
        <w:rPr>
          <w:rFonts w:ascii="宋体" w:hAnsi="宋体" w:hint="eastAsia"/>
          <w:b/>
        </w:rPr>
        <w:t>学而思奥数网天天练（</w:t>
      </w:r>
      <w:r w:rsidR="004F05EE">
        <w:rPr>
          <w:rFonts w:ascii="宋体" w:hAnsi="宋体" w:hint="eastAsia"/>
          <w:b/>
        </w:rPr>
        <w:t>1-5</w:t>
      </w:r>
      <w:r w:rsidRPr="0051412B">
        <w:rPr>
          <w:rFonts w:ascii="宋体" w:hAnsi="宋体" w:hint="eastAsia"/>
          <w:b/>
        </w:rPr>
        <w:t>年级）201</w:t>
      </w:r>
      <w:r>
        <w:rPr>
          <w:rFonts w:ascii="宋体" w:hAnsi="宋体" w:hint="eastAsia"/>
          <w:b/>
        </w:rPr>
        <w:t>1</w:t>
      </w:r>
      <w:r w:rsidRPr="0051412B">
        <w:rPr>
          <w:rFonts w:ascii="宋体" w:hAnsi="宋体" w:hint="eastAsia"/>
          <w:b/>
        </w:rPr>
        <w:t>年0</w:t>
      </w:r>
      <w:r>
        <w:rPr>
          <w:rFonts w:ascii="宋体" w:hAnsi="宋体" w:hint="eastAsia"/>
          <w:b/>
        </w:rPr>
        <w:t>4</w:t>
      </w:r>
      <w:r w:rsidRPr="0051412B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01</w:t>
      </w:r>
      <w:r w:rsidRPr="0051412B">
        <w:rPr>
          <w:rFonts w:ascii="宋体" w:hAnsi="宋体" w:hint="eastAsia"/>
          <w:b/>
        </w:rPr>
        <w:t>日</w:t>
      </w:r>
      <w:r w:rsidR="001A32A0">
        <w:rPr>
          <w:rFonts w:ascii="宋体" w:hAnsi="宋体" w:hint="eastAsia"/>
          <w:b/>
        </w:rPr>
        <w:t>试题</w:t>
      </w:r>
      <w:r w:rsidRPr="0051412B">
        <w:rPr>
          <w:rFonts w:ascii="宋体" w:hAnsi="宋体" w:hint="eastAsia"/>
          <w:b/>
        </w:rPr>
        <w:t>（中难度）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841C9B" w:rsidRPr="00AE4517" w:rsidRDefault="00F94BA4" w:rsidP="00586097">
      <w:pPr>
        <w:rPr>
          <w:rFonts w:ascii="宋体" w:hAnsi="宋体"/>
          <w:b/>
          <w:szCs w:val="21"/>
        </w:rPr>
      </w:pPr>
      <w:r w:rsidRPr="00F94BA4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63.75pt;z-index:251654144" filled="f" fillcolor="#ffc">
            <v:fill color2="#76765e" rotate="t"/>
            <v:textbox>
              <w:txbxContent>
                <w:p w:rsidR="00586097" w:rsidRDefault="008F30FB" w:rsidP="00031CE4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B300FC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简单应用题</w:t>
                  </w:r>
                </w:p>
                <w:p w:rsidR="00841C9B" w:rsidRPr="00841C9B" w:rsidRDefault="00B300FC" w:rsidP="00031CE4">
                  <w:pPr>
                    <w:spacing w:afterLines="50"/>
                    <w:ind w:firstLineChars="202" w:firstLine="424"/>
                    <w:rPr>
                      <w:rStyle w:val="a4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小明和小华每人都有36张邮票，小明送给小华6张后，小华比小明多多少张？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Pr="00925F5D" w:rsidRDefault="00586097" w:rsidP="0058609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586097" w:rsidRDefault="00586097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630E3B" w:rsidRDefault="00630E3B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630E3B" w:rsidRDefault="00630E3B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F94BA4" w:rsidP="00031CE4">
      <w:pPr>
        <w:spacing w:afterLines="50"/>
        <w:jc w:val="left"/>
        <w:rPr>
          <w:rFonts w:ascii="宋体" w:hAnsi="宋体"/>
          <w:b/>
          <w:szCs w:val="21"/>
        </w:rPr>
      </w:pPr>
      <w:r w:rsidRPr="00F94BA4">
        <w:rPr>
          <w:rFonts w:ascii="宋体" w:hAnsi="宋体"/>
          <w:color w:val="333333"/>
          <w:szCs w:val="21"/>
        </w:rPr>
        <w:pict>
          <v:shape id="_x0000_s1044" type="#_x0000_t176" style="position:absolute;margin-left:0;margin-top:22.5pt;width:414pt;height:61.95pt;z-index:251655168" filled="f" fillcolor="#ffc">
            <v:fill color2="#76765e" rotate="t"/>
            <v:textbox>
              <w:txbxContent>
                <w:p w:rsidR="00A52960" w:rsidRDefault="008F30FB" w:rsidP="00031CE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00FC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年龄问题</w:t>
                  </w:r>
                </w:p>
                <w:p w:rsidR="00A52960" w:rsidRPr="00AE4517" w:rsidRDefault="00B300FC" w:rsidP="00B300FC">
                  <w:pPr>
                    <w:ind w:firstLineChars="202" w:firstLine="424"/>
                    <w:rPr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今年弟弟8</w: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t>岁，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哥哥</w:t>
                  </w: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14岁，当两人年龄之和是40岁时，应该是几年后的事情？</w:t>
                  </w:r>
                </w:p>
              </w:txbxContent>
            </v:textbox>
          </v:shape>
        </w:pict>
      </w: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7B5041" w:rsidRDefault="007B5041" w:rsidP="007B5041">
      <w:pPr>
        <w:rPr>
          <w:rFonts w:ascii="宋体" w:hAnsi="宋体"/>
          <w:b/>
          <w:color w:val="333333"/>
          <w:szCs w:val="21"/>
        </w:rPr>
      </w:pPr>
    </w:p>
    <w:p w:rsidR="007B5041" w:rsidRDefault="007B5041" w:rsidP="007B5041">
      <w:pPr>
        <w:rPr>
          <w:rFonts w:ascii="宋体" w:hAnsi="宋体"/>
          <w:b/>
          <w:color w:val="333333"/>
          <w:szCs w:val="21"/>
        </w:rPr>
      </w:pPr>
    </w:p>
    <w:p w:rsidR="00790681" w:rsidRDefault="00790681" w:rsidP="007B5041">
      <w:pPr>
        <w:rPr>
          <w:rFonts w:ascii="宋体" w:hAnsi="宋体"/>
          <w:b/>
          <w:color w:val="333333"/>
          <w:szCs w:val="21"/>
        </w:rPr>
      </w:pPr>
    </w:p>
    <w:p w:rsidR="00A52960" w:rsidRPr="00925F5D" w:rsidRDefault="00A52960" w:rsidP="007B504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790681">
        <w:rPr>
          <w:rFonts w:ascii="宋体" w:hAnsi="宋体" w:hint="eastAsia"/>
          <w:b/>
          <w:color w:val="333333"/>
          <w:szCs w:val="21"/>
        </w:rPr>
        <w:t>：</w:t>
      </w:r>
    </w:p>
    <w:p w:rsidR="00C240ED" w:rsidRDefault="00C240ED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E41D57" w:rsidRDefault="00E41D57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F94BA4" w:rsidP="00031CE4">
      <w:pPr>
        <w:spacing w:afterLines="50"/>
        <w:rPr>
          <w:rFonts w:ascii="宋体" w:hAnsi="宋体"/>
          <w:b/>
          <w:szCs w:val="21"/>
          <w:u w:val="single"/>
        </w:rPr>
      </w:pPr>
      <w:r w:rsidRPr="00F94BA4">
        <w:rPr>
          <w:rFonts w:ascii="宋体" w:hAnsi="宋体"/>
          <w:szCs w:val="21"/>
        </w:rPr>
        <w:pict>
          <v:shape id="_x0000_s1045" type="#_x0000_t176" style="position:absolute;left:0;text-align:left;margin-left:0;margin-top:3.15pt;width:414pt;height:250.65pt;z-index:251656192">
            <v:textbox>
              <w:txbxContent>
                <w:p w:rsidR="002D50E9" w:rsidRDefault="008F30FB" w:rsidP="00031CE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00FC" w:rsidRPr="006342FA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逻辑推理</w:t>
                  </w:r>
                </w:p>
                <w:p w:rsidR="00B300FC" w:rsidRPr="006342FA" w:rsidRDefault="00B300FC" w:rsidP="00B300FC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甲、乙、丙、丁四人进行羽毛球双打比赛，其中已知：</w:t>
                  </w:r>
                </w:p>
                <w:p w:rsidR="00B300FC" w:rsidRPr="006342FA" w:rsidRDefault="00B300FC" w:rsidP="00B300FC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    ①甲比乙年轻：</w:t>
                  </w:r>
                </w:p>
                <w:p w:rsidR="00B300FC" w:rsidRPr="006342FA" w:rsidRDefault="00B300FC" w:rsidP="00B300FC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    ②丁比他的两个对手年龄都大；</w:t>
                  </w:r>
                </w:p>
                <w:p w:rsidR="00B300FC" w:rsidRPr="006342FA" w:rsidRDefault="00B300FC" w:rsidP="00B300FC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    ③甲比他的伙伴年龄大：</w:t>
                  </w:r>
                </w:p>
                <w:p w:rsidR="00B300FC" w:rsidRPr="006342FA" w:rsidRDefault="00B300FC" w:rsidP="00B300FC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    ④甲与乙的年龄差距要比丙与丁的年龄差距要大一些．</w:t>
                  </w:r>
                </w:p>
                <w:p w:rsidR="007D3BFB" w:rsidRPr="00AE4517" w:rsidRDefault="00B300FC" w:rsidP="00B300FC">
                  <w:pPr>
                    <w:ind w:firstLineChars="202" w:firstLine="424"/>
                    <w:rPr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    则甲的伙伴是____，年龄最大的人是____．   </w:t>
                  </w:r>
                </w:p>
              </w:txbxContent>
            </v:textbox>
          </v:shape>
        </w:pict>
      </w:r>
    </w:p>
    <w:p w:rsidR="007915AF" w:rsidRDefault="007915AF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B300FC" w:rsidRDefault="00B300FC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B300FC" w:rsidRDefault="00B300FC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B300FC" w:rsidRDefault="00B300FC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B300FC" w:rsidRPr="00925F5D" w:rsidRDefault="00B300FC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0C7CE7" w:rsidRDefault="000C7CE7" w:rsidP="002D50E9">
      <w:pPr>
        <w:rPr>
          <w:rFonts w:ascii="宋体" w:hAnsi="宋体"/>
          <w:b/>
          <w:szCs w:val="21"/>
        </w:rPr>
      </w:pPr>
    </w:p>
    <w:p w:rsidR="00B300FC" w:rsidRDefault="00B300FC" w:rsidP="002D50E9">
      <w:pPr>
        <w:rPr>
          <w:rFonts w:ascii="宋体" w:hAnsi="宋体"/>
          <w:b/>
          <w:szCs w:val="21"/>
        </w:rPr>
      </w:pPr>
    </w:p>
    <w:p w:rsidR="00B300FC" w:rsidRDefault="00B300FC" w:rsidP="002D50E9">
      <w:pPr>
        <w:rPr>
          <w:rFonts w:ascii="宋体" w:hAnsi="宋体"/>
          <w:b/>
          <w:szCs w:val="21"/>
        </w:rPr>
      </w:pPr>
    </w:p>
    <w:p w:rsidR="00B300FC" w:rsidRDefault="00B300FC" w:rsidP="002D50E9">
      <w:pPr>
        <w:rPr>
          <w:rFonts w:ascii="宋体" w:hAnsi="宋体"/>
          <w:b/>
          <w:szCs w:val="21"/>
        </w:rPr>
      </w:pPr>
    </w:p>
    <w:p w:rsidR="00B300FC" w:rsidRDefault="00B300FC" w:rsidP="002D50E9">
      <w:pPr>
        <w:rPr>
          <w:rFonts w:ascii="宋体" w:hAnsi="宋体"/>
          <w:b/>
          <w:szCs w:val="21"/>
        </w:rPr>
      </w:pPr>
    </w:p>
    <w:p w:rsidR="00B300FC" w:rsidRDefault="00B300FC" w:rsidP="002D50E9">
      <w:pPr>
        <w:rPr>
          <w:rFonts w:ascii="宋体" w:hAnsi="宋体"/>
          <w:b/>
          <w:szCs w:val="21"/>
        </w:rPr>
      </w:pPr>
    </w:p>
    <w:p w:rsidR="00B300FC" w:rsidRDefault="00B300FC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D50E9" w:rsidRPr="00925F5D" w:rsidRDefault="002D50E9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1D48CE" w:rsidRDefault="001D48CE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C240ED" w:rsidRPr="00925F5D" w:rsidRDefault="00F94BA4" w:rsidP="00031CE4">
      <w:pPr>
        <w:spacing w:afterLines="50"/>
        <w:rPr>
          <w:rFonts w:ascii="宋体" w:hAnsi="宋体"/>
          <w:b/>
          <w:szCs w:val="21"/>
          <w:u w:val="single"/>
        </w:rPr>
      </w:pPr>
      <w:r w:rsidRPr="00F94BA4">
        <w:rPr>
          <w:rFonts w:ascii="宋体" w:hAnsi="宋体"/>
          <w:color w:val="333333"/>
          <w:szCs w:val="21"/>
        </w:rPr>
        <w:lastRenderedPageBreak/>
        <w:pict>
          <v:shape id="_x0000_s1054" type="#_x0000_t176" style="position:absolute;left:0;text-align:left;margin-left:0;margin-top:15.7pt;width:414pt;height:72.5pt;z-index:251659264" filled="f" fillcolor="#ffc">
            <v:fill color2="#76765e" rotate="t"/>
            <v:textbox>
              <w:txbxContent>
                <w:p w:rsidR="001D48CE" w:rsidRPr="00804305" w:rsidRDefault="00804305" w:rsidP="00031CE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B300FC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周期问题</w:t>
                  </w:r>
                </w:p>
                <w:p w:rsidR="001D48CE" w:rsidRPr="00AE4517" w:rsidRDefault="00CD4987" w:rsidP="00B300FC">
                  <w:pPr>
                    <w:ind w:firstLineChars="150" w:firstLine="315"/>
                    <w:rPr>
                      <w:rStyle w:val="a4"/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2076450" cy="323850"/>
                        <wp:effectExtent l="0" t="0" r="0" b="0"/>
                        <wp:docPr id="18" name="图片 18" descr="094759_4c6352cf7a4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094759_4c6352cf7a4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22336" w:rsidRPr="00AE4517" w:rsidRDefault="00F94BA4" w:rsidP="00031CE4">
      <w:pPr>
        <w:spacing w:afterLines="50"/>
        <w:rPr>
          <w:rFonts w:ascii="宋体" w:hAnsi="宋体"/>
          <w:color w:val="333333"/>
          <w:szCs w:val="21"/>
        </w:rPr>
      </w:pPr>
      <w:r w:rsidRPr="00F94BA4">
        <w:rPr>
          <w:rFonts w:ascii="宋体" w:hAnsi="宋体"/>
          <w:b/>
          <w:szCs w:val="21"/>
        </w:rPr>
      </w:r>
      <w:r w:rsidRPr="00F94BA4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915AF" w:rsidRPr="00925F5D" w:rsidRDefault="001D48CE" w:rsidP="00031CE4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7915AF" w:rsidRDefault="007915AF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015AE4" w:rsidRDefault="00015AE4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C240ED" w:rsidRDefault="00C240ED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</w:pPr>
    </w:p>
    <w:p w:rsidR="007915AF" w:rsidRPr="00925F5D" w:rsidRDefault="00F94BA4">
      <w:pPr>
        <w:rPr>
          <w:rFonts w:ascii="宋体" w:hAnsi="宋体"/>
          <w:b/>
          <w:szCs w:val="21"/>
        </w:rPr>
      </w:pPr>
      <w:r w:rsidRPr="00F94BA4">
        <w:rPr>
          <w:rFonts w:ascii="宋体" w:hAnsi="宋体"/>
          <w:szCs w:val="21"/>
        </w:rPr>
        <w:pict>
          <v:shape id="_x0000_s1047" type="#_x0000_t176" style="position:absolute;left:0;text-align:left;margin-left:0;margin-top:4.7pt;width:414pt;height:59.35pt;z-index:251657216">
            <v:textbox>
              <w:txbxContent>
                <w:p w:rsidR="007915AF" w:rsidRPr="004D0617" w:rsidRDefault="007915AF" w:rsidP="00031CE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00FC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计数综合</w:t>
                  </w:r>
                </w:p>
                <w:p w:rsidR="007915AF" w:rsidRPr="00AE4517" w:rsidRDefault="00B300FC" w:rsidP="00031CE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把20个苹果分给3个小朋友，每人最少分3个，可以有多少种不同的分法？</w:t>
                  </w:r>
                </w:p>
              </w:txbxContent>
            </v:textbox>
          </v:shape>
        </w:pict>
      </w:r>
    </w:p>
    <w:p w:rsidR="007915AF" w:rsidRPr="00925F5D" w:rsidRDefault="007915AF" w:rsidP="00031CE4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1D48CE" w:rsidRDefault="001D48CE" w:rsidP="00031CE4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  <w:sectPr w:rsidR="001946A2" w:rsidRPr="00925F5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210AC5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210AC5" w:rsidSect="008B34B7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45D" w:rsidRDefault="0071245D">
      <w:r>
        <w:separator/>
      </w:r>
    </w:p>
  </w:endnote>
  <w:endnote w:type="continuationSeparator" w:id="0">
    <w:p w:rsidR="0071245D" w:rsidRDefault="00712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C61EC7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45D" w:rsidRDefault="0071245D">
      <w:r>
        <w:separator/>
      </w:r>
    </w:p>
  </w:footnote>
  <w:footnote w:type="continuationSeparator" w:id="0">
    <w:p w:rsidR="0071245D" w:rsidRDefault="00712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F94BA4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CD4987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6" name="图片 16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2098"/>
    <w:rsid w:val="00015AE4"/>
    <w:rsid w:val="00024C43"/>
    <w:rsid w:val="00031CE4"/>
    <w:rsid w:val="00040017"/>
    <w:rsid w:val="000546FD"/>
    <w:rsid w:val="000709E8"/>
    <w:rsid w:val="000762A8"/>
    <w:rsid w:val="00091DB3"/>
    <w:rsid w:val="000A4944"/>
    <w:rsid w:val="000C7CE7"/>
    <w:rsid w:val="000E365C"/>
    <w:rsid w:val="001026BF"/>
    <w:rsid w:val="00172A27"/>
    <w:rsid w:val="0017653C"/>
    <w:rsid w:val="001946A2"/>
    <w:rsid w:val="001A2B4D"/>
    <w:rsid w:val="001A32A0"/>
    <w:rsid w:val="001A494F"/>
    <w:rsid w:val="001B33A8"/>
    <w:rsid w:val="001B3929"/>
    <w:rsid w:val="001B3D08"/>
    <w:rsid w:val="001B48F8"/>
    <w:rsid w:val="001C5B15"/>
    <w:rsid w:val="001D48CE"/>
    <w:rsid w:val="001E3204"/>
    <w:rsid w:val="001F7C18"/>
    <w:rsid w:val="00210AC5"/>
    <w:rsid w:val="00210ADD"/>
    <w:rsid w:val="00252ACE"/>
    <w:rsid w:val="002830B1"/>
    <w:rsid w:val="00286810"/>
    <w:rsid w:val="002951C3"/>
    <w:rsid w:val="002B62B9"/>
    <w:rsid w:val="002C7242"/>
    <w:rsid w:val="002D50E9"/>
    <w:rsid w:val="0033155C"/>
    <w:rsid w:val="00350AEF"/>
    <w:rsid w:val="00367102"/>
    <w:rsid w:val="00390158"/>
    <w:rsid w:val="003C44E7"/>
    <w:rsid w:val="003C6914"/>
    <w:rsid w:val="003E295F"/>
    <w:rsid w:val="003E2A13"/>
    <w:rsid w:val="00422934"/>
    <w:rsid w:val="0047069D"/>
    <w:rsid w:val="0047259C"/>
    <w:rsid w:val="00486466"/>
    <w:rsid w:val="0049772E"/>
    <w:rsid w:val="004C2E24"/>
    <w:rsid w:val="004C5D54"/>
    <w:rsid w:val="004D0617"/>
    <w:rsid w:val="004D3C79"/>
    <w:rsid w:val="004E497C"/>
    <w:rsid w:val="004F05EE"/>
    <w:rsid w:val="00537F0C"/>
    <w:rsid w:val="005725F2"/>
    <w:rsid w:val="0058126B"/>
    <w:rsid w:val="00586097"/>
    <w:rsid w:val="005C100C"/>
    <w:rsid w:val="00600333"/>
    <w:rsid w:val="006063B3"/>
    <w:rsid w:val="00620018"/>
    <w:rsid w:val="00630E3B"/>
    <w:rsid w:val="0063659B"/>
    <w:rsid w:val="006452F9"/>
    <w:rsid w:val="00646DA1"/>
    <w:rsid w:val="00672975"/>
    <w:rsid w:val="00674B09"/>
    <w:rsid w:val="0069204C"/>
    <w:rsid w:val="006A3F85"/>
    <w:rsid w:val="006A4FF1"/>
    <w:rsid w:val="006B6ED3"/>
    <w:rsid w:val="006C4B0B"/>
    <w:rsid w:val="006F52A9"/>
    <w:rsid w:val="0071245D"/>
    <w:rsid w:val="00725D10"/>
    <w:rsid w:val="0073112D"/>
    <w:rsid w:val="00731683"/>
    <w:rsid w:val="00751E10"/>
    <w:rsid w:val="007550D7"/>
    <w:rsid w:val="00782FD1"/>
    <w:rsid w:val="00790681"/>
    <w:rsid w:val="007915AF"/>
    <w:rsid w:val="007B5041"/>
    <w:rsid w:val="007D3BFB"/>
    <w:rsid w:val="007D6488"/>
    <w:rsid w:val="007D70D8"/>
    <w:rsid w:val="007E6693"/>
    <w:rsid w:val="008013A2"/>
    <w:rsid w:val="00804305"/>
    <w:rsid w:val="0080685B"/>
    <w:rsid w:val="00827E28"/>
    <w:rsid w:val="00835B4B"/>
    <w:rsid w:val="00841487"/>
    <w:rsid w:val="00841C9B"/>
    <w:rsid w:val="00844BA1"/>
    <w:rsid w:val="008927AF"/>
    <w:rsid w:val="008A762B"/>
    <w:rsid w:val="008B34B7"/>
    <w:rsid w:val="008C04D0"/>
    <w:rsid w:val="008F30FB"/>
    <w:rsid w:val="00903155"/>
    <w:rsid w:val="00904760"/>
    <w:rsid w:val="009111D5"/>
    <w:rsid w:val="00917E8A"/>
    <w:rsid w:val="00922E82"/>
    <w:rsid w:val="00925F5D"/>
    <w:rsid w:val="0095127C"/>
    <w:rsid w:val="00970F53"/>
    <w:rsid w:val="009835D9"/>
    <w:rsid w:val="009A3FFD"/>
    <w:rsid w:val="009E3DA1"/>
    <w:rsid w:val="009F0135"/>
    <w:rsid w:val="009F5C71"/>
    <w:rsid w:val="00A00645"/>
    <w:rsid w:val="00A06C9B"/>
    <w:rsid w:val="00A21493"/>
    <w:rsid w:val="00A2288B"/>
    <w:rsid w:val="00A321C7"/>
    <w:rsid w:val="00A45D92"/>
    <w:rsid w:val="00A52960"/>
    <w:rsid w:val="00A56934"/>
    <w:rsid w:val="00A66F7A"/>
    <w:rsid w:val="00A71A78"/>
    <w:rsid w:val="00AE4517"/>
    <w:rsid w:val="00AF3C12"/>
    <w:rsid w:val="00B22336"/>
    <w:rsid w:val="00B300FC"/>
    <w:rsid w:val="00B453F1"/>
    <w:rsid w:val="00BA77A3"/>
    <w:rsid w:val="00BB0B20"/>
    <w:rsid w:val="00BF1856"/>
    <w:rsid w:val="00BF6E92"/>
    <w:rsid w:val="00C0566B"/>
    <w:rsid w:val="00C240ED"/>
    <w:rsid w:val="00C3549E"/>
    <w:rsid w:val="00C44F42"/>
    <w:rsid w:val="00C530DC"/>
    <w:rsid w:val="00C61EC7"/>
    <w:rsid w:val="00C71DDE"/>
    <w:rsid w:val="00CA2B4F"/>
    <w:rsid w:val="00CC237F"/>
    <w:rsid w:val="00CD2A34"/>
    <w:rsid w:val="00CD4987"/>
    <w:rsid w:val="00CE3DD2"/>
    <w:rsid w:val="00CF52EE"/>
    <w:rsid w:val="00D058AC"/>
    <w:rsid w:val="00D634E4"/>
    <w:rsid w:val="00DE3FF9"/>
    <w:rsid w:val="00E039F5"/>
    <w:rsid w:val="00E07516"/>
    <w:rsid w:val="00E34F5B"/>
    <w:rsid w:val="00E41D57"/>
    <w:rsid w:val="00E6781B"/>
    <w:rsid w:val="00EB2CD3"/>
    <w:rsid w:val="00ED31FF"/>
    <w:rsid w:val="00ED643B"/>
    <w:rsid w:val="00EE2725"/>
    <w:rsid w:val="00F2074E"/>
    <w:rsid w:val="00F20A17"/>
    <w:rsid w:val="00F46FA1"/>
    <w:rsid w:val="00F6118B"/>
    <w:rsid w:val="00F620A4"/>
    <w:rsid w:val="00F82D49"/>
    <w:rsid w:val="00F94BA4"/>
    <w:rsid w:val="00FA1A2B"/>
    <w:rsid w:val="00FB796C"/>
    <w:rsid w:val="00FC01D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34B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34B7"/>
    <w:rPr>
      <w:color w:val="0000FF"/>
      <w:u w:val="single"/>
    </w:rPr>
  </w:style>
  <w:style w:type="character" w:styleId="a4">
    <w:name w:val="Strong"/>
    <w:basedOn w:val="a0"/>
    <w:qFormat/>
    <w:rsid w:val="008B34B7"/>
    <w:rPr>
      <w:b/>
    </w:rPr>
  </w:style>
  <w:style w:type="paragraph" w:styleId="a5">
    <w:name w:val="Normal (Web)"/>
    <w:basedOn w:val="a"/>
    <w:rsid w:val="008B34B7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8B34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"/>
    <w:rsid w:val="008B3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7"/>
    <w:rsid w:val="00844BA1"/>
    <w:rPr>
      <w:kern w:val="2"/>
      <w:sz w:val="18"/>
    </w:rPr>
  </w:style>
  <w:style w:type="paragraph" w:styleId="a9">
    <w:name w:val="Balloon Text"/>
    <w:basedOn w:val="a"/>
    <w:link w:val="Char0"/>
    <w:rsid w:val="004E497C"/>
    <w:rPr>
      <w:sz w:val="18"/>
      <w:szCs w:val="18"/>
    </w:rPr>
  </w:style>
  <w:style w:type="character" w:customStyle="1" w:styleId="Char0">
    <w:name w:val="批注框文本 Char"/>
    <w:basedOn w:val="a0"/>
    <w:link w:val="a9"/>
    <w:rsid w:val="004E49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23</Words>
  <Characters>134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2011-03-28T06:54:00Z</dcterms:created>
  <dcterms:modified xsi:type="dcterms:W3CDTF">2011-03-28T06:54:00Z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