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946A2" w:rsidRDefault="001B3929" w:rsidP="001B3929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1026FD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</w:t>
      </w:r>
      <w:r w:rsidR="008A5D72">
        <w:rPr>
          <w:rFonts w:ascii="宋体" w:hAnsi="宋体" w:hint="eastAsia"/>
          <w:b/>
          <w:szCs w:val="21"/>
        </w:rPr>
        <w:t>1</w:t>
      </w:r>
      <w:r w:rsidRPr="00925F5D">
        <w:rPr>
          <w:rFonts w:ascii="宋体" w:hAnsi="宋体" w:hint="eastAsia"/>
          <w:b/>
          <w:szCs w:val="21"/>
        </w:rPr>
        <w:t>年03月</w:t>
      </w:r>
      <w:r w:rsidR="008A5D72">
        <w:rPr>
          <w:rFonts w:ascii="宋体" w:hAnsi="宋体" w:hint="eastAsia"/>
          <w:b/>
          <w:szCs w:val="21"/>
        </w:rPr>
        <w:t>29</w:t>
      </w:r>
      <w:r w:rsidRPr="00925F5D">
        <w:rPr>
          <w:rFonts w:ascii="宋体" w:hAnsi="宋体" w:hint="eastAsia"/>
          <w:b/>
          <w:szCs w:val="21"/>
        </w:rPr>
        <w:t>日</w:t>
      </w:r>
      <w:r w:rsidR="001946A2" w:rsidRPr="00925F5D">
        <w:rPr>
          <w:rFonts w:ascii="宋体" w:hAnsi="宋体" w:hint="eastAsia"/>
          <w:b/>
          <w:szCs w:val="21"/>
        </w:rPr>
        <w:t>答案</w:t>
      </w:r>
      <w:r w:rsidR="000106BE">
        <w:rPr>
          <w:rFonts w:ascii="宋体" w:hAnsi="宋体" w:hint="eastAsia"/>
          <w:b/>
          <w:szCs w:val="21"/>
        </w:rPr>
        <w:t>（高难度）</w:t>
      </w:r>
    </w:p>
    <w:p w:rsidR="009A3FFD" w:rsidRDefault="009A3FFD" w:rsidP="001B3929">
      <w:pPr>
        <w:jc w:val="center"/>
        <w:rPr>
          <w:rFonts w:ascii="宋体" w:hAnsi="宋体"/>
          <w:b/>
          <w:szCs w:val="21"/>
        </w:rPr>
        <w:sectPr w:rsidR="009A3FFD">
          <w:headerReference w:type="default" r:id="rId7"/>
          <w:footerReference w:type="default" r:id="rId8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C4B0B" w:rsidRPr="00925F5D" w:rsidRDefault="006C4B0B" w:rsidP="001B3929">
      <w:pPr>
        <w:jc w:val="center"/>
        <w:rPr>
          <w:rFonts w:ascii="宋体" w:hAnsi="宋体"/>
          <w:b/>
          <w:szCs w:val="21"/>
        </w:rPr>
      </w:pPr>
    </w:p>
    <w:p w:rsidR="00FC01DD" w:rsidRPr="008A5D72" w:rsidRDefault="00FC01DD" w:rsidP="002951C3">
      <w:pPr>
        <w:rPr>
          <w:rFonts w:ascii="宋体" w:hAnsi="宋体"/>
          <w:b/>
          <w:szCs w:val="21"/>
        </w:rPr>
        <w:sectPr w:rsidR="00FC01DD" w:rsidRPr="008A5D72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951C3" w:rsidRDefault="008F30FB" w:rsidP="002951C3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</w:t>
      </w:r>
      <w:r w:rsidR="002951C3" w:rsidRPr="00925F5D">
        <w:rPr>
          <w:rFonts w:ascii="宋体" w:hAnsi="宋体" w:hint="eastAsia"/>
          <w:b/>
          <w:szCs w:val="21"/>
        </w:rPr>
        <w:t>答案</w:t>
      </w:r>
      <w:r w:rsidR="002951C3" w:rsidRPr="00925F5D">
        <w:rPr>
          <w:rFonts w:ascii="宋体" w:hAnsi="宋体" w:hint="eastAsia"/>
          <w:szCs w:val="21"/>
        </w:rPr>
        <w:t>：</w:t>
      </w:r>
    </w:p>
    <w:p w:rsidR="002951C3" w:rsidRPr="00925F5D" w:rsidRDefault="00782FD1" w:rsidP="002951C3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</w:p>
    <w:p w:rsidR="00A23E1E" w:rsidRDefault="005E3C54" w:rsidP="00506AC9">
      <w:pPr>
        <w:rPr>
          <w:szCs w:val="21"/>
        </w:rPr>
      </w:pPr>
      <w:r>
        <w:rPr>
          <w:rFonts w:ascii="宋体" w:hAnsi="宋体" w:hint="eastAsia"/>
          <w:szCs w:val="21"/>
        </w:rPr>
        <w:t>解答：</w:t>
      </w:r>
      <w:r w:rsidR="00506AC9">
        <w:rPr>
          <w:szCs w:val="21"/>
        </w:rPr>
        <w:t>5</w:t>
      </w:r>
      <w:r w:rsidR="00506AC9">
        <w:rPr>
          <w:szCs w:val="21"/>
        </w:rPr>
        <w:t>个；</w:t>
      </w:r>
    </w:p>
    <w:p w:rsidR="008A5D72" w:rsidRDefault="008A5D72" w:rsidP="00506AC9">
      <w:pPr>
        <w:rPr>
          <w:szCs w:val="21"/>
        </w:rPr>
      </w:pPr>
    </w:p>
    <w:p w:rsidR="008A5D72" w:rsidRPr="00925F5D" w:rsidRDefault="008A5D72" w:rsidP="00506AC9">
      <w:pPr>
        <w:rPr>
          <w:rFonts w:ascii="宋体" w:hAnsi="宋体"/>
          <w:szCs w:val="21"/>
        </w:rPr>
      </w:pPr>
    </w:p>
    <w:p w:rsidR="00620018" w:rsidRDefault="008F30FB" w:rsidP="00620018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</w:t>
      </w:r>
      <w:r w:rsidR="00620018" w:rsidRPr="00925F5D">
        <w:rPr>
          <w:rFonts w:ascii="宋体" w:hAnsi="宋体" w:hint="eastAsia"/>
          <w:b/>
          <w:szCs w:val="21"/>
        </w:rPr>
        <w:t>答案</w:t>
      </w:r>
      <w:r w:rsidR="00620018" w:rsidRPr="00925F5D">
        <w:rPr>
          <w:rFonts w:ascii="宋体" w:hAnsi="宋体" w:hint="eastAsia"/>
          <w:szCs w:val="21"/>
        </w:rPr>
        <w:t>：</w:t>
      </w:r>
    </w:p>
    <w:p w:rsidR="00091DB3" w:rsidRPr="00925F5D" w:rsidRDefault="00091DB3" w:rsidP="00620018">
      <w:pPr>
        <w:rPr>
          <w:rFonts w:ascii="宋体" w:hAnsi="宋体"/>
          <w:b/>
          <w:szCs w:val="21"/>
        </w:rPr>
      </w:pPr>
    </w:p>
    <w:p w:rsidR="001946A2" w:rsidRDefault="00506AC9" w:rsidP="00A23E1E">
      <w:pPr>
        <w:rPr>
          <w:szCs w:val="21"/>
        </w:rPr>
      </w:pPr>
      <w:r>
        <w:rPr>
          <w:szCs w:val="21"/>
        </w:rPr>
        <w:t>3#2=3+33=36  </w:t>
      </w:r>
      <w:r>
        <w:rPr>
          <w:szCs w:val="21"/>
        </w:rPr>
        <w:t>，</w:t>
      </w:r>
      <w:r>
        <w:rPr>
          <w:szCs w:val="21"/>
        </w:rPr>
        <w:t>5#3 =5+55+555=615</w:t>
      </w:r>
    </w:p>
    <w:p w:rsidR="008A5D72" w:rsidRDefault="008A5D72" w:rsidP="00A23E1E">
      <w:pPr>
        <w:rPr>
          <w:szCs w:val="21"/>
        </w:rPr>
      </w:pPr>
    </w:p>
    <w:p w:rsidR="00506AC9" w:rsidRPr="00A23E1E" w:rsidRDefault="00506AC9" w:rsidP="00A23E1E">
      <w:pPr>
        <w:rPr>
          <w:rFonts w:ascii="宋体" w:hAnsi="宋体"/>
        </w:rPr>
      </w:pPr>
    </w:p>
    <w:p w:rsidR="002D50E9" w:rsidRDefault="008F30FB" w:rsidP="002D50E9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</w:t>
      </w:r>
      <w:r w:rsidR="002D50E9" w:rsidRPr="00925F5D">
        <w:rPr>
          <w:rFonts w:ascii="宋体" w:hAnsi="宋体" w:hint="eastAsia"/>
          <w:b/>
          <w:szCs w:val="21"/>
        </w:rPr>
        <w:t>答案</w:t>
      </w:r>
      <w:r w:rsidR="002D50E9" w:rsidRPr="00925F5D">
        <w:rPr>
          <w:rFonts w:ascii="宋体" w:hAnsi="宋体" w:hint="eastAsia"/>
          <w:szCs w:val="21"/>
        </w:rPr>
        <w:t>：</w:t>
      </w:r>
    </w:p>
    <w:p w:rsidR="00091DB3" w:rsidRPr="00925F5D" w:rsidRDefault="00091DB3" w:rsidP="002D50E9">
      <w:pPr>
        <w:rPr>
          <w:rFonts w:ascii="宋体" w:hAnsi="宋体"/>
          <w:szCs w:val="21"/>
        </w:rPr>
      </w:pPr>
    </w:p>
    <w:p w:rsidR="00506AC9" w:rsidRDefault="00506AC9" w:rsidP="00506AC9">
      <w:pPr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解</w:t>
      </w:r>
      <w:r w:rsidR="00EE7C6E" w:rsidRPr="00A23E1E">
        <w:rPr>
          <w:rFonts w:ascii="宋体" w:hAnsi="宋体" w:hint="eastAsia"/>
          <w:kern w:val="0"/>
          <w:szCs w:val="21"/>
        </w:rPr>
        <w:t>答：</w:t>
      </w:r>
    </w:p>
    <w:p w:rsidR="002D50E9" w:rsidRPr="00A23E1E" w:rsidRDefault="00506AC9" w:rsidP="00506AC9">
      <w:pPr>
        <w:rPr>
          <w:bCs/>
          <w:color w:val="000000"/>
          <w:szCs w:val="21"/>
        </w:rPr>
      </w:pPr>
      <w:r>
        <w:rPr>
          <w:szCs w:val="21"/>
        </w:rPr>
        <w:lastRenderedPageBreak/>
        <w:t> 1  10  45  120  210  252  210  120  45  10  1</w:t>
      </w:r>
    </w:p>
    <w:p w:rsidR="002D50E9" w:rsidRDefault="002D50E9" w:rsidP="002D50E9">
      <w:pPr>
        <w:rPr>
          <w:rFonts w:ascii="宋体" w:hAnsi="宋体"/>
          <w:szCs w:val="21"/>
        </w:rPr>
      </w:pPr>
    </w:p>
    <w:p w:rsidR="008A5D72" w:rsidRDefault="008A5D72" w:rsidP="002D50E9">
      <w:pPr>
        <w:rPr>
          <w:rFonts w:ascii="宋体" w:hAnsi="宋体"/>
          <w:szCs w:val="21"/>
        </w:rPr>
      </w:pPr>
    </w:p>
    <w:p w:rsidR="00024C43" w:rsidRDefault="00024C43" w:rsidP="00024C43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925C79" w:rsidRDefault="00925C79" w:rsidP="007550D7">
      <w:pPr>
        <w:jc w:val="left"/>
        <w:rPr>
          <w:rFonts w:ascii="宋体" w:hAnsi="宋体"/>
          <w:b/>
          <w:szCs w:val="21"/>
        </w:rPr>
      </w:pPr>
    </w:p>
    <w:p w:rsidR="00A23E1E" w:rsidRDefault="00925C79" w:rsidP="00506AC9">
      <w:pPr>
        <w:rPr>
          <w:szCs w:val="21"/>
        </w:rPr>
      </w:pPr>
      <w:r w:rsidRPr="00A23E1E">
        <w:rPr>
          <w:rFonts w:hint="eastAsia"/>
          <w:szCs w:val="21"/>
        </w:rPr>
        <w:t>解答：</w:t>
      </w:r>
      <w:r w:rsidR="00506AC9">
        <w:rPr>
          <w:szCs w:val="21"/>
        </w:rPr>
        <w:t>7×6×4=168</w:t>
      </w:r>
    </w:p>
    <w:p w:rsidR="00506AC9" w:rsidRDefault="00506AC9" w:rsidP="00506AC9">
      <w:pPr>
        <w:rPr>
          <w:szCs w:val="21"/>
        </w:rPr>
      </w:pPr>
    </w:p>
    <w:p w:rsidR="008A5D72" w:rsidRPr="00925F5D" w:rsidRDefault="008A5D72" w:rsidP="00506AC9">
      <w:pPr>
        <w:rPr>
          <w:szCs w:val="21"/>
        </w:rPr>
      </w:pPr>
    </w:p>
    <w:p w:rsidR="00091DB3" w:rsidRDefault="008927AF" w:rsidP="002D50E9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F07DF3" w:rsidRPr="00925F5D" w:rsidRDefault="00F07DF3" w:rsidP="00A23E1E"/>
    <w:p w:rsidR="00A23E1E" w:rsidRDefault="008927AF" w:rsidP="00A23E1E">
      <w:pPr>
        <w:rPr>
          <w:bCs/>
          <w:color w:val="000000"/>
        </w:rPr>
      </w:pPr>
      <w:r w:rsidRPr="00925F5D">
        <w:rPr>
          <w:rFonts w:hint="eastAsia"/>
        </w:rPr>
        <w:t>解答：</w:t>
      </w:r>
      <w:r w:rsidR="00506AC9" w:rsidRPr="008F23C2">
        <w:rPr>
          <w:position w:val="-6"/>
          <w:szCs w:val="21"/>
        </w:rPr>
        <w:object w:dxaOrig="10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5.75pt" o:ole="">
            <v:imagedata r:id="rId9" o:title=""/>
          </v:shape>
          <o:OLEObject Type="Embed" ProgID="Equation.3" ShapeID="_x0000_i1025" DrawAspect="Content" ObjectID="_1362832666" r:id="rId10"/>
        </w:object>
      </w:r>
    </w:p>
    <w:p w:rsidR="009A3FFD" w:rsidRDefault="009A3FFD" w:rsidP="00506AC9">
      <w:pPr>
        <w:sectPr w:rsidR="009A3FFD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9A3FFD" w:rsidRPr="009A3FFD" w:rsidRDefault="009A3FFD" w:rsidP="009A3FFD">
      <w:pPr>
        <w:sectPr w:rsidR="009A3FFD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8927AF" w:rsidRPr="00315CB2" w:rsidRDefault="008927AF" w:rsidP="009A3FFD">
      <w:pPr>
        <w:jc w:val="left"/>
        <w:rPr>
          <w:rFonts w:ascii="宋体" w:hAnsi="宋体"/>
          <w:szCs w:val="21"/>
        </w:rPr>
      </w:pPr>
    </w:p>
    <w:sectPr w:rsidR="008927AF" w:rsidRPr="00315CB2" w:rsidSect="00C41C62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82F" w:rsidRDefault="0045382F">
      <w:r>
        <w:separator/>
      </w:r>
    </w:p>
  </w:endnote>
  <w:endnote w:type="continuationSeparator" w:id="0">
    <w:p w:rsidR="0045382F" w:rsidRDefault="00453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CE7B29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CE7B29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82F" w:rsidRDefault="0045382F">
      <w:r>
        <w:separator/>
      </w:r>
    </w:p>
  </w:footnote>
  <w:footnote w:type="continuationSeparator" w:id="0">
    <w:p w:rsidR="0045382F" w:rsidRDefault="00453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BB7047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0146F9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11" name="图片 1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2B62B9" w:rsidRPr="00056554">
      <w:rPr>
        <w:rFonts w:hint="eastAsia"/>
        <w:b/>
        <w:sz w:val="21"/>
        <w:szCs w:val="21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331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06BE"/>
    <w:rsid w:val="000146F9"/>
    <w:rsid w:val="00024C43"/>
    <w:rsid w:val="00026757"/>
    <w:rsid w:val="00080E17"/>
    <w:rsid w:val="00091DB3"/>
    <w:rsid w:val="000A2EC5"/>
    <w:rsid w:val="001026BF"/>
    <w:rsid w:val="001026FD"/>
    <w:rsid w:val="001311A5"/>
    <w:rsid w:val="00172A27"/>
    <w:rsid w:val="001946A2"/>
    <w:rsid w:val="001A494F"/>
    <w:rsid w:val="001B3929"/>
    <w:rsid w:val="001C5B15"/>
    <w:rsid w:val="001D48CE"/>
    <w:rsid w:val="001E3204"/>
    <w:rsid w:val="002951C3"/>
    <w:rsid w:val="002B3242"/>
    <w:rsid w:val="002B62B9"/>
    <w:rsid w:val="002C7242"/>
    <w:rsid w:val="002D50E9"/>
    <w:rsid w:val="00315CB2"/>
    <w:rsid w:val="00390158"/>
    <w:rsid w:val="003B4B4F"/>
    <w:rsid w:val="003E2A13"/>
    <w:rsid w:val="00422934"/>
    <w:rsid w:val="00425DFB"/>
    <w:rsid w:val="00440535"/>
    <w:rsid w:val="0045382F"/>
    <w:rsid w:val="0047259C"/>
    <w:rsid w:val="00485C5E"/>
    <w:rsid w:val="004907A3"/>
    <w:rsid w:val="004C2E24"/>
    <w:rsid w:val="004C5D54"/>
    <w:rsid w:val="004D22D9"/>
    <w:rsid w:val="004D3C79"/>
    <w:rsid w:val="004F1576"/>
    <w:rsid w:val="00506AC9"/>
    <w:rsid w:val="00543ABC"/>
    <w:rsid w:val="0058126B"/>
    <w:rsid w:val="005837A7"/>
    <w:rsid w:val="00586097"/>
    <w:rsid w:val="005C100C"/>
    <w:rsid w:val="005D45B7"/>
    <w:rsid w:val="005E3C54"/>
    <w:rsid w:val="00600333"/>
    <w:rsid w:val="00616AB3"/>
    <w:rsid w:val="00620018"/>
    <w:rsid w:val="0063659B"/>
    <w:rsid w:val="00667A6A"/>
    <w:rsid w:val="006C4B0B"/>
    <w:rsid w:val="006F2EEF"/>
    <w:rsid w:val="006F52A9"/>
    <w:rsid w:val="007077D6"/>
    <w:rsid w:val="00710619"/>
    <w:rsid w:val="0073112D"/>
    <w:rsid w:val="00740373"/>
    <w:rsid w:val="007550D7"/>
    <w:rsid w:val="00782FD1"/>
    <w:rsid w:val="007915AF"/>
    <w:rsid w:val="00792C85"/>
    <w:rsid w:val="007D6488"/>
    <w:rsid w:val="00804305"/>
    <w:rsid w:val="00806622"/>
    <w:rsid w:val="0080685B"/>
    <w:rsid w:val="0085501D"/>
    <w:rsid w:val="008927AF"/>
    <w:rsid w:val="008A5D72"/>
    <w:rsid w:val="008C04D0"/>
    <w:rsid w:val="008D4497"/>
    <w:rsid w:val="008F30FB"/>
    <w:rsid w:val="00904760"/>
    <w:rsid w:val="009111D5"/>
    <w:rsid w:val="00922E82"/>
    <w:rsid w:val="00925C79"/>
    <w:rsid w:val="00925F5D"/>
    <w:rsid w:val="00970B6B"/>
    <w:rsid w:val="009A3FFD"/>
    <w:rsid w:val="009F5C71"/>
    <w:rsid w:val="009F7113"/>
    <w:rsid w:val="00A00645"/>
    <w:rsid w:val="00A01BBE"/>
    <w:rsid w:val="00A06C9B"/>
    <w:rsid w:val="00A23E1E"/>
    <w:rsid w:val="00A321C7"/>
    <w:rsid w:val="00A52960"/>
    <w:rsid w:val="00AB00E9"/>
    <w:rsid w:val="00AB14B5"/>
    <w:rsid w:val="00AF09A7"/>
    <w:rsid w:val="00B453F1"/>
    <w:rsid w:val="00B7627C"/>
    <w:rsid w:val="00BA77A3"/>
    <w:rsid w:val="00BB7047"/>
    <w:rsid w:val="00BC6869"/>
    <w:rsid w:val="00BD21FC"/>
    <w:rsid w:val="00BD237F"/>
    <w:rsid w:val="00BF5BD0"/>
    <w:rsid w:val="00C074D1"/>
    <w:rsid w:val="00C3549E"/>
    <w:rsid w:val="00C41C62"/>
    <w:rsid w:val="00C47228"/>
    <w:rsid w:val="00C506AE"/>
    <w:rsid w:val="00C710A0"/>
    <w:rsid w:val="00CB63DF"/>
    <w:rsid w:val="00CE7B29"/>
    <w:rsid w:val="00D058AC"/>
    <w:rsid w:val="00DE3FF9"/>
    <w:rsid w:val="00E028EB"/>
    <w:rsid w:val="00E34F5B"/>
    <w:rsid w:val="00E67BF4"/>
    <w:rsid w:val="00EB2CD3"/>
    <w:rsid w:val="00ED31FF"/>
    <w:rsid w:val="00EE21C7"/>
    <w:rsid w:val="00EE2725"/>
    <w:rsid w:val="00EE7C6E"/>
    <w:rsid w:val="00F07DF3"/>
    <w:rsid w:val="00F30BD6"/>
    <w:rsid w:val="00F46284"/>
    <w:rsid w:val="00F6118B"/>
    <w:rsid w:val="00F620A4"/>
    <w:rsid w:val="00F741EE"/>
    <w:rsid w:val="00FA1A2B"/>
    <w:rsid w:val="00FC0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C6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41C62"/>
    <w:rPr>
      <w:color w:val="0000FF"/>
      <w:u w:val="single"/>
    </w:rPr>
  </w:style>
  <w:style w:type="character" w:styleId="a4">
    <w:name w:val="Strong"/>
    <w:basedOn w:val="a0"/>
    <w:qFormat/>
    <w:rsid w:val="00C41C62"/>
    <w:rPr>
      <w:b/>
    </w:rPr>
  </w:style>
  <w:style w:type="paragraph" w:styleId="a5">
    <w:name w:val="Normal (Web)"/>
    <w:basedOn w:val="a"/>
    <w:rsid w:val="00C41C62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link w:val="Char"/>
    <w:uiPriority w:val="99"/>
    <w:rsid w:val="00C41C6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C41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uiPriority w:val="59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6"/>
    <w:uiPriority w:val="99"/>
    <w:rsid w:val="00A23E1E"/>
    <w:rPr>
      <w:kern w:val="2"/>
      <w:sz w:val="18"/>
    </w:rPr>
  </w:style>
  <w:style w:type="paragraph" w:styleId="a9">
    <w:name w:val="Balloon Text"/>
    <w:basedOn w:val="a"/>
    <w:link w:val="Char0"/>
    <w:rsid w:val="0085501D"/>
    <w:rPr>
      <w:sz w:val="18"/>
      <w:szCs w:val="18"/>
    </w:rPr>
  </w:style>
  <w:style w:type="character" w:customStyle="1" w:styleId="Char0">
    <w:name w:val="批注框文本 Char"/>
    <w:basedOn w:val="a0"/>
    <w:link w:val="a9"/>
    <w:rsid w:val="0085501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32</Words>
  <Characters>187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CHINA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2011-03-28T07:51:00Z</dcterms:created>
  <dcterms:modified xsi:type="dcterms:W3CDTF">2011-03-28T07:51:00Z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