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86097" w:rsidRPr="00925F5D" w:rsidRDefault="008A5D72" w:rsidP="0080685B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</w:rPr>
        <w:t>学而思奥数网天天练（</w:t>
      </w:r>
      <w:r w:rsidR="001026FD">
        <w:rPr>
          <w:rFonts w:ascii="宋体" w:hAnsi="宋体" w:hint="eastAsia"/>
          <w:b/>
        </w:rPr>
        <w:t>1-5</w:t>
      </w:r>
      <w:r>
        <w:rPr>
          <w:rFonts w:ascii="宋体" w:hAnsi="宋体" w:hint="eastAsia"/>
          <w:b/>
        </w:rPr>
        <w:t>年级）2011年03月29日试题（高难度）</w:t>
      </w:r>
    </w:p>
    <w:p w:rsidR="00586097" w:rsidRPr="00925F5D" w:rsidRDefault="00586097" w:rsidP="00586097">
      <w:pPr>
        <w:rPr>
          <w:rFonts w:ascii="宋体" w:hAnsi="宋体"/>
          <w:b/>
          <w:szCs w:val="21"/>
        </w:rPr>
      </w:pPr>
    </w:p>
    <w:p w:rsidR="00F46284" w:rsidRPr="00A23E1E" w:rsidRDefault="00BB7047" w:rsidP="00586097">
      <w:pPr>
        <w:rPr>
          <w:rFonts w:ascii="宋体" w:hAnsi="宋体"/>
          <w:b/>
          <w:szCs w:val="21"/>
        </w:rPr>
      </w:pPr>
      <w:r w:rsidRPr="00BB7047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74.1pt;z-index:251653632" filled="f" fillcolor="#ffc">
            <v:fill color2="#76765e" rotate="t"/>
            <v:textbox>
              <w:txbxContent>
                <w:p w:rsidR="00586097" w:rsidRDefault="008F30FB" w:rsidP="00AB14B5">
                  <w:pPr>
                    <w:spacing w:afterLines="50"/>
                    <w:jc w:val="center"/>
                    <w:rPr>
                      <w:rStyle w:val="a4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506AC9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数一数</w:t>
                  </w:r>
                </w:p>
                <w:p w:rsidR="00F46284" w:rsidRPr="000A2EC5" w:rsidRDefault="00506AC9" w:rsidP="00AB14B5">
                  <w:pPr>
                    <w:spacing w:afterLines="50"/>
                    <w:ind w:firstLineChars="202" w:firstLine="424"/>
                    <w:rPr>
                      <w:rStyle w:val="a4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t>用6根短绳连成一条长绳，一共要打几个结？</w:t>
                  </w: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586097" w:rsidRDefault="00586097" w:rsidP="00586097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A23E1E" w:rsidRDefault="00A23E1E" w:rsidP="00586097">
      <w:pPr>
        <w:rPr>
          <w:rFonts w:ascii="宋体" w:hAnsi="宋体"/>
          <w:b/>
          <w:color w:val="333333"/>
          <w:szCs w:val="21"/>
        </w:rPr>
      </w:pPr>
    </w:p>
    <w:p w:rsidR="00A23E1E" w:rsidRDefault="00A23E1E" w:rsidP="00586097">
      <w:pPr>
        <w:rPr>
          <w:rFonts w:ascii="宋体" w:hAnsi="宋体"/>
          <w:b/>
          <w:color w:val="333333"/>
          <w:szCs w:val="21"/>
        </w:rPr>
      </w:pPr>
    </w:p>
    <w:p w:rsidR="00A23E1E" w:rsidRPr="00925F5D" w:rsidRDefault="00A23E1E" w:rsidP="00586097">
      <w:pPr>
        <w:rPr>
          <w:rFonts w:ascii="宋体" w:hAnsi="宋体"/>
          <w:color w:val="333333"/>
          <w:szCs w:val="21"/>
        </w:rPr>
      </w:pPr>
    </w:p>
    <w:p w:rsidR="00A52960" w:rsidRPr="00925F5D" w:rsidRDefault="00BB7047" w:rsidP="00A52960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44" type="#_x0000_t176" style="position:absolute;left:0;text-align:left;margin-left:0;margin-top:9.75pt;width:414pt;height:94.35pt;z-index:251654656" filled="f" fillcolor="#ffc">
            <v:fill color2="#76765e" rotate="t"/>
            <v:textbox style="mso-next-textbox:#_x0000_s1044">
              <w:txbxContent>
                <w:p w:rsidR="00A52960" w:rsidRDefault="008F30FB" w:rsidP="00AB14B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506AC9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“定义”推算</w:t>
                  </w:r>
                </w:p>
                <w:p w:rsidR="001946A2" w:rsidRPr="00A23E1E" w:rsidRDefault="00506AC9" w:rsidP="00506AC9">
                  <w:pPr>
                    <w:ind w:firstLineChars="202" w:firstLine="424"/>
                    <w:rPr>
                      <w:b/>
                      <w:sz w:val="20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t>已知8#2=8+88=96，4#3=4+44+444=492。   　　求3#2   ，5#3</w:t>
                  </w:r>
                </w:p>
              </w:txbxContent>
            </v:textbox>
          </v:shape>
        </w:pict>
      </w:r>
    </w:p>
    <w:p w:rsidR="007077D6" w:rsidRPr="00A23E1E" w:rsidRDefault="00BB7047" w:rsidP="00A52960">
      <w:pPr>
        <w:rPr>
          <w:rFonts w:ascii="宋体" w:hAnsi="宋体"/>
          <w:color w:val="333333"/>
          <w:szCs w:val="21"/>
        </w:rPr>
      </w:pPr>
      <w:r w:rsidRPr="00BB7047">
        <w:rPr>
          <w:rFonts w:ascii="宋体" w:hAnsi="宋体"/>
          <w:b/>
          <w:szCs w:val="21"/>
        </w:rPr>
      </w:r>
      <w:r w:rsidRPr="00BB7047">
        <w:rPr>
          <w:rFonts w:ascii="宋体" w:hAnsi="宋体"/>
          <w:b/>
          <w:szCs w:val="21"/>
        </w:rPr>
        <w:pict>
          <v:group id="_x0000_s1042" style="width:414pt;height:81.9pt;mso-position-horizontal-relative:char;mso-position-vertical-relative:line" coordsize="7200,1222">
            <o:lock v:ext="edit" aspectratio="t" text="t"/>
            <v:shape id="_x0000_s104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 w:rsidR="008A5D72">
        <w:rPr>
          <w:rFonts w:ascii="宋体" w:hAnsi="宋体" w:hint="eastAsia"/>
          <w:b/>
          <w:color w:val="333333"/>
          <w:szCs w:val="21"/>
        </w:rPr>
        <w:t>：</w:t>
      </w:r>
    </w:p>
    <w:p w:rsidR="00A23E1E" w:rsidRDefault="00A23E1E" w:rsidP="00AB14B5">
      <w:pPr>
        <w:spacing w:afterLines="50"/>
        <w:rPr>
          <w:rFonts w:ascii="宋体" w:hAnsi="宋体"/>
          <w:b/>
          <w:szCs w:val="21"/>
          <w:u w:val="single"/>
        </w:rPr>
      </w:pPr>
    </w:p>
    <w:p w:rsidR="008A5D72" w:rsidRDefault="008A5D72" w:rsidP="00AB14B5">
      <w:pPr>
        <w:spacing w:afterLines="50"/>
        <w:rPr>
          <w:rFonts w:ascii="宋体" w:hAnsi="宋体"/>
          <w:b/>
          <w:szCs w:val="21"/>
          <w:u w:val="single"/>
        </w:rPr>
      </w:pPr>
    </w:p>
    <w:p w:rsidR="00A23E1E" w:rsidRDefault="00BB7047" w:rsidP="00AB14B5">
      <w:pPr>
        <w:spacing w:afterLines="50"/>
        <w:rPr>
          <w:rFonts w:ascii="宋体" w:hAnsi="宋体"/>
          <w:b/>
          <w:szCs w:val="21"/>
          <w:u w:val="single"/>
        </w:rPr>
      </w:pPr>
      <w:r w:rsidRPr="00BB7047">
        <w:rPr>
          <w:rFonts w:ascii="宋体" w:hAnsi="宋体"/>
          <w:szCs w:val="21"/>
        </w:rPr>
        <w:pict>
          <v:shape id="_x0000_s1045" type="#_x0000_t176" style="position:absolute;left:0;text-align:left;margin-left:0;margin-top:6.9pt;width:414pt;height:283.65pt;z-index:251655680">
            <v:textbox>
              <w:txbxContent>
                <w:p w:rsidR="002D50E9" w:rsidRDefault="008F30FB" w:rsidP="00AB14B5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506AC9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找规律</w:t>
                  </w:r>
                </w:p>
                <w:p w:rsidR="00506AC9" w:rsidRPr="007B2C82" w:rsidRDefault="00506AC9" w:rsidP="00506AC9">
                  <w:pPr>
                    <w:widowControl/>
                    <w:spacing w:before="100" w:beforeAutospacing="1" w:after="100" w:afterAutospacing="1" w:line="450" w:lineRule="atLeast"/>
                    <w:ind w:firstLine="480"/>
                    <w:jc w:val="left"/>
                    <w:rPr>
                      <w:rFonts w:ascii="宋体" w:hAnsi="宋体" w:cs="宋体"/>
                      <w:kern w:val="0"/>
                      <w:szCs w:val="21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t>观察下面各数，找出数间规律，并写出第十一行</w:t>
                  </w:r>
                </w:p>
                <w:p w:rsidR="00506AC9" w:rsidRDefault="00506AC9" w:rsidP="00506AC9">
                  <w:pPr>
                    <w:widowControl/>
                    <w:spacing w:line="384" w:lineRule="atLeast"/>
                    <w:jc w:val="left"/>
                    <w:rPr>
                      <w:rFonts w:ascii="宋体" w:hAnsi="宋体" w:cs="宋体"/>
                      <w:kern w:val="0"/>
                      <w:szCs w:val="21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  <w:t>                 1</w:t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  <w:t>                1  1</w:t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  <w:t>               1  2  1</w:t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  <w:t>             1  3  3  1</w:t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  <w:t>          1  4  6  4  1</w:t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  <w:t>         1  5  10  10  5  1</w:t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  <w:t>                ……</w:t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</w:r>
                </w:p>
                <w:p w:rsidR="00BD237F" w:rsidRPr="00BD237F" w:rsidRDefault="00BD237F" w:rsidP="00AB14B5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A23E1E" w:rsidRDefault="00A23E1E" w:rsidP="00AB14B5">
      <w:pPr>
        <w:spacing w:afterLines="50"/>
        <w:rPr>
          <w:rFonts w:ascii="宋体" w:hAnsi="宋体"/>
          <w:b/>
          <w:szCs w:val="21"/>
          <w:u w:val="single"/>
        </w:rPr>
      </w:pPr>
    </w:p>
    <w:p w:rsidR="00A23E1E" w:rsidRDefault="00A23E1E" w:rsidP="00AB14B5">
      <w:pPr>
        <w:spacing w:afterLines="50"/>
        <w:rPr>
          <w:rFonts w:ascii="宋体" w:hAnsi="宋体"/>
          <w:b/>
          <w:szCs w:val="21"/>
          <w:u w:val="single"/>
        </w:rPr>
      </w:pPr>
    </w:p>
    <w:p w:rsidR="00A23E1E" w:rsidRDefault="00A23E1E" w:rsidP="00AB14B5">
      <w:pPr>
        <w:spacing w:afterLines="50"/>
        <w:rPr>
          <w:rFonts w:ascii="宋体" w:hAnsi="宋体"/>
          <w:b/>
          <w:szCs w:val="21"/>
          <w:u w:val="single"/>
        </w:rPr>
      </w:pPr>
    </w:p>
    <w:p w:rsidR="00A52960" w:rsidRPr="00925F5D" w:rsidRDefault="00A52960" w:rsidP="00AB14B5">
      <w:pPr>
        <w:spacing w:afterLines="50"/>
        <w:rPr>
          <w:rFonts w:ascii="宋体" w:hAnsi="宋体"/>
          <w:b/>
          <w:szCs w:val="21"/>
          <w:u w:val="single"/>
        </w:rPr>
      </w:pPr>
    </w:p>
    <w:p w:rsidR="001946A2" w:rsidRDefault="001946A2">
      <w:pPr>
        <w:rPr>
          <w:rFonts w:ascii="宋体" w:hAnsi="宋体"/>
          <w:color w:val="333333"/>
          <w:szCs w:val="21"/>
        </w:rPr>
      </w:pPr>
    </w:p>
    <w:p w:rsidR="00F741EE" w:rsidRPr="00925F5D" w:rsidRDefault="00F741EE">
      <w:pPr>
        <w:rPr>
          <w:rFonts w:ascii="宋体" w:hAnsi="宋体"/>
          <w:color w:val="333333"/>
          <w:szCs w:val="21"/>
        </w:rPr>
      </w:pPr>
    </w:p>
    <w:p w:rsidR="002D50E9" w:rsidRPr="00925F5D" w:rsidRDefault="002D50E9" w:rsidP="00AB14B5">
      <w:pPr>
        <w:spacing w:afterLines="50"/>
        <w:rPr>
          <w:rFonts w:ascii="宋体" w:hAnsi="宋体"/>
          <w:b/>
          <w:szCs w:val="21"/>
          <w:u w:val="single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BD237F" w:rsidRDefault="00BD237F" w:rsidP="002D50E9">
      <w:pPr>
        <w:rPr>
          <w:rFonts w:ascii="宋体" w:hAnsi="宋体"/>
          <w:b/>
          <w:szCs w:val="21"/>
        </w:rPr>
      </w:pPr>
    </w:p>
    <w:p w:rsidR="00BD237F" w:rsidRDefault="00BD237F" w:rsidP="002D50E9">
      <w:pPr>
        <w:rPr>
          <w:rFonts w:ascii="宋体" w:hAnsi="宋体"/>
          <w:b/>
          <w:szCs w:val="21"/>
        </w:rPr>
      </w:pPr>
    </w:p>
    <w:p w:rsidR="00A23E1E" w:rsidRDefault="00A23E1E" w:rsidP="00080E17">
      <w:pPr>
        <w:rPr>
          <w:rFonts w:ascii="宋体" w:hAnsi="宋体"/>
          <w:b/>
          <w:szCs w:val="21"/>
        </w:rPr>
      </w:pPr>
    </w:p>
    <w:p w:rsidR="007915AF" w:rsidRDefault="002D50E9" w:rsidP="00080E17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8A5D72" w:rsidRDefault="008A5D72" w:rsidP="00080E17">
      <w:pPr>
        <w:rPr>
          <w:rFonts w:ascii="宋体" w:hAnsi="宋体"/>
          <w:b/>
          <w:szCs w:val="21"/>
        </w:rPr>
      </w:pPr>
    </w:p>
    <w:p w:rsidR="008A5D72" w:rsidRDefault="008A5D72" w:rsidP="00080E17">
      <w:pPr>
        <w:rPr>
          <w:rFonts w:ascii="宋体" w:hAnsi="宋体"/>
          <w:b/>
          <w:szCs w:val="21"/>
        </w:rPr>
      </w:pPr>
    </w:p>
    <w:p w:rsidR="001D48CE" w:rsidRPr="00925F5D" w:rsidRDefault="00BB7047" w:rsidP="00AB14B5">
      <w:pPr>
        <w:spacing w:afterLines="50"/>
        <w:rPr>
          <w:rFonts w:ascii="宋体" w:hAnsi="宋体"/>
          <w:b/>
          <w:szCs w:val="21"/>
          <w:u w:val="single"/>
        </w:rPr>
      </w:pPr>
      <w:r w:rsidRPr="00BB7047">
        <w:rPr>
          <w:rFonts w:ascii="宋体" w:hAnsi="宋体"/>
          <w:color w:val="333333"/>
          <w:szCs w:val="21"/>
        </w:rPr>
        <w:pict>
          <v:shape id="_x0000_s1054" type="#_x0000_t176" style="position:absolute;left:0;text-align:left;margin-left:0;margin-top:14.95pt;width:414pt;height:85.8pt;z-index:251658752" filled="f" fillcolor="#ffc">
            <v:fill color2="#76765e" rotate="t"/>
            <v:textbox style="mso-next-textbox:#_x0000_s1054">
              <w:txbxContent>
                <w:p w:rsidR="001D48CE" w:rsidRPr="00804305" w:rsidRDefault="00804305" w:rsidP="00AB14B5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="001D48CE"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506AC9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排列</w:t>
                  </w:r>
                </w:p>
                <w:p w:rsidR="001D48CE" w:rsidRPr="00A23E1E" w:rsidRDefault="00506AC9" w:rsidP="00506AC9">
                  <w:pPr>
                    <w:ind w:firstLineChars="250" w:firstLine="525"/>
                    <w:rPr>
                      <w:rStyle w:val="a4"/>
                      <w:rFonts w:ascii="宋体" w:hAnsi="宋体"/>
                      <w:color w:val="333333"/>
                      <w:szCs w:val="21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t>如果一个四位数与一个三位数的和是1999，并且四位数和三位数是由7个不同的数字组成的，那么这样的四位数最多能有多少个？</w:t>
                  </w:r>
                </w:p>
              </w:txbxContent>
            </v:textbox>
          </v:shape>
        </w:pict>
      </w:r>
    </w:p>
    <w:p w:rsidR="001D48CE" w:rsidRPr="00925F5D" w:rsidRDefault="00BB7047" w:rsidP="00AB14B5">
      <w:pPr>
        <w:spacing w:afterLines="50"/>
        <w:rPr>
          <w:rFonts w:ascii="宋体" w:hAnsi="宋体"/>
          <w:color w:val="333333"/>
          <w:szCs w:val="21"/>
        </w:rPr>
      </w:pPr>
      <w:r w:rsidRPr="00BB7047">
        <w:rPr>
          <w:rFonts w:ascii="宋体" w:hAnsi="宋体"/>
          <w:b/>
          <w:szCs w:val="21"/>
        </w:rPr>
      </w:r>
      <w:r w:rsidRPr="00BB7047">
        <w:rPr>
          <w:rFonts w:ascii="宋体" w:hAnsi="宋体"/>
          <w:b/>
          <w:szCs w:val="21"/>
        </w:rPr>
        <w:pict>
          <v:group id="_x0000_s1052" style="width:414pt;height:70.2pt;mso-position-horizontal-relative:char;mso-position-vertical-relative:line" coordsize="7200,1222">
            <o:lock v:ext="edit" aspectratio="t" text="t"/>
            <v:shape id="_x0000_s1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7915AF" w:rsidRDefault="001D48CE" w:rsidP="00AB14B5">
      <w:pPr>
        <w:spacing w:afterLines="50"/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4907A3" w:rsidRDefault="004907A3" w:rsidP="00AB14B5">
      <w:pPr>
        <w:spacing w:afterLines="50"/>
        <w:rPr>
          <w:rFonts w:ascii="宋体" w:hAnsi="宋体"/>
          <w:color w:val="333333"/>
          <w:szCs w:val="21"/>
        </w:rPr>
      </w:pPr>
    </w:p>
    <w:p w:rsidR="007915AF" w:rsidRPr="00925F5D" w:rsidRDefault="00BB7047">
      <w:pPr>
        <w:rPr>
          <w:rFonts w:ascii="宋体" w:hAnsi="宋体"/>
          <w:b/>
          <w:szCs w:val="21"/>
        </w:rPr>
      </w:pPr>
      <w:r w:rsidRPr="00BB7047">
        <w:rPr>
          <w:rFonts w:ascii="宋体" w:hAnsi="宋体"/>
          <w:szCs w:val="21"/>
        </w:rPr>
        <w:pict>
          <v:shape id="_x0000_s1047" type="#_x0000_t176" style="position:absolute;left:0;text-align:left;margin-left:0;margin-top:11.55pt;width:414pt;height:94.2pt;z-index:251656704">
            <v:textbox>
              <w:txbxContent>
                <w:p w:rsidR="007915AF" w:rsidRDefault="007915AF" w:rsidP="00AB14B5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506AC9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计算</w:t>
                  </w:r>
                </w:p>
                <w:p w:rsidR="004907A3" w:rsidRPr="00A23E1E" w:rsidRDefault="000146F9" w:rsidP="00506AC9">
                  <w:pPr>
                    <w:ind w:firstLineChars="202" w:firstLine="424"/>
                    <w:rPr>
                      <w:bCs/>
                      <w:color w:val="000000"/>
                    </w:rPr>
                  </w:pPr>
                  <w:r>
                    <w:rPr>
                      <w:rFonts w:ascii="宋体" w:hAnsi="宋体" w:cs="宋体"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4248150" cy="428625"/>
                        <wp:effectExtent l="0" t="0" r="0" b="0"/>
                        <wp:docPr id="17" name="图片 17" descr="092653_4c561edde48b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092653_4c561edde48b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815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15AF" w:rsidRPr="00925F5D" w:rsidRDefault="007915AF" w:rsidP="00AB14B5">
      <w:pPr>
        <w:spacing w:afterLines="50"/>
        <w:rPr>
          <w:rFonts w:ascii="宋体" w:hAnsi="宋体"/>
          <w:b/>
          <w:szCs w:val="21"/>
          <w:u w:val="single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4907A3" w:rsidRDefault="004907A3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915AF" w:rsidRPr="00925F5D" w:rsidRDefault="007915AF" w:rsidP="00AB14B5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7915AF">
      <w:pPr>
        <w:rPr>
          <w:rFonts w:ascii="宋体" w:hAnsi="宋体"/>
          <w:b/>
          <w:szCs w:val="21"/>
        </w:rPr>
      </w:pPr>
    </w:p>
    <w:p w:rsidR="001946A2" w:rsidRPr="00925F5D" w:rsidRDefault="001946A2">
      <w:pPr>
        <w:rPr>
          <w:rFonts w:ascii="宋体" w:hAnsi="宋体"/>
          <w:b/>
          <w:szCs w:val="21"/>
        </w:rPr>
        <w:sectPr w:rsidR="001946A2" w:rsidRPr="00925F5D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927AF" w:rsidRPr="00315CB2" w:rsidRDefault="008927AF" w:rsidP="00AB14B5">
      <w:pPr>
        <w:rPr>
          <w:rFonts w:ascii="宋体" w:hAnsi="宋体"/>
          <w:szCs w:val="21"/>
        </w:rPr>
      </w:pPr>
    </w:p>
    <w:sectPr w:rsidR="008927AF" w:rsidRPr="00315CB2" w:rsidSect="00C41C62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CE6" w:rsidRDefault="00D85CE6">
      <w:r>
        <w:separator/>
      </w:r>
    </w:p>
  </w:endnote>
  <w:endnote w:type="continuationSeparator" w:id="0">
    <w:p w:rsidR="00D85CE6" w:rsidRDefault="00D85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CE7B29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CE7B29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CE6" w:rsidRDefault="00D85CE6">
      <w:r>
        <w:separator/>
      </w:r>
    </w:p>
  </w:footnote>
  <w:footnote w:type="continuationSeparator" w:id="0">
    <w:p w:rsidR="00D85CE6" w:rsidRDefault="00D85C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BB7047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0146F9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11" name="图片 1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331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06BE"/>
    <w:rsid w:val="000146F9"/>
    <w:rsid w:val="00024C43"/>
    <w:rsid w:val="00026757"/>
    <w:rsid w:val="00080E17"/>
    <w:rsid w:val="00091DB3"/>
    <w:rsid w:val="000A2EC5"/>
    <w:rsid w:val="001026BF"/>
    <w:rsid w:val="001026FD"/>
    <w:rsid w:val="001311A5"/>
    <w:rsid w:val="00172A27"/>
    <w:rsid w:val="001946A2"/>
    <w:rsid w:val="001A494F"/>
    <w:rsid w:val="001B3929"/>
    <w:rsid w:val="001C5B15"/>
    <w:rsid w:val="001D48CE"/>
    <w:rsid w:val="001E3204"/>
    <w:rsid w:val="002951C3"/>
    <w:rsid w:val="002B3242"/>
    <w:rsid w:val="002B62B9"/>
    <w:rsid w:val="002C7242"/>
    <w:rsid w:val="002D50E9"/>
    <w:rsid w:val="00315CB2"/>
    <w:rsid w:val="00390158"/>
    <w:rsid w:val="003B4B4F"/>
    <w:rsid w:val="003E2A13"/>
    <w:rsid w:val="00422934"/>
    <w:rsid w:val="00425DFB"/>
    <w:rsid w:val="00440535"/>
    <w:rsid w:val="0047259C"/>
    <w:rsid w:val="00485C5E"/>
    <w:rsid w:val="004907A3"/>
    <w:rsid w:val="004C2E24"/>
    <w:rsid w:val="004C5D54"/>
    <w:rsid w:val="004D22D9"/>
    <w:rsid w:val="004D3C79"/>
    <w:rsid w:val="004F1576"/>
    <w:rsid w:val="00506AC9"/>
    <w:rsid w:val="00543ABC"/>
    <w:rsid w:val="0058126B"/>
    <w:rsid w:val="005837A7"/>
    <w:rsid w:val="00586097"/>
    <w:rsid w:val="005C100C"/>
    <w:rsid w:val="005D45B7"/>
    <w:rsid w:val="005E3C54"/>
    <w:rsid w:val="00600333"/>
    <w:rsid w:val="00616AB3"/>
    <w:rsid w:val="00620018"/>
    <w:rsid w:val="0063659B"/>
    <w:rsid w:val="00667A6A"/>
    <w:rsid w:val="006C4B0B"/>
    <w:rsid w:val="006F2EEF"/>
    <w:rsid w:val="006F52A9"/>
    <w:rsid w:val="007077D6"/>
    <w:rsid w:val="00710619"/>
    <w:rsid w:val="0073112D"/>
    <w:rsid w:val="00740373"/>
    <w:rsid w:val="007550D7"/>
    <w:rsid w:val="00782FD1"/>
    <w:rsid w:val="007915AF"/>
    <w:rsid w:val="00792C85"/>
    <w:rsid w:val="007D6488"/>
    <w:rsid w:val="00804305"/>
    <w:rsid w:val="00806622"/>
    <w:rsid w:val="0080685B"/>
    <w:rsid w:val="0085501D"/>
    <w:rsid w:val="008927AF"/>
    <w:rsid w:val="008A5D72"/>
    <w:rsid w:val="008C04D0"/>
    <w:rsid w:val="008D4497"/>
    <w:rsid w:val="008F30FB"/>
    <w:rsid w:val="00904760"/>
    <w:rsid w:val="009111D5"/>
    <w:rsid w:val="00922E82"/>
    <w:rsid w:val="00925C79"/>
    <w:rsid w:val="00925F5D"/>
    <w:rsid w:val="00970B6B"/>
    <w:rsid w:val="009A3FFD"/>
    <w:rsid w:val="009F5C71"/>
    <w:rsid w:val="009F7113"/>
    <w:rsid w:val="00A00645"/>
    <w:rsid w:val="00A01BBE"/>
    <w:rsid w:val="00A06C9B"/>
    <w:rsid w:val="00A23E1E"/>
    <w:rsid w:val="00A321C7"/>
    <w:rsid w:val="00A52960"/>
    <w:rsid w:val="00AB00E9"/>
    <w:rsid w:val="00AB14B5"/>
    <w:rsid w:val="00AF09A7"/>
    <w:rsid w:val="00B453F1"/>
    <w:rsid w:val="00B7627C"/>
    <w:rsid w:val="00BA77A3"/>
    <w:rsid w:val="00BB7047"/>
    <w:rsid w:val="00BC6869"/>
    <w:rsid w:val="00BD21FC"/>
    <w:rsid w:val="00BD237F"/>
    <w:rsid w:val="00BF5BD0"/>
    <w:rsid w:val="00C074D1"/>
    <w:rsid w:val="00C3549E"/>
    <w:rsid w:val="00C41C62"/>
    <w:rsid w:val="00C47228"/>
    <w:rsid w:val="00C506AE"/>
    <w:rsid w:val="00CB63DF"/>
    <w:rsid w:val="00CE7B29"/>
    <w:rsid w:val="00D058AC"/>
    <w:rsid w:val="00D85CE6"/>
    <w:rsid w:val="00DE3FF9"/>
    <w:rsid w:val="00E028EB"/>
    <w:rsid w:val="00E34F5B"/>
    <w:rsid w:val="00E67BF4"/>
    <w:rsid w:val="00EB2CD3"/>
    <w:rsid w:val="00ED31FF"/>
    <w:rsid w:val="00EE21C7"/>
    <w:rsid w:val="00EE2725"/>
    <w:rsid w:val="00EE7C6E"/>
    <w:rsid w:val="00F07DF3"/>
    <w:rsid w:val="00F30BD6"/>
    <w:rsid w:val="00F46284"/>
    <w:rsid w:val="00F6118B"/>
    <w:rsid w:val="00F620A4"/>
    <w:rsid w:val="00F741EE"/>
    <w:rsid w:val="00FA1A2B"/>
    <w:rsid w:val="00FC0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C6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41C62"/>
    <w:rPr>
      <w:color w:val="0000FF"/>
      <w:u w:val="single"/>
    </w:rPr>
  </w:style>
  <w:style w:type="character" w:styleId="a4">
    <w:name w:val="Strong"/>
    <w:basedOn w:val="a0"/>
    <w:qFormat/>
    <w:rsid w:val="00C41C62"/>
    <w:rPr>
      <w:b/>
    </w:rPr>
  </w:style>
  <w:style w:type="paragraph" w:styleId="a5">
    <w:name w:val="Normal (Web)"/>
    <w:basedOn w:val="a"/>
    <w:rsid w:val="00C41C62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link w:val="Char"/>
    <w:uiPriority w:val="99"/>
    <w:rsid w:val="00C41C6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C41C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uiPriority w:val="59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6"/>
    <w:uiPriority w:val="99"/>
    <w:rsid w:val="00A23E1E"/>
    <w:rPr>
      <w:kern w:val="2"/>
      <w:sz w:val="18"/>
    </w:rPr>
  </w:style>
  <w:style w:type="paragraph" w:styleId="a9">
    <w:name w:val="Balloon Text"/>
    <w:basedOn w:val="a"/>
    <w:link w:val="Char0"/>
    <w:rsid w:val="0085501D"/>
    <w:rPr>
      <w:sz w:val="18"/>
      <w:szCs w:val="18"/>
    </w:rPr>
  </w:style>
  <w:style w:type="character" w:customStyle="1" w:styleId="Char0">
    <w:name w:val="批注框文本 Char"/>
    <w:basedOn w:val="a0"/>
    <w:link w:val="a9"/>
    <w:rsid w:val="0085501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2</Pages>
  <Words>26</Words>
  <Characters>154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2011-03-28T07:51:00Z</dcterms:created>
  <dcterms:modified xsi:type="dcterms:W3CDTF">2011-03-28T07:51:00Z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