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46A2" w:rsidRDefault="001B3929" w:rsidP="001B3929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</w:t>
      </w:r>
      <w:r w:rsidR="003A176F">
        <w:rPr>
          <w:rFonts w:ascii="宋体" w:hAnsi="宋体" w:hint="eastAsia"/>
          <w:b/>
          <w:szCs w:val="21"/>
        </w:rPr>
        <w:t>5</w:t>
      </w:r>
      <w:r w:rsidRPr="00925F5D">
        <w:rPr>
          <w:rFonts w:ascii="宋体" w:hAnsi="宋体" w:hint="eastAsia"/>
          <w:b/>
          <w:szCs w:val="21"/>
        </w:rPr>
        <w:t>年级）201</w:t>
      </w:r>
      <w:r w:rsidR="00145725">
        <w:rPr>
          <w:rFonts w:ascii="宋体" w:hAnsi="宋体" w:hint="eastAsia"/>
          <w:b/>
          <w:szCs w:val="21"/>
        </w:rPr>
        <w:t>1</w:t>
      </w:r>
      <w:r w:rsidRPr="00925F5D">
        <w:rPr>
          <w:rFonts w:ascii="宋体" w:hAnsi="宋体" w:hint="eastAsia"/>
          <w:b/>
          <w:szCs w:val="21"/>
        </w:rPr>
        <w:t>年03月</w:t>
      </w:r>
      <w:r w:rsidR="00145725">
        <w:rPr>
          <w:rFonts w:ascii="宋体" w:hAnsi="宋体" w:hint="eastAsia"/>
          <w:b/>
          <w:szCs w:val="21"/>
        </w:rPr>
        <w:t>30</w:t>
      </w:r>
      <w:r w:rsidRPr="00925F5D">
        <w:rPr>
          <w:rFonts w:ascii="宋体" w:hAnsi="宋体" w:hint="eastAsia"/>
          <w:b/>
          <w:szCs w:val="21"/>
        </w:rPr>
        <w:t>日</w:t>
      </w:r>
      <w:r w:rsidR="001946A2" w:rsidRPr="00925F5D">
        <w:rPr>
          <w:rFonts w:ascii="宋体" w:hAnsi="宋体" w:hint="eastAsia"/>
          <w:b/>
          <w:szCs w:val="21"/>
        </w:rPr>
        <w:t>答案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9A3FFD" w:rsidRDefault="009A3FFD" w:rsidP="00145725">
      <w:pPr>
        <w:rPr>
          <w:rFonts w:ascii="宋体" w:hAnsi="宋体"/>
          <w:b/>
          <w:szCs w:val="21"/>
        </w:rPr>
        <w:sectPr w:rsidR="009A3FFD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2951C3" w:rsidRPr="00925F5D" w:rsidRDefault="00782FD1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</w:p>
    <w:p w:rsidR="00620018" w:rsidRDefault="005E3C54" w:rsidP="007B26A3">
      <w:pPr>
        <w:rPr>
          <w:rStyle w:val="a4"/>
          <w:b w:val="0"/>
          <w:szCs w:val="21"/>
        </w:rPr>
      </w:pPr>
      <w:r>
        <w:rPr>
          <w:rFonts w:hint="eastAsia"/>
        </w:rPr>
        <w:t>解答：</w:t>
      </w:r>
      <w:r w:rsidR="007B26A3" w:rsidRPr="000A4A46">
        <w:rPr>
          <w:rStyle w:val="a4"/>
          <w:rFonts w:hint="eastAsia"/>
          <w:b w:val="0"/>
          <w:szCs w:val="21"/>
        </w:rPr>
        <w:t>9+9=18</w:t>
      </w:r>
    </w:p>
    <w:p w:rsidR="007B26A3" w:rsidRDefault="007B26A3" w:rsidP="007B26A3">
      <w:pPr>
        <w:rPr>
          <w:rStyle w:val="a4"/>
        </w:rPr>
      </w:pPr>
    </w:p>
    <w:p w:rsidR="00145725" w:rsidRPr="00D41EF2" w:rsidRDefault="00145725" w:rsidP="007B26A3">
      <w:pPr>
        <w:rPr>
          <w:rStyle w:val="a4"/>
        </w:rPr>
      </w:pPr>
    </w:p>
    <w:p w:rsidR="00620018" w:rsidRDefault="008F30FB" w:rsidP="0062001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620018">
      <w:pPr>
        <w:rPr>
          <w:rFonts w:ascii="宋体" w:hAnsi="宋体"/>
          <w:b/>
          <w:szCs w:val="21"/>
        </w:rPr>
      </w:pPr>
    </w:p>
    <w:p w:rsidR="00F20EAB" w:rsidRDefault="00925F5D" w:rsidP="002D50E9">
      <w:pPr>
        <w:rPr>
          <w:rStyle w:val="a4"/>
          <w:rFonts w:ascii="宋体" w:hAnsi="宋体"/>
          <w:b w:val="0"/>
          <w:szCs w:val="21"/>
        </w:rPr>
      </w:pPr>
      <w:r w:rsidRPr="00925F5D">
        <w:rPr>
          <w:rFonts w:hint="eastAsia"/>
          <w:kern w:val="0"/>
        </w:rPr>
        <w:t>解答：</w:t>
      </w:r>
    </w:p>
    <w:p w:rsidR="00F20EAB" w:rsidRPr="000A4A46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4</w:t>
      </w:r>
      <w:r w:rsidRPr="000A4A46">
        <w:rPr>
          <w:rStyle w:val="a4"/>
          <w:rFonts w:hint="eastAsia"/>
          <w:b w:val="0"/>
          <w:szCs w:val="21"/>
        </w:rPr>
        <w:t>种分法</w:t>
      </w:r>
    </w:p>
    <w:p w:rsidR="00F20EAB" w:rsidRPr="000A4A46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1</w:t>
      </w:r>
      <w:r w:rsidRPr="000A4A46">
        <w:rPr>
          <w:rStyle w:val="a4"/>
          <w:rFonts w:hint="eastAsia"/>
          <w:b w:val="0"/>
          <w:szCs w:val="21"/>
        </w:rPr>
        <w:t>、每份</w:t>
      </w:r>
      <w:r w:rsidRPr="000A4A46">
        <w:rPr>
          <w:rStyle w:val="a4"/>
          <w:rFonts w:hint="eastAsia"/>
          <w:b w:val="0"/>
          <w:szCs w:val="21"/>
        </w:rPr>
        <w:t>1</w:t>
      </w:r>
      <w:r w:rsidRPr="000A4A46">
        <w:rPr>
          <w:rStyle w:val="a4"/>
          <w:rFonts w:hint="eastAsia"/>
          <w:b w:val="0"/>
          <w:szCs w:val="21"/>
        </w:rPr>
        <w:t>朵，共</w:t>
      </w:r>
      <w:r w:rsidRPr="000A4A46">
        <w:rPr>
          <w:rStyle w:val="a4"/>
          <w:rFonts w:hint="eastAsia"/>
          <w:b w:val="0"/>
          <w:szCs w:val="21"/>
        </w:rPr>
        <w:t>15</w:t>
      </w:r>
      <w:r w:rsidRPr="000A4A46">
        <w:rPr>
          <w:rStyle w:val="a4"/>
          <w:rFonts w:hint="eastAsia"/>
          <w:b w:val="0"/>
          <w:szCs w:val="21"/>
        </w:rPr>
        <w:t>份；</w:t>
      </w:r>
      <w:r w:rsidRPr="000A4A46">
        <w:rPr>
          <w:rStyle w:val="a4"/>
          <w:rFonts w:hint="eastAsia"/>
          <w:b w:val="0"/>
          <w:szCs w:val="21"/>
        </w:rPr>
        <w:t>15</w:t>
      </w:r>
      <w:r w:rsidRPr="000A4A46">
        <w:rPr>
          <w:rStyle w:val="a4"/>
          <w:rFonts w:hint="eastAsia"/>
          <w:b w:val="0"/>
          <w:szCs w:val="21"/>
        </w:rPr>
        <w:t>÷</w:t>
      </w:r>
      <w:r w:rsidRPr="000A4A46">
        <w:rPr>
          <w:rStyle w:val="a4"/>
          <w:rFonts w:hint="eastAsia"/>
          <w:b w:val="0"/>
          <w:szCs w:val="21"/>
        </w:rPr>
        <w:t>1=15</w:t>
      </w:r>
    </w:p>
    <w:p w:rsidR="00F20EAB" w:rsidRPr="000A4A46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2</w:t>
      </w:r>
      <w:r w:rsidRPr="000A4A46">
        <w:rPr>
          <w:rStyle w:val="a4"/>
          <w:rFonts w:hint="eastAsia"/>
          <w:b w:val="0"/>
          <w:szCs w:val="21"/>
        </w:rPr>
        <w:t>、每份</w:t>
      </w:r>
      <w:r w:rsidRPr="000A4A46">
        <w:rPr>
          <w:rStyle w:val="a4"/>
          <w:rFonts w:hint="eastAsia"/>
          <w:b w:val="0"/>
          <w:szCs w:val="21"/>
        </w:rPr>
        <w:t>3</w:t>
      </w:r>
      <w:r w:rsidRPr="000A4A46">
        <w:rPr>
          <w:rStyle w:val="a4"/>
          <w:rFonts w:hint="eastAsia"/>
          <w:b w:val="0"/>
          <w:szCs w:val="21"/>
        </w:rPr>
        <w:t>朵，共</w:t>
      </w:r>
      <w:r w:rsidRPr="000A4A46">
        <w:rPr>
          <w:rStyle w:val="a4"/>
          <w:rFonts w:hint="eastAsia"/>
          <w:b w:val="0"/>
          <w:szCs w:val="21"/>
        </w:rPr>
        <w:t>5</w:t>
      </w:r>
      <w:r w:rsidRPr="000A4A46">
        <w:rPr>
          <w:rStyle w:val="a4"/>
          <w:rFonts w:hint="eastAsia"/>
          <w:b w:val="0"/>
          <w:szCs w:val="21"/>
        </w:rPr>
        <w:t>份；</w:t>
      </w:r>
      <w:r w:rsidRPr="000A4A46">
        <w:rPr>
          <w:rStyle w:val="a4"/>
          <w:rFonts w:hint="eastAsia"/>
          <w:b w:val="0"/>
          <w:szCs w:val="21"/>
        </w:rPr>
        <w:t>15</w:t>
      </w:r>
      <w:r w:rsidRPr="000A4A46">
        <w:rPr>
          <w:rStyle w:val="a4"/>
          <w:rFonts w:hint="eastAsia"/>
          <w:b w:val="0"/>
          <w:szCs w:val="21"/>
        </w:rPr>
        <w:t>÷</w:t>
      </w:r>
      <w:r w:rsidRPr="000A4A46">
        <w:rPr>
          <w:rStyle w:val="a4"/>
          <w:rFonts w:hint="eastAsia"/>
          <w:b w:val="0"/>
          <w:szCs w:val="21"/>
        </w:rPr>
        <w:t>3=5</w:t>
      </w:r>
    </w:p>
    <w:p w:rsidR="00F20EAB" w:rsidRPr="000A4A46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3</w:t>
      </w:r>
      <w:r w:rsidRPr="000A4A46">
        <w:rPr>
          <w:rStyle w:val="a4"/>
          <w:rFonts w:hint="eastAsia"/>
          <w:b w:val="0"/>
          <w:szCs w:val="21"/>
        </w:rPr>
        <w:t>、每份</w:t>
      </w:r>
      <w:r w:rsidRPr="000A4A46">
        <w:rPr>
          <w:rStyle w:val="a4"/>
          <w:rFonts w:hint="eastAsia"/>
          <w:b w:val="0"/>
          <w:szCs w:val="21"/>
        </w:rPr>
        <w:t>5</w:t>
      </w:r>
      <w:r w:rsidRPr="000A4A46">
        <w:rPr>
          <w:rStyle w:val="a4"/>
          <w:rFonts w:hint="eastAsia"/>
          <w:b w:val="0"/>
          <w:szCs w:val="21"/>
        </w:rPr>
        <w:t>朵，共</w:t>
      </w:r>
      <w:r w:rsidRPr="000A4A46">
        <w:rPr>
          <w:rStyle w:val="a4"/>
          <w:rFonts w:hint="eastAsia"/>
          <w:b w:val="0"/>
          <w:szCs w:val="21"/>
        </w:rPr>
        <w:t>3</w:t>
      </w:r>
      <w:r w:rsidRPr="000A4A46">
        <w:rPr>
          <w:rStyle w:val="a4"/>
          <w:rFonts w:hint="eastAsia"/>
          <w:b w:val="0"/>
          <w:szCs w:val="21"/>
        </w:rPr>
        <w:t>份；</w:t>
      </w:r>
      <w:r w:rsidRPr="000A4A46">
        <w:rPr>
          <w:rStyle w:val="a4"/>
          <w:rFonts w:hint="eastAsia"/>
          <w:b w:val="0"/>
          <w:szCs w:val="21"/>
        </w:rPr>
        <w:t>15</w:t>
      </w:r>
      <w:r w:rsidRPr="000A4A46">
        <w:rPr>
          <w:rStyle w:val="a4"/>
          <w:rFonts w:hint="eastAsia"/>
          <w:b w:val="0"/>
          <w:szCs w:val="21"/>
        </w:rPr>
        <w:t>÷</w:t>
      </w:r>
      <w:r w:rsidRPr="000A4A46">
        <w:rPr>
          <w:rStyle w:val="a4"/>
          <w:rFonts w:hint="eastAsia"/>
          <w:b w:val="0"/>
          <w:szCs w:val="21"/>
        </w:rPr>
        <w:t>5=3</w:t>
      </w:r>
    </w:p>
    <w:p w:rsidR="00F20EAB" w:rsidRPr="000A4A46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4</w:t>
      </w:r>
      <w:r w:rsidRPr="000A4A46">
        <w:rPr>
          <w:rStyle w:val="a4"/>
          <w:rFonts w:hint="eastAsia"/>
          <w:b w:val="0"/>
          <w:szCs w:val="21"/>
        </w:rPr>
        <w:t>、每份</w:t>
      </w:r>
      <w:r w:rsidRPr="000A4A46">
        <w:rPr>
          <w:rStyle w:val="a4"/>
          <w:rFonts w:hint="eastAsia"/>
          <w:b w:val="0"/>
          <w:szCs w:val="21"/>
        </w:rPr>
        <w:t>15</w:t>
      </w:r>
      <w:r w:rsidRPr="000A4A46">
        <w:rPr>
          <w:rStyle w:val="a4"/>
          <w:rFonts w:hint="eastAsia"/>
          <w:b w:val="0"/>
          <w:szCs w:val="21"/>
        </w:rPr>
        <w:t>朵，共</w:t>
      </w:r>
      <w:r w:rsidRPr="000A4A46">
        <w:rPr>
          <w:rStyle w:val="a4"/>
          <w:rFonts w:hint="eastAsia"/>
          <w:b w:val="0"/>
          <w:szCs w:val="21"/>
        </w:rPr>
        <w:t>1</w:t>
      </w:r>
      <w:r w:rsidRPr="000A4A46">
        <w:rPr>
          <w:rStyle w:val="a4"/>
          <w:rFonts w:hint="eastAsia"/>
          <w:b w:val="0"/>
          <w:szCs w:val="21"/>
        </w:rPr>
        <w:t>份；</w:t>
      </w:r>
      <w:r w:rsidRPr="000A4A46">
        <w:rPr>
          <w:rStyle w:val="a4"/>
          <w:rFonts w:hint="eastAsia"/>
          <w:b w:val="0"/>
          <w:szCs w:val="21"/>
        </w:rPr>
        <w:t>15</w:t>
      </w:r>
      <w:r w:rsidRPr="000A4A46">
        <w:rPr>
          <w:rStyle w:val="a4"/>
          <w:rFonts w:hint="eastAsia"/>
          <w:b w:val="0"/>
          <w:szCs w:val="21"/>
        </w:rPr>
        <w:t>÷</w:t>
      </w:r>
      <w:r w:rsidRPr="000A4A46">
        <w:rPr>
          <w:rStyle w:val="a4"/>
          <w:rFonts w:hint="eastAsia"/>
          <w:b w:val="0"/>
          <w:szCs w:val="21"/>
        </w:rPr>
        <w:t>15=1</w:t>
      </w:r>
    </w:p>
    <w:p w:rsidR="00F20EAB" w:rsidRDefault="00F20EAB" w:rsidP="002D50E9">
      <w:pPr>
        <w:rPr>
          <w:rFonts w:ascii="宋体" w:hAnsi="宋体"/>
          <w:b/>
          <w:szCs w:val="21"/>
        </w:rPr>
      </w:pPr>
    </w:p>
    <w:p w:rsidR="00145725" w:rsidRDefault="00145725" w:rsidP="002D50E9">
      <w:pPr>
        <w:rPr>
          <w:rFonts w:ascii="宋体" w:hAnsi="宋体"/>
          <w:b/>
          <w:szCs w:val="21"/>
        </w:rPr>
      </w:pPr>
    </w:p>
    <w:p w:rsidR="002D50E9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2D50E9">
      <w:pPr>
        <w:rPr>
          <w:rFonts w:ascii="宋体" w:hAnsi="宋体"/>
          <w:szCs w:val="21"/>
        </w:rPr>
      </w:pPr>
    </w:p>
    <w:p w:rsidR="00A47120" w:rsidRPr="00D41EF2" w:rsidRDefault="00EE7C6E" w:rsidP="00A47120">
      <w:pPr>
        <w:pStyle w:val="a5"/>
        <w:shd w:val="clear" w:color="auto" w:fill="FFFFFF"/>
        <w:adjustRightInd w:val="0"/>
        <w:snapToGrid w:val="0"/>
        <w:spacing w:line="360" w:lineRule="auto"/>
        <w:rPr>
          <w:sz w:val="21"/>
          <w:szCs w:val="21"/>
        </w:rPr>
      </w:pPr>
      <w:r w:rsidRPr="00D41EF2">
        <w:rPr>
          <w:rFonts w:hint="eastAsia"/>
          <w:sz w:val="21"/>
          <w:szCs w:val="21"/>
        </w:rPr>
        <w:t>解答：</w:t>
      </w:r>
    </w:p>
    <w:p w:rsidR="00F20EAB" w:rsidRPr="000A4A46" w:rsidRDefault="00F20EAB" w:rsidP="00F20EAB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按使用目的分类：货车、客车、私家车、消防车、警车、……</w:t>
      </w:r>
    </w:p>
    <w:p w:rsidR="00F20EAB" w:rsidRPr="000A4A46" w:rsidRDefault="00F20EAB" w:rsidP="00F20EAB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按车的型号分类：轿车、卡车、摩托车、面包车、……</w:t>
      </w:r>
    </w:p>
    <w:p w:rsidR="00F20EAB" w:rsidRPr="000A4A46" w:rsidRDefault="00F20EAB" w:rsidP="00F20EAB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按车的品牌分类：劳斯莱斯、卡迪拉克、林肯、奥迪、……</w:t>
      </w:r>
    </w:p>
    <w:p w:rsidR="00F20EAB" w:rsidRPr="000A4A46" w:rsidRDefault="00F20EAB" w:rsidP="00F20EAB">
      <w:pPr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 xml:space="preserve">          </w:t>
      </w:r>
      <w:r w:rsidRPr="000A4A46">
        <w:rPr>
          <w:rStyle w:val="a4"/>
          <w:rFonts w:hint="eastAsia"/>
          <w:b w:val="0"/>
          <w:szCs w:val="21"/>
        </w:rPr>
        <w:t>……</w:t>
      </w:r>
    </w:p>
    <w:p w:rsidR="00145725" w:rsidRDefault="00145725" w:rsidP="00D41EF2">
      <w:pPr>
        <w:rPr>
          <w:rFonts w:ascii="宋体" w:hAnsi="宋体"/>
          <w:b/>
          <w:szCs w:val="21"/>
        </w:rPr>
      </w:pPr>
    </w:p>
    <w:p w:rsidR="00145725" w:rsidRDefault="00145725" w:rsidP="00D41EF2">
      <w:pPr>
        <w:rPr>
          <w:rFonts w:ascii="宋体" w:hAnsi="宋体" w:hint="eastAsia"/>
          <w:b/>
          <w:szCs w:val="21"/>
        </w:rPr>
      </w:pPr>
    </w:p>
    <w:p w:rsidR="004B7494" w:rsidRDefault="004B7494" w:rsidP="00D41EF2">
      <w:pPr>
        <w:rPr>
          <w:rFonts w:ascii="宋体" w:hAnsi="宋体" w:hint="eastAsia"/>
          <w:b/>
          <w:szCs w:val="21"/>
        </w:rPr>
      </w:pPr>
    </w:p>
    <w:p w:rsidR="004B7494" w:rsidRDefault="004B7494" w:rsidP="00D41EF2">
      <w:pPr>
        <w:rPr>
          <w:rFonts w:ascii="宋体" w:hAnsi="宋体"/>
          <w:b/>
          <w:szCs w:val="21"/>
        </w:rPr>
      </w:pPr>
    </w:p>
    <w:p w:rsidR="00145725" w:rsidRDefault="00145725" w:rsidP="00D41EF2">
      <w:pPr>
        <w:rPr>
          <w:rFonts w:ascii="宋体" w:hAnsi="宋体"/>
          <w:b/>
          <w:szCs w:val="21"/>
        </w:rPr>
      </w:pPr>
    </w:p>
    <w:p w:rsidR="00145725" w:rsidRDefault="00145725" w:rsidP="00D41EF2">
      <w:pPr>
        <w:rPr>
          <w:rFonts w:ascii="宋体" w:hAnsi="宋体"/>
          <w:b/>
          <w:szCs w:val="21"/>
        </w:rPr>
      </w:pPr>
    </w:p>
    <w:p w:rsidR="00024C43" w:rsidRDefault="00024C43" w:rsidP="00024C43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25C79" w:rsidRDefault="00925C79" w:rsidP="007550D7">
      <w:pPr>
        <w:jc w:val="left"/>
        <w:rPr>
          <w:rFonts w:ascii="宋体" w:hAnsi="宋体"/>
          <w:b/>
          <w:szCs w:val="21"/>
        </w:rPr>
      </w:pPr>
    </w:p>
    <w:p w:rsidR="006E7298" w:rsidRDefault="00925C79" w:rsidP="00F20EAB">
      <w:pPr>
        <w:wordWrap w:val="0"/>
        <w:adjustRightInd w:val="0"/>
        <w:snapToGrid w:val="0"/>
        <w:rPr>
          <w:rStyle w:val="a4"/>
          <w:rFonts w:ascii="宋体" w:hAnsi="宋体"/>
          <w:b w:val="0"/>
          <w:szCs w:val="21"/>
        </w:rPr>
      </w:pPr>
      <w:r w:rsidRPr="00925C79">
        <w:rPr>
          <w:rFonts w:hint="eastAsia"/>
          <w:szCs w:val="21"/>
        </w:rPr>
        <w:t>解答：</w:t>
      </w:r>
      <w:r w:rsidR="00F20EAB" w:rsidRPr="000A4A46">
        <w:rPr>
          <w:rStyle w:val="a4"/>
          <w:rFonts w:hint="eastAsia"/>
          <w:b w:val="0"/>
          <w:szCs w:val="21"/>
        </w:rPr>
        <w:t>3</w:t>
      </w:r>
      <w:r w:rsidR="00F20EAB" w:rsidRPr="000A4A46">
        <w:rPr>
          <w:rStyle w:val="a4"/>
          <w:rFonts w:hint="eastAsia"/>
          <w:b w:val="0"/>
          <w:szCs w:val="21"/>
        </w:rPr>
        <w:t>×</w:t>
      </w:r>
      <w:r w:rsidR="00F20EAB" w:rsidRPr="000A4A46">
        <w:rPr>
          <w:rStyle w:val="a4"/>
          <w:rFonts w:hint="eastAsia"/>
          <w:b w:val="0"/>
          <w:szCs w:val="21"/>
        </w:rPr>
        <w:t>4</w:t>
      </w:r>
      <w:r w:rsidR="00F20EAB" w:rsidRPr="000A4A46">
        <w:rPr>
          <w:rStyle w:val="a4"/>
          <w:rFonts w:ascii="宋体" w:hAnsi="宋体" w:hint="eastAsia"/>
          <w:b w:val="0"/>
          <w:szCs w:val="21"/>
        </w:rPr>
        <w:t>0－20=100（千米）</w:t>
      </w:r>
    </w:p>
    <w:p w:rsidR="00145725" w:rsidRDefault="00145725" w:rsidP="00F20EAB">
      <w:pPr>
        <w:wordWrap w:val="0"/>
        <w:adjustRightInd w:val="0"/>
        <w:snapToGrid w:val="0"/>
        <w:rPr>
          <w:rStyle w:val="a4"/>
          <w:rFonts w:ascii="宋体" w:hAnsi="宋体"/>
          <w:b w:val="0"/>
          <w:szCs w:val="21"/>
        </w:rPr>
      </w:pPr>
    </w:p>
    <w:p w:rsidR="00F20EAB" w:rsidRPr="00925F5D" w:rsidRDefault="00F20EAB" w:rsidP="00F20EAB">
      <w:pPr>
        <w:wordWrap w:val="0"/>
        <w:adjustRightInd w:val="0"/>
        <w:snapToGrid w:val="0"/>
        <w:rPr>
          <w:szCs w:val="21"/>
        </w:rPr>
      </w:pPr>
    </w:p>
    <w:p w:rsidR="00091DB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F07DF3" w:rsidRPr="00925F5D" w:rsidRDefault="00F07DF3" w:rsidP="002D50E9">
      <w:pPr>
        <w:jc w:val="left"/>
        <w:rPr>
          <w:rFonts w:ascii="宋体" w:hAnsi="宋体"/>
          <w:b/>
          <w:szCs w:val="21"/>
        </w:rPr>
      </w:pPr>
    </w:p>
    <w:p w:rsidR="00D41EF2" w:rsidRDefault="008927AF" w:rsidP="00D41EF2">
      <w:pPr>
        <w:wordWrap w:val="0"/>
        <w:adjustRightInd w:val="0"/>
        <w:snapToGrid w:val="0"/>
        <w:rPr>
          <w:rFonts w:ascii="宋体" w:hAnsi="宋体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</w:p>
    <w:p w:rsidR="00F20EAB" w:rsidRPr="00DA4AA1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DA4AA1">
        <w:rPr>
          <w:rStyle w:val="a4"/>
          <w:b w:val="0"/>
          <w:bCs/>
          <w:position w:val="-24"/>
          <w:szCs w:val="21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 fillcolor="red">
            <v:imagedata r:id="rId9" o:title=""/>
          </v:shape>
          <o:OLEObject Type="Embed" ProgID="Equation.3" ShapeID="_x0000_i1025" DrawAspect="Content" ObjectID="_1362832714" r:id="rId10"/>
        </w:object>
      </w:r>
    </w:p>
    <w:p w:rsidR="00F20EAB" w:rsidRPr="000A4A46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先固定好</w:t>
      </w:r>
      <w:r w:rsidRPr="000A4A46">
        <w:rPr>
          <w:rStyle w:val="a4"/>
          <w:rFonts w:hint="eastAsia"/>
          <w:b w:val="0"/>
          <w:szCs w:val="21"/>
        </w:rPr>
        <w:t>A</w:t>
      </w:r>
      <w:r w:rsidRPr="000A4A46">
        <w:rPr>
          <w:rStyle w:val="a4"/>
          <w:rFonts w:hint="eastAsia"/>
          <w:b w:val="0"/>
          <w:szCs w:val="21"/>
        </w:rPr>
        <w:t>，则</w:t>
      </w:r>
      <w:r w:rsidRPr="000A4A46">
        <w:rPr>
          <w:rStyle w:val="a4"/>
          <w:rFonts w:hint="eastAsia"/>
          <w:b w:val="0"/>
          <w:szCs w:val="21"/>
        </w:rPr>
        <w:t>B</w:t>
      </w:r>
      <w:r w:rsidRPr="000A4A46">
        <w:rPr>
          <w:rStyle w:val="a4"/>
          <w:rFonts w:hint="eastAsia"/>
          <w:b w:val="0"/>
          <w:szCs w:val="21"/>
        </w:rPr>
        <w:t>、</w:t>
      </w:r>
      <w:r w:rsidRPr="000A4A46">
        <w:rPr>
          <w:rStyle w:val="a4"/>
          <w:rFonts w:hint="eastAsia"/>
          <w:b w:val="0"/>
          <w:szCs w:val="21"/>
        </w:rPr>
        <w:t>C</w:t>
      </w:r>
      <w:r w:rsidRPr="000A4A46">
        <w:rPr>
          <w:rStyle w:val="a4"/>
          <w:rFonts w:hint="eastAsia"/>
          <w:b w:val="0"/>
          <w:szCs w:val="21"/>
        </w:rPr>
        <w:t>、</w:t>
      </w:r>
      <w:r w:rsidRPr="000A4A46">
        <w:rPr>
          <w:rStyle w:val="a4"/>
          <w:rFonts w:hint="eastAsia"/>
          <w:b w:val="0"/>
          <w:szCs w:val="21"/>
        </w:rPr>
        <w:t>D</w:t>
      </w:r>
      <w:r w:rsidRPr="000A4A46">
        <w:rPr>
          <w:rStyle w:val="a4"/>
          <w:rFonts w:hint="eastAsia"/>
          <w:b w:val="0"/>
          <w:szCs w:val="21"/>
        </w:rPr>
        <w:t>的不同排法共有</w:t>
      </w:r>
      <w:r w:rsidRPr="000A4A46">
        <w:rPr>
          <w:rStyle w:val="a4"/>
          <w:rFonts w:hint="eastAsia"/>
          <w:b w:val="0"/>
          <w:szCs w:val="21"/>
        </w:rPr>
        <w:t>3</w:t>
      </w:r>
      <w:r w:rsidRPr="000A4A46">
        <w:rPr>
          <w:rStyle w:val="a4"/>
          <w:rFonts w:hint="eastAsia"/>
          <w:b w:val="0"/>
          <w:szCs w:val="21"/>
        </w:rPr>
        <w:t>×</w:t>
      </w:r>
      <w:r w:rsidRPr="000A4A46">
        <w:rPr>
          <w:rStyle w:val="a4"/>
          <w:rFonts w:hint="eastAsia"/>
          <w:b w:val="0"/>
          <w:szCs w:val="21"/>
        </w:rPr>
        <w:t>2</w:t>
      </w:r>
      <w:r w:rsidRPr="000A4A46">
        <w:rPr>
          <w:rStyle w:val="a4"/>
          <w:rFonts w:hint="eastAsia"/>
          <w:b w:val="0"/>
          <w:szCs w:val="21"/>
        </w:rPr>
        <w:t>×</w:t>
      </w:r>
      <w:r w:rsidRPr="000A4A46">
        <w:rPr>
          <w:rStyle w:val="a4"/>
          <w:rFonts w:hint="eastAsia"/>
          <w:b w:val="0"/>
          <w:szCs w:val="21"/>
        </w:rPr>
        <w:t>1=6</w:t>
      </w:r>
      <w:r w:rsidRPr="000A4A46">
        <w:rPr>
          <w:rStyle w:val="a4"/>
          <w:rFonts w:hint="eastAsia"/>
          <w:b w:val="0"/>
          <w:szCs w:val="21"/>
        </w:rPr>
        <w:t>种</w:t>
      </w:r>
    </w:p>
    <w:p w:rsidR="00F20EAB" w:rsidRPr="000A4A46" w:rsidRDefault="00F20EAB" w:rsidP="00F20EAB">
      <w:pPr>
        <w:ind w:firstLineChars="245" w:firstLine="514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A</w:t>
      </w:r>
      <w:r w:rsidRPr="000A4A46">
        <w:rPr>
          <w:rStyle w:val="a4"/>
          <w:rFonts w:hint="eastAsia"/>
          <w:b w:val="0"/>
          <w:szCs w:val="21"/>
        </w:rPr>
        <w:t>、</w:t>
      </w:r>
      <w:r w:rsidRPr="000A4A46">
        <w:rPr>
          <w:rStyle w:val="a4"/>
          <w:rFonts w:hint="eastAsia"/>
          <w:b w:val="0"/>
          <w:szCs w:val="21"/>
        </w:rPr>
        <w:t>B</w:t>
      </w:r>
      <w:r w:rsidRPr="000A4A46">
        <w:rPr>
          <w:rStyle w:val="a4"/>
          <w:rFonts w:hint="eastAsia"/>
          <w:b w:val="0"/>
          <w:szCs w:val="21"/>
        </w:rPr>
        <w:t>不相邻，则必坐在对着的位置上，</w:t>
      </w:r>
    </w:p>
    <w:p w:rsidR="00F20EAB" w:rsidRPr="000A4A46" w:rsidRDefault="00F20EAB" w:rsidP="00F20EAB">
      <w:pPr>
        <w:ind w:firstLineChars="270" w:firstLine="567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此时</w:t>
      </w:r>
      <w:r w:rsidRPr="000A4A46">
        <w:rPr>
          <w:rStyle w:val="a4"/>
          <w:rFonts w:hint="eastAsia"/>
          <w:b w:val="0"/>
          <w:szCs w:val="21"/>
        </w:rPr>
        <w:t>C</w:t>
      </w:r>
      <w:r w:rsidRPr="000A4A46">
        <w:rPr>
          <w:rStyle w:val="a4"/>
          <w:rFonts w:hint="eastAsia"/>
          <w:b w:val="0"/>
          <w:szCs w:val="21"/>
        </w:rPr>
        <w:t>、</w:t>
      </w:r>
      <w:r w:rsidRPr="000A4A46">
        <w:rPr>
          <w:rStyle w:val="a4"/>
          <w:rFonts w:hint="eastAsia"/>
          <w:b w:val="0"/>
          <w:szCs w:val="21"/>
        </w:rPr>
        <w:t>D</w:t>
      </w:r>
      <w:r w:rsidRPr="000A4A46">
        <w:rPr>
          <w:rStyle w:val="a4"/>
          <w:rFonts w:hint="eastAsia"/>
          <w:b w:val="0"/>
          <w:szCs w:val="21"/>
        </w:rPr>
        <w:t>的坐法共有</w:t>
      </w:r>
      <w:r w:rsidRPr="000A4A46">
        <w:rPr>
          <w:rStyle w:val="a4"/>
          <w:rFonts w:hint="eastAsia"/>
          <w:b w:val="0"/>
          <w:szCs w:val="21"/>
        </w:rPr>
        <w:t>2</w:t>
      </w:r>
      <w:r w:rsidRPr="000A4A46">
        <w:rPr>
          <w:rStyle w:val="a4"/>
          <w:rFonts w:hint="eastAsia"/>
          <w:b w:val="0"/>
          <w:szCs w:val="21"/>
        </w:rPr>
        <w:t>×</w:t>
      </w:r>
      <w:r w:rsidRPr="000A4A46">
        <w:rPr>
          <w:rStyle w:val="a4"/>
          <w:rFonts w:hint="eastAsia"/>
          <w:b w:val="0"/>
          <w:szCs w:val="21"/>
        </w:rPr>
        <w:t>1=2</w:t>
      </w:r>
      <w:r w:rsidRPr="000A4A46">
        <w:rPr>
          <w:rStyle w:val="a4"/>
          <w:rFonts w:hint="eastAsia"/>
          <w:b w:val="0"/>
          <w:szCs w:val="21"/>
        </w:rPr>
        <w:t>种，所以概率为</w:t>
      </w:r>
      <w:r w:rsidRPr="000A4A46">
        <w:rPr>
          <w:rStyle w:val="a4"/>
          <w:b w:val="0"/>
          <w:position w:val="-24"/>
          <w:szCs w:val="21"/>
        </w:rPr>
        <w:object w:dxaOrig="639" w:dyaOrig="620">
          <v:shape id="_x0000_i1026" type="#_x0000_t75" style="width:32.25pt;height:30.75pt" o:ole="">
            <v:imagedata r:id="rId11" o:title=""/>
          </v:shape>
          <o:OLEObject Type="Embed" ProgID="Equation.3" ShapeID="_x0000_i1026" DrawAspect="Content" ObjectID="_1362832715" r:id="rId12"/>
        </w:object>
      </w:r>
    </w:p>
    <w:p w:rsidR="00F20EAB" w:rsidRDefault="00F20EAB" w:rsidP="00F20EAB">
      <w:pPr>
        <w:ind w:left="567" w:hangingChars="270" w:hanging="567"/>
        <w:rPr>
          <w:rStyle w:val="a4"/>
          <w:b w:val="0"/>
          <w:szCs w:val="21"/>
        </w:rPr>
      </w:pPr>
      <w:r w:rsidRPr="000A4A46">
        <w:rPr>
          <w:rStyle w:val="a4"/>
          <w:rFonts w:hint="eastAsia"/>
          <w:b w:val="0"/>
          <w:szCs w:val="21"/>
        </w:rPr>
        <w:t>【注：】圆圈计数与一般计数是不同的，这种方式只考虑各个人的相对位置，而不用考虑绝对位置。</w:t>
      </w:r>
    </w:p>
    <w:p w:rsidR="009A3FFD" w:rsidRPr="00145725" w:rsidRDefault="009A3FFD" w:rsidP="00D41EF2">
      <w:pPr>
        <w:rPr>
          <w:szCs w:val="21"/>
        </w:rPr>
        <w:sectPr w:rsidR="009A3FFD" w:rsidRPr="00145725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315CB2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315CB2" w:rsidSect="009702E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53" w:rsidRDefault="00602C53">
      <w:r>
        <w:separator/>
      </w:r>
    </w:p>
  </w:endnote>
  <w:endnote w:type="continuationSeparator" w:id="0">
    <w:p w:rsidR="00602C53" w:rsidRDefault="0060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5E0ED8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53" w:rsidRDefault="00602C53">
      <w:r>
        <w:separator/>
      </w:r>
    </w:p>
  </w:footnote>
  <w:footnote w:type="continuationSeparator" w:id="0">
    <w:p w:rsidR="00602C53" w:rsidRDefault="00602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2242DF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F20EAB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331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24C43"/>
    <w:rsid w:val="00026757"/>
    <w:rsid w:val="00080E17"/>
    <w:rsid w:val="00091DB3"/>
    <w:rsid w:val="000A2EC5"/>
    <w:rsid w:val="001026BF"/>
    <w:rsid w:val="00144770"/>
    <w:rsid w:val="00145725"/>
    <w:rsid w:val="00154BA3"/>
    <w:rsid w:val="00172A27"/>
    <w:rsid w:val="00182A16"/>
    <w:rsid w:val="001946A2"/>
    <w:rsid w:val="001A494F"/>
    <w:rsid w:val="001B3929"/>
    <w:rsid w:val="001C5B15"/>
    <w:rsid w:val="001D48CE"/>
    <w:rsid w:val="001E3204"/>
    <w:rsid w:val="002242DF"/>
    <w:rsid w:val="00231371"/>
    <w:rsid w:val="00235E02"/>
    <w:rsid w:val="00283C4B"/>
    <w:rsid w:val="002951C3"/>
    <w:rsid w:val="002B62B9"/>
    <w:rsid w:val="002C7242"/>
    <w:rsid w:val="002D50E9"/>
    <w:rsid w:val="00315CB2"/>
    <w:rsid w:val="00322BAD"/>
    <w:rsid w:val="00345CC2"/>
    <w:rsid w:val="003618CF"/>
    <w:rsid w:val="00390158"/>
    <w:rsid w:val="003A176F"/>
    <w:rsid w:val="003B4B4F"/>
    <w:rsid w:val="003E2A13"/>
    <w:rsid w:val="00422934"/>
    <w:rsid w:val="00425DFB"/>
    <w:rsid w:val="00440535"/>
    <w:rsid w:val="0047259C"/>
    <w:rsid w:val="00476C1D"/>
    <w:rsid w:val="00485C5E"/>
    <w:rsid w:val="004907A3"/>
    <w:rsid w:val="004B7494"/>
    <w:rsid w:val="004C2E24"/>
    <w:rsid w:val="004C591C"/>
    <w:rsid w:val="004C5D54"/>
    <w:rsid w:val="004D3C79"/>
    <w:rsid w:val="004F1576"/>
    <w:rsid w:val="00514B14"/>
    <w:rsid w:val="00543ABC"/>
    <w:rsid w:val="0058126B"/>
    <w:rsid w:val="005837A7"/>
    <w:rsid w:val="00586097"/>
    <w:rsid w:val="005C100C"/>
    <w:rsid w:val="005D45B7"/>
    <w:rsid w:val="005E0ED8"/>
    <w:rsid w:val="005E3C54"/>
    <w:rsid w:val="00600333"/>
    <w:rsid w:val="00602C53"/>
    <w:rsid w:val="00616AB3"/>
    <w:rsid w:val="00620018"/>
    <w:rsid w:val="0063659B"/>
    <w:rsid w:val="00667A6A"/>
    <w:rsid w:val="006820A3"/>
    <w:rsid w:val="006C4B0B"/>
    <w:rsid w:val="006E7298"/>
    <w:rsid w:val="006F2EEF"/>
    <w:rsid w:val="006F52A9"/>
    <w:rsid w:val="007077D6"/>
    <w:rsid w:val="0073112D"/>
    <w:rsid w:val="00740373"/>
    <w:rsid w:val="007550D7"/>
    <w:rsid w:val="00782FD1"/>
    <w:rsid w:val="007915AF"/>
    <w:rsid w:val="007A6266"/>
    <w:rsid w:val="007A6CB8"/>
    <w:rsid w:val="007B26A3"/>
    <w:rsid w:val="007B4BA4"/>
    <w:rsid w:val="007D6488"/>
    <w:rsid w:val="00804305"/>
    <w:rsid w:val="00806622"/>
    <w:rsid w:val="0080685B"/>
    <w:rsid w:val="00821B78"/>
    <w:rsid w:val="008927AF"/>
    <w:rsid w:val="008B3BB8"/>
    <w:rsid w:val="008C04D0"/>
    <w:rsid w:val="008C0DB7"/>
    <w:rsid w:val="008D4497"/>
    <w:rsid w:val="008F30FB"/>
    <w:rsid w:val="00904760"/>
    <w:rsid w:val="009111D5"/>
    <w:rsid w:val="00922E82"/>
    <w:rsid w:val="00925C79"/>
    <w:rsid w:val="00925F5D"/>
    <w:rsid w:val="0093560C"/>
    <w:rsid w:val="009702ED"/>
    <w:rsid w:val="009A3FFD"/>
    <w:rsid w:val="009F5C71"/>
    <w:rsid w:val="00A00645"/>
    <w:rsid w:val="00A01BBE"/>
    <w:rsid w:val="00A06C9B"/>
    <w:rsid w:val="00A13AB4"/>
    <w:rsid w:val="00A321C7"/>
    <w:rsid w:val="00A47120"/>
    <w:rsid w:val="00A52960"/>
    <w:rsid w:val="00A5462A"/>
    <w:rsid w:val="00A745F8"/>
    <w:rsid w:val="00AB00E9"/>
    <w:rsid w:val="00B26541"/>
    <w:rsid w:val="00B453F1"/>
    <w:rsid w:val="00BA77A3"/>
    <w:rsid w:val="00BC50E8"/>
    <w:rsid w:val="00BC6869"/>
    <w:rsid w:val="00BD237F"/>
    <w:rsid w:val="00BF50FD"/>
    <w:rsid w:val="00BF5BD0"/>
    <w:rsid w:val="00C074D1"/>
    <w:rsid w:val="00C3549E"/>
    <w:rsid w:val="00C47228"/>
    <w:rsid w:val="00C506AE"/>
    <w:rsid w:val="00C95120"/>
    <w:rsid w:val="00D058AC"/>
    <w:rsid w:val="00D41EF2"/>
    <w:rsid w:val="00D70A33"/>
    <w:rsid w:val="00DB3EE0"/>
    <w:rsid w:val="00DE3FF9"/>
    <w:rsid w:val="00E34F5B"/>
    <w:rsid w:val="00E67BF4"/>
    <w:rsid w:val="00E80688"/>
    <w:rsid w:val="00EB2CD3"/>
    <w:rsid w:val="00ED31FF"/>
    <w:rsid w:val="00EE2725"/>
    <w:rsid w:val="00EE7C6E"/>
    <w:rsid w:val="00F07DF3"/>
    <w:rsid w:val="00F16E55"/>
    <w:rsid w:val="00F20EAB"/>
    <w:rsid w:val="00F30BD6"/>
    <w:rsid w:val="00F46284"/>
    <w:rsid w:val="00F6118B"/>
    <w:rsid w:val="00F620A4"/>
    <w:rsid w:val="00F741EE"/>
    <w:rsid w:val="00F90126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2E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02ED"/>
    <w:rPr>
      <w:color w:val="0000FF"/>
      <w:u w:val="single"/>
    </w:rPr>
  </w:style>
  <w:style w:type="character" w:styleId="a4">
    <w:name w:val="Strong"/>
    <w:basedOn w:val="a0"/>
    <w:qFormat/>
    <w:rsid w:val="009702ED"/>
    <w:rPr>
      <w:b/>
    </w:rPr>
  </w:style>
  <w:style w:type="paragraph" w:styleId="a5">
    <w:name w:val="Normal (Web)"/>
    <w:basedOn w:val="a"/>
    <w:uiPriority w:val="99"/>
    <w:rsid w:val="009702ED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9702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970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"/>
    <w:rsid w:val="00345CC2"/>
    <w:rPr>
      <w:sz w:val="18"/>
      <w:szCs w:val="18"/>
    </w:rPr>
  </w:style>
  <w:style w:type="character" w:customStyle="1" w:styleId="Char">
    <w:name w:val="批注框文本 Char"/>
    <w:basedOn w:val="a0"/>
    <w:link w:val="a9"/>
    <w:rsid w:val="00345CC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69</Words>
  <Characters>399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CHINA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2011-03-28T07:52:00Z</dcterms:created>
  <dcterms:modified xsi:type="dcterms:W3CDTF">2011-03-28T07:52:00Z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