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86097" w:rsidRPr="00925F5D" w:rsidRDefault="00145725" w:rsidP="0080685B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</w:rPr>
        <w:t>学而思奥数网天天练（1-</w:t>
      </w:r>
      <w:r w:rsidR="003A176F">
        <w:rPr>
          <w:rFonts w:ascii="宋体" w:hAnsi="宋体" w:hint="eastAsia"/>
          <w:b/>
        </w:rPr>
        <w:t>5</w:t>
      </w:r>
      <w:r>
        <w:rPr>
          <w:rFonts w:ascii="宋体" w:hAnsi="宋体" w:hint="eastAsia"/>
          <w:b/>
        </w:rPr>
        <w:t>年级）2011年03月30日试题</w:t>
      </w:r>
      <w:r w:rsidR="000106BE">
        <w:rPr>
          <w:rFonts w:ascii="宋体" w:hAnsi="宋体" w:hint="eastAsia"/>
          <w:b/>
          <w:szCs w:val="21"/>
        </w:rPr>
        <w:t>（高难度）</w:t>
      </w:r>
    </w:p>
    <w:p w:rsidR="00586097" w:rsidRPr="00925F5D" w:rsidRDefault="00586097" w:rsidP="00586097">
      <w:pPr>
        <w:rPr>
          <w:rFonts w:ascii="宋体" w:hAnsi="宋体"/>
          <w:b/>
          <w:szCs w:val="21"/>
        </w:rPr>
      </w:pPr>
    </w:p>
    <w:p w:rsidR="00922E82" w:rsidRPr="00925F5D" w:rsidRDefault="002242DF" w:rsidP="00586097">
      <w:pPr>
        <w:rPr>
          <w:rFonts w:ascii="宋体" w:hAnsi="宋体"/>
          <w:b/>
          <w:szCs w:val="21"/>
        </w:rPr>
      </w:pPr>
      <w:r w:rsidRPr="002242DF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74.1pt;z-index:251653632" filled="f" fillcolor="#ffc">
            <v:fill color2="#76765e" rotate="t"/>
            <v:textbox>
              <w:txbxContent>
                <w:p w:rsidR="00586097" w:rsidRDefault="008F30FB" w:rsidP="00F90126">
                  <w:pPr>
                    <w:spacing w:afterLines="50"/>
                    <w:jc w:val="center"/>
                    <w:rPr>
                      <w:rStyle w:val="a4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</w:t>
                  </w:r>
                  <w:r w:rsidRPr="00DB3EE0">
                    <w:rPr>
                      <w:rFonts w:hint="eastAsia"/>
                      <w:b/>
                    </w:rPr>
                    <w:t>练：</w:t>
                  </w:r>
                  <w:r w:rsidR="007B26A3" w:rsidRPr="008E5223">
                    <w:rPr>
                      <w:rFonts w:ascii="宋体" w:hAnsi="宋体" w:cs="宋体"/>
                      <w:b/>
                      <w:bCs/>
                      <w:kern w:val="0"/>
                    </w:rPr>
                    <w:t>简单应用题</w:t>
                  </w:r>
                </w:p>
                <w:p w:rsidR="00F46284" w:rsidRPr="00BF50FD" w:rsidRDefault="007B26A3" w:rsidP="00F90126">
                  <w:pPr>
                    <w:spacing w:afterLines="50"/>
                    <w:ind w:firstLineChars="202" w:firstLine="424"/>
                    <w:rPr>
                      <w:rStyle w:val="a4"/>
                      <w:rFonts w:ascii="宋体" w:hAnsi="宋体"/>
                    </w:rPr>
                  </w:pPr>
                  <w:r w:rsidRPr="008E5223">
                    <w:rPr>
                      <w:rFonts w:ascii="宋体" w:hAnsi="宋体" w:cs="宋体"/>
                      <w:kern w:val="0"/>
                      <w:szCs w:val="21"/>
                    </w:rPr>
                    <w:t>新星小学美术兴趣小组有学生9人，书法兴趣小组的人数和美术兴趣小组的人数同样多，这两个兴趣小组共有多少名学生?</w:t>
                  </w: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586097" w:rsidRDefault="00586097" w:rsidP="00586097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DB3EE0" w:rsidRDefault="00DB3EE0" w:rsidP="00586097">
      <w:pPr>
        <w:rPr>
          <w:rFonts w:ascii="宋体" w:hAnsi="宋体"/>
          <w:b/>
          <w:color w:val="333333"/>
          <w:szCs w:val="21"/>
        </w:rPr>
      </w:pPr>
    </w:p>
    <w:p w:rsidR="00DB3EE0" w:rsidRDefault="00DB3EE0" w:rsidP="00586097">
      <w:pPr>
        <w:rPr>
          <w:rFonts w:ascii="宋体" w:hAnsi="宋体"/>
          <w:b/>
          <w:color w:val="333333"/>
          <w:szCs w:val="21"/>
        </w:rPr>
      </w:pPr>
    </w:p>
    <w:p w:rsidR="00476C1D" w:rsidRDefault="00476C1D" w:rsidP="00586097">
      <w:pPr>
        <w:rPr>
          <w:rFonts w:ascii="宋体" w:hAnsi="宋体"/>
          <w:color w:val="333333"/>
          <w:szCs w:val="21"/>
        </w:rPr>
      </w:pPr>
    </w:p>
    <w:p w:rsidR="00145725" w:rsidRDefault="00145725" w:rsidP="00586097">
      <w:pPr>
        <w:rPr>
          <w:rFonts w:ascii="宋体" w:hAnsi="宋体"/>
          <w:color w:val="333333"/>
          <w:szCs w:val="21"/>
        </w:rPr>
      </w:pPr>
    </w:p>
    <w:p w:rsidR="00145725" w:rsidRDefault="00145725" w:rsidP="00586097">
      <w:pPr>
        <w:rPr>
          <w:rFonts w:ascii="宋体" w:hAnsi="宋体"/>
          <w:color w:val="333333"/>
          <w:szCs w:val="21"/>
        </w:rPr>
      </w:pPr>
    </w:p>
    <w:p w:rsidR="00145725" w:rsidRPr="00925F5D" w:rsidRDefault="00145725" w:rsidP="00586097">
      <w:pPr>
        <w:rPr>
          <w:rFonts w:ascii="宋体" w:hAnsi="宋体"/>
          <w:color w:val="333333"/>
          <w:szCs w:val="21"/>
        </w:rPr>
      </w:pP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</w:p>
    <w:p w:rsidR="00A52960" w:rsidRDefault="002242DF" w:rsidP="00A52960">
      <w:pPr>
        <w:rPr>
          <w:rFonts w:ascii="宋体" w:hAnsi="宋体"/>
          <w:b/>
          <w:color w:val="333333"/>
          <w:szCs w:val="21"/>
        </w:rPr>
      </w:pPr>
      <w:r w:rsidRPr="002242DF">
        <w:rPr>
          <w:rFonts w:ascii="宋体" w:hAnsi="宋体"/>
          <w:color w:val="333333"/>
          <w:szCs w:val="21"/>
        </w:rPr>
        <w:pict>
          <v:shape id="_x0000_s1044" type="#_x0000_t176" style="position:absolute;left:0;text-align:left;margin-left:0;margin-top:.05pt;width:414pt;height:69.4pt;z-index:251654656" filled="f" fillcolor="#ffc">
            <v:fill color2="#76765e" rotate="t"/>
            <v:textbox style="mso-next-textbox:#_x0000_s1044">
              <w:txbxContent>
                <w:p w:rsidR="00A52960" w:rsidRPr="00154BA3" w:rsidRDefault="008F30FB" w:rsidP="00F90126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F20EAB" w:rsidRPr="008E5223">
                    <w:rPr>
                      <w:rFonts w:ascii="宋体" w:hAnsi="宋体" w:cs="宋体"/>
                      <w:b/>
                      <w:bCs/>
                      <w:kern w:val="0"/>
                    </w:rPr>
                    <w:t>分一分与除法</w:t>
                  </w:r>
                </w:p>
                <w:p w:rsidR="00F741EE" w:rsidRPr="00D41EF2" w:rsidRDefault="00F20EAB" w:rsidP="00F20EAB">
                  <w:pPr>
                    <w:ind w:firstLineChars="202" w:firstLine="424"/>
                    <w:rPr>
                      <w:szCs w:val="21"/>
                    </w:rPr>
                  </w:pPr>
                  <w:r w:rsidRPr="008E5223">
                    <w:rPr>
                      <w:rFonts w:ascii="宋体" w:hAnsi="宋体" w:cs="宋体"/>
                      <w:kern w:val="0"/>
                      <w:szCs w:val="21"/>
                    </w:rPr>
                    <w:t>有15朵红花，按几朵分一份，正好分完。有几种不同的分法？请列出不同分法的算式</w:t>
                  </w:r>
                </w:p>
              </w:txbxContent>
            </v:textbox>
          </v:shape>
        </w:pict>
      </w:r>
      <w:r w:rsidRPr="002242DF">
        <w:rPr>
          <w:rFonts w:ascii="宋体" w:hAnsi="宋体"/>
          <w:b/>
          <w:szCs w:val="21"/>
        </w:rPr>
      </w:r>
      <w:r w:rsidRPr="002242DF">
        <w:rPr>
          <w:rFonts w:ascii="宋体" w:hAnsi="宋体"/>
          <w:b/>
          <w:szCs w:val="21"/>
        </w:rPr>
        <w:pict>
          <v:group id="_x0000_s1042" style="width:414pt;height:66.9pt;mso-position-horizontal-relative:char;mso-position-vertical-relative:line" coordsize="7200,1222">
            <o:lock v:ext="edit" aspectratio="t" text="t"/>
            <v:shape id="_x0000_s104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  <w:r w:rsidR="00A52960" w:rsidRPr="00925F5D">
        <w:rPr>
          <w:rFonts w:ascii="宋体" w:hAnsi="宋体" w:hint="eastAsia"/>
          <w:b/>
          <w:color w:val="333333"/>
          <w:szCs w:val="21"/>
        </w:rPr>
        <w:t>答</w:t>
      </w:r>
      <w:r w:rsidR="00145725">
        <w:rPr>
          <w:rFonts w:ascii="宋体" w:hAnsi="宋体" w:hint="eastAsia"/>
          <w:b/>
          <w:color w:val="333333"/>
          <w:szCs w:val="21"/>
        </w:rPr>
        <w:t>：</w:t>
      </w:r>
    </w:p>
    <w:p w:rsidR="00514B14" w:rsidRDefault="00514B14" w:rsidP="00A52960">
      <w:pPr>
        <w:rPr>
          <w:rFonts w:ascii="宋体" w:hAnsi="宋体"/>
          <w:b/>
          <w:color w:val="333333"/>
          <w:szCs w:val="21"/>
        </w:rPr>
      </w:pPr>
    </w:p>
    <w:p w:rsidR="00514B14" w:rsidRDefault="00514B14" w:rsidP="00A52960">
      <w:pPr>
        <w:rPr>
          <w:rFonts w:ascii="宋体" w:hAnsi="宋体"/>
          <w:b/>
          <w:color w:val="333333"/>
          <w:szCs w:val="21"/>
        </w:rPr>
      </w:pPr>
    </w:p>
    <w:p w:rsidR="00B26541" w:rsidRDefault="00B26541" w:rsidP="00A52960">
      <w:pPr>
        <w:rPr>
          <w:rFonts w:ascii="宋体" w:hAnsi="宋体"/>
          <w:color w:val="333333"/>
          <w:szCs w:val="21"/>
        </w:rPr>
      </w:pPr>
    </w:p>
    <w:p w:rsidR="00145725" w:rsidRDefault="00145725" w:rsidP="00A52960">
      <w:pPr>
        <w:rPr>
          <w:rFonts w:ascii="宋体" w:hAnsi="宋体"/>
          <w:color w:val="333333"/>
          <w:szCs w:val="21"/>
        </w:rPr>
      </w:pPr>
    </w:p>
    <w:p w:rsidR="00145725" w:rsidRDefault="00145725" w:rsidP="00A52960">
      <w:pPr>
        <w:rPr>
          <w:rFonts w:ascii="宋体" w:hAnsi="宋体"/>
          <w:color w:val="333333"/>
          <w:szCs w:val="21"/>
        </w:rPr>
      </w:pPr>
    </w:p>
    <w:p w:rsidR="00145725" w:rsidRDefault="00145725" w:rsidP="00A52960">
      <w:pPr>
        <w:rPr>
          <w:rFonts w:ascii="宋体" w:hAnsi="宋体"/>
          <w:color w:val="333333"/>
          <w:szCs w:val="21"/>
        </w:rPr>
      </w:pPr>
    </w:p>
    <w:p w:rsidR="00514B14" w:rsidRDefault="002242DF" w:rsidP="00A52960">
      <w:pPr>
        <w:rPr>
          <w:rFonts w:ascii="宋体" w:hAnsi="宋体"/>
          <w:color w:val="333333"/>
          <w:szCs w:val="21"/>
        </w:rPr>
      </w:pPr>
      <w:r w:rsidRPr="002242DF">
        <w:rPr>
          <w:rFonts w:ascii="宋体" w:hAnsi="宋体"/>
          <w:szCs w:val="21"/>
        </w:rPr>
        <w:pict>
          <v:shape id="_x0000_s1045" type="#_x0000_t176" style="position:absolute;left:0;text-align:left;margin-left:0;margin-top:10.3pt;width:414pt;height:90.8pt;z-index:251655680">
            <v:textbox>
              <w:txbxContent>
                <w:p w:rsidR="002D50E9" w:rsidRPr="00476C1D" w:rsidRDefault="008F30FB" w:rsidP="00F9012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</w:t>
                  </w:r>
                  <w:r w:rsidRPr="00476C1D">
                    <w:rPr>
                      <w:rFonts w:hint="eastAsia"/>
                      <w:b/>
                    </w:rPr>
                    <w:t>：</w:t>
                  </w:r>
                  <w:r w:rsidR="00F20EAB" w:rsidRPr="008E5223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车辆分类</w:t>
                  </w:r>
                </w:p>
                <w:p w:rsidR="00B26541" w:rsidRPr="00D41EF2" w:rsidRDefault="002D50E9" w:rsidP="00D41EF2">
                  <w:pPr>
                    <w:rPr>
                      <w:bCs/>
                      <w:szCs w:val="21"/>
                    </w:rPr>
                  </w:pPr>
                  <w:r w:rsidRPr="00B26541">
                    <w:t xml:space="preserve">　</w:t>
                  </w:r>
                  <w:r w:rsidR="00F20EAB" w:rsidRPr="008E5223"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小明到公路边去统计过往的车辆，统计之前需要分类。他写了一种分法：“按颜色，分为白、黑、蓝、红、黄、绿……”请按照上面的格式，写出其它分类方法，至少写出三种。</w:t>
                  </w:r>
                </w:p>
              </w:txbxContent>
            </v:textbox>
          </v:shape>
        </w:pict>
      </w:r>
    </w:p>
    <w:p w:rsidR="00476C1D" w:rsidRDefault="00476C1D" w:rsidP="00A52960">
      <w:pPr>
        <w:rPr>
          <w:rFonts w:ascii="宋体" w:hAnsi="宋体"/>
          <w:color w:val="333333"/>
          <w:szCs w:val="21"/>
        </w:rPr>
      </w:pPr>
    </w:p>
    <w:p w:rsidR="00476C1D" w:rsidRDefault="00476C1D" w:rsidP="00A52960">
      <w:pPr>
        <w:rPr>
          <w:rFonts w:ascii="宋体" w:hAnsi="宋体"/>
          <w:color w:val="333333"/>
          <w:szCs w:val="21"/>
        </w:rPr>
      </w:pPr>
    </w:p>
    <w:p w:rsidR="00476C1D" w:rsidRDefault="00476C1D" w:rsidP="00A52960">
      <w:pPr>
        <w:rPr>
          <w:rFonts w:ascii="宋体" w:hAnsi="宋体"/>
          <w:color w:val="333333"/>
          <w:szCs w:val="21"/>
        </w:rPr>
      </w:pPr>
    </w:p>
    <w:p w:rsidR="00476C1D" w:rsidRPr="00925F5D" w:rsidRDefault="00476C1D" w:rsidP="00A52960">
      <w:pPr>
        <w:rPr>
          <w:rFonts w:ascii="宋体" w:hAnsi="宋体"/>
          <w:color w:val="333333"/>
          <w:szCs w:val="21"/>
        </w:rPr>
      </w:pPr>
    </w:p>
    <w:p w:rsidR="002D50E9" w:rsidRPr="00925F5D" w:rsidRDefault="002D50E9" w:rsidP="00F90126">
      <w:pPr>
        <w:spacing w:afterLines="50"/>
        <w:rPr>
          <w:rFonts w:ascii="宋体" w:hAnsi="宋体"/>
          <w:b/>
          <w:szCs w:val="21"/>
          <w:u w:val="single"/>
        </w:rPr>
      </w:pPr>
    </w:p>
    <w:p w:rsidR="00145725" w:rsidRDefault="00145725" w:rsidP="00145725">
      <w:pPr>
        <w:rPr>
          <w:rFonts w:ascii="宋体" w:hAnsi="宋体"/>
          <w:b/>
          <w:szCs w:val="21"/>
        </w:rPr>
      </w:pPr>
    </w:p>
    <w:p w:rsidR="00145725" w:rsidRDefault="002D50E9" w:rsidP="00145725">
      <w:pPr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1D48CE" w:rsidRPr="00925F5D" w:rsidRDefault="001D48CE" w:rsidP="00F90126">
      <w:pPr>
        <w:spacing w:afterLines="50"/>
        <w:rPr>
          <w:rFonts w:ascii="宋体" w:hAnsi="宋体"/>
          <w:b/>
          <w:szCs w:val="21"/>
          <w:u w:val="single"/>
        </w:rPr>
      </w:pPr>
    </w:p>
    <w:p w:rsidR="00145725" w:rsidRDefault="00145725">
      <w:pPr>
        <w:widowControl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br w:type="page"/>
      </w:r>
    </w:p>
    <w:p w:rsidR="001D48CE" w:rsidRDefault="002242DF" w:rsidP="00F90126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lastRenderedPageBreak/>
        <w:pict>
          <v:shape id="_x0000_s1054" type="#_x0000_t176" style="position:absolute;left:0;text-align:left;margin-left:0;margin-top:24.55pt;width:414pt;height:85.8pt;z-index:251658752" filled="f" fillcolor="#ffc">
            <v:fill color2="#76765e" rotate="t"/>
            <v:textbox>
              <w:txbxContent>
                <w:p w:rsidR="001D48CE" w:rsidRPr="007A6266" w:rsidRDefault="00804305" w:rsidP="00F9012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="001D48CE" w:rsidRPr="00D41EF2">
                    <w:rPr>
                      <w:rFonts w:hint="eastAsia"/>
                      <w:b/>
                      <w:szCs w:val="21"/>
                    </w:rPr>
                    <w:t>：</w:t>
                  </w:r>
                  <w:r w:rsidR="00F20EAB" w:rsidRPr="008E5223">
                    <w:rPr>
                      <w:rFonts w:ascii="宋体" w:hAnsi="宋体" w:cs="宋体"/>
                      <w:b/>
                      <w:bCs/>
                      <w:kern w:val="0"/>
                    </w:rPr>
                    <w:t>行程</w:t>
                  </w:r>
                </w:p>
                <w:p w:rsidR="001D48CE" w:rsidRPr="00D41EF2" w:rsidRDefault="00F20EAB" w:rsidP="00F20EAB">
                  <w:pPr>
                    <w:ind w:firstLineChars="250" w:firstLine="525"/>
                    <w:rPr>
                      <w:rStyle w:val="a4"/>
                      <w:rFonts w:ascii="宋体" w:hAnsi="宋体"/>
                      <w:color w:val="333333"/>
                      <w:szCs w:val="21"/>
                    </w:rPr>
                  </w:pPr>
                  <w:r w:rsidRPr="008E5223">
                    <w:rPr>
                      <w:rFonts w:ascii="宋体" w:hAnsi="宋体" w:cs="宋体"/>
                      <w:kern w:val="0"/>
                      <w:szCs w:val="21"/>
                    </w:rPr>
                    <w:t>客车和货车分别从甲、乙两站同时相向开出，第一次相遇在离甲站40千米的地方，相遇后辆车仍以原速度继续前进，客车到达乙站、货车到达甲站后均立即返回，结果它们又在离乙站20千米的地方相遇。求甲、乙两站之间的距离。</w:t>
                  </w:r>
                </w:p>
              </w:txbxContent>
            </v:textbox>
          </v:shape>
        </w:pict>
      </w:r>
    </w:p>
    <w:p w:rsidR="00145725" w:rsidRPr="00925F5D" w:rsidRDefault="00145725" w:rsidP="00F90126">
      <w:pPr>
        <w:spacing w:afterLines="50"/>
        <w:rPr>
          <w:rFonts w:ascii="宋体" w:hAnsi="宋体"/>
          <w:color w:val="333333"/>
          <w:szCs w:val="21"/>
        </w:rPr>
      </w:pPr>
    </w:p>
    <w:p w:rsidR="00145725" w:rsidRDefault="00145725" w:rsidP="00F90126">
      <w:pPr>
        <w:spacing w:afterLines="50"/>
        <w:rPr>
          <w:rFonts w:ascii="宋体" w:hAnsi="宋体"/>
          <w:b/>
          <w:color w:val="333333"/>
          <w:szCs w:val="21"/>
        </w:rPr>
      </w:pPr>
    </w:p>
    <w:p w:rsidR="00145725" w:rsidRDefault="00145725" w:rsidP="00F90126">
      <w:pPr>
        <w:spacing w:afterLines="50"/>
        <w:rPr>
          <w:rFonts w:ascii="宋体" w:hAnsi="宋体"/>
          <w:b/>
          <w:color w:val="333333"/>
          <w:szCs w:val="21"/>
        </w:rPr>
      </w:pPr>
    </w:p>
    <w:p w:rsidR="00145725" w:rsidRDefault="00145725" w:rsidP="00F90126">
      <w:pPr>
        <w:spacing w:afterLines="50"/>
        <w:rPr>
          <w:rFonts w:ascii="宋体" w:hAnsi="宋体"/>
          <w:b/>
          <w:color w:val="333333"/>
          <w:szCs w:val="21"/>
        </w:rPr>
      </w:pPr>
    </w:p>
    <w:p w:rsidR="007915AF" w:rsidRDefault="001D48CE" w:rsidP="00F90126">
      <w:pPr>
        <w:spacing w:afterLines="50"/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C95120" w:rsidRDefault="00C95120" w:rsidP="00F90126">
      <w:pPr>
        <w:spacing w:afterLines="50"/>
        <w:rPr>
          <w:rFonts w:ascii="宋体" w:hAnsi="宋体"/>
          <w:color w:val="333333"/>
          <w:szCs w:val="21"/>
        </w:rPr>
      </w:pPr>
    </w:p>
    <w:p w:rsidR="00C95120" w:rsidRDefault="00C95120" w:rsidP="00F90126">
      <w:pPr>
        <w:spacing w:afterLines="50"/>
        <w:rPr>
          <w:rFonts w:ascii="宋体" w:hAnsi="宋体"/>
          <w:color w:val="333333"/>
          <w:szCs w:val="21"/>
        </w:rPr>
      </w:pPr>
    </w:p>
    <w:p w:rsidR="00C95120" w:rsidRPr="00925F5D" w:rsidRDefault="00C95120" w:rsidP="00F90126">
      <w:pPr>
        <w:spacing w:afterLines="50"/>
        <w:rPr>
          <w:rFonts w:ascii="宋体" w:hAnsi="宋体"/>
          <w:color w:val="333333"/>
          <w:szCs w:val="21"/>
        </w:rPr>
      </w:pPr>
    </w:p>
    <w:p w:rsidR="007915AF" w:rsidRPr="00925F5D" w:rsidRDefault="002242DF">
      <w:pPr>
        <w:rPr>
          <w:rFonts w:ascii="宋体" w:hAnsi="宋体"/>
          <w:b/>
          <w:szCs w:val="21"/>
        </w:rPr>
      </w:pPr>
      <w:r w:rsidRPr="002242DF">
        <w:rPr>
          <w:rFonts w:ascii="宋体" w:hAnsi="宋体"/>
          <w:szCs w:val="21"/>
        </w:rPr>
        <w:pict>
          <v:shape id="_x0000_s1047" type="#_x0000_t176" style="position:absolute;left:0;text-align:left;margin-left:0;margin-top:11.55pt;width:414pt;height:113.85pt;z-index:251656704">
            <v:textbox>
              <w:txbxContent>
                <w:p w:rsidR="007915AF" w:rsidRDefault="007915AF" w:rsidP="00F9012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="00A745F8">
                    <w:rPr>
                      <w:rFonts w:hint="eastAsia"/>
                      <w:b/>
                    </w:rPr>
                    <w:t>年级奥数天天练</w:t>
                  </w:r>
                  <w:r w:rsidR="00A745F8" w:rsidRPr="00D41EF2">
                    <w:rPr>
                      <w:rFonts w:hint="eastAsia"/>
                      <w:b/>
                    </w:rPr>
                    <w:t>：</w:t>
                  </w:r>
                  <w:r w:rsidR="00F20EAB" w:rsidRPr="008E5223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座位</w:t>
                  </w:r>
                </w:p>
                <w:p w:rsidR="004907A3" w:rsidRPr="00D41EF2" w:rsidRDefault="007915AF" w:rsidP="00F20EAB">
                  <w:pPr>
                    <w:wordWrap w:val="0"/>
                    <w:adjustRightInd w:val="0"/>
                    <w:snapToGrid w:val="0"/>
                    <w:rPr>
                      <w:rFonts w:ascii="宋体" w:hAnsi="宋体"/>
                      <w:color w:val="333333"/>
                    </w:rPr>
                  </w:pPr>
                  <w:r w:rsidRPr="00026757">
                    <w:rPr>
                      <w:rFonts w:ascii="宋体" w:hAnsi="宋体"/>
                      <w:color w:val="000000"/>
                    </w:rPr>
                    <w:t xml:space="preserve">　</w:t>
                  </w:r>
                  <w:r w:rsidR="00F20EAB" w:rsidRPr="008E5223"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一张圆桌旁有四个座位，A、B、C、D四人随机坐到四个座位上，求A与B不相邻而坐的概率．</w:t>
                  </w:r>
                </w:p>
              </w:txbxContent>
            </v:textbox>
          </v:shape>
        </w:pict>
      </w:r>
    </w:p>
    <w:p w:rsidR="007915AF" w:rsidRPr="00925F5D" w:rsidRDefault="007915AF" w:rsidP="00F90126">
      <w:pPr>
        <w:spacing w:afterLines="50"/>
        <w:rPr>
          <w:rFonts w:ascii="宋体" w:hAnsi="宋体"/>
          <w:b/>
          <w:szCs w:val="21"/>
          <w:u w:val="single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D41EF2" w:rsidRDefault="00D41EF2" w:rsidP="007915AF">
      <w:pPr>
        <w:rPr>
          <w:rFonts w:ascii="宋体" w:hAnsi="宋体"/>
          <w:b/>
          <w:szCs w:val="21"/>
        </w:rPr>
      </w:pPr>
    </w:p>
    <w:p w:rsidR="00D41EF2" w:rsidRDefault="00D41EF2" w:rsidP="007915AF">
      <w:pPr>
        <w:rPr>
          <w:rFonts w:ascii="宋体" w:hAnsi="宋体"/>
          <w:b/>
          <w:szCs w:val="21"/>
        </w:rPr>
      </w:pPr>
    </w:p>
    <w:p w:rsidR="00D41EF2" w:rsidRDefault="00D41EF2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915AF" w:rsidRPr="00925F5D" w:rsidRDefault="007915AF" w:rsidP="00F90126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7915AF">
      <w:pPr>
        <w:rPr>
          <w:rFonts w:ascii="宋体" w:hAnsi="宋体"/>
          <w:b/>
          <w:szCs w:val="21"/>
        </w:rPr>
      </w:pPr>
    </w:p>
    <w:p w:rsidR="001946A2" w:rsidRPr="00925F5D" w:rsidRDefault="001946A2">
      <w:pPr>
        <w:rPr>
          <w:rFonts w:ascii="宋体" w:hAnsi="宋体"/>
          <w:b/>
          <w:szCs w:val="21"/>
        </w:rPr>
        <w:sectPr w:rsidR="001946A2" w:rsidRPr="00925F5D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27AF" w:rsidRPr="00315CB2" w:rsidRDefault="008927AF" w:rsidP="00F90126">
      <w:pPr>
        <w:rPr>
          <w:rFonts w:ascii="宋体" w:hAnsi="宋体"/>
          <w:szCs w:val="21"/>
        </w:rPr>
      </w:pPr>
    </w:p>
    <w:sectPr w:rsidR="008927AF" w:rsidRPr="00315CB2" w:rsidSect="009702ED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FFB" w:rsidRDefault="00956FFB">
      <w:r>
        <w:separator/>
      </w:r>
    </w:p>
  </w:endnote>
  <w:endnote w:type="continuationSeparator" w:id="0">
    <w:p w:rsidR="00956FFB" w:rsidRDefault="0095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5E0ED8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FFB" w:rsidRDefault="00956FFB">
      <w:r>
        <w:separator/>
      </w:r>
    </w:p>
  </w:footnote>
  <w:footnote w:type="continuationSeparator" w:id="0">
    <w:p w:rsidR="00956FFB" w:rsidRDefault="00956F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2242DF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F20EAB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331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06BE"/>
    <w:rsid w:val="00024C43"/>
    <w:rsid w:val="00026757"/>
    <w:rsid w:val="00080E17"/>
    <w:rsid w:val="00091DB3"/>
    <w:rsid w:val="000A2EC5"/>
    <w:rsid w:val="001026BF"/>
    <w:rsid w:val="00144770"/>
    <w:rsid w:val="00145725"/>
    <w:rsid w:val="00154BA3"/>
    <w:rsid w:val="00172A27"/>
    <w:rsid w:val="00182A16"/>
    <w:rsid w:val="001946A2"/>
    <w:rsid w:val="001A494F"/>
    <w:rsid w:val="001B3929"/>
    <w:rsid w:val="001C5B15"/>
    <w:rsid w:val="001D48CE"/>
    <w:rsid w:val="001E3204"/>
    <w:rsid w:val="002242DF"/>
    <w:rsid w:val="00231371"/>
    <w:rsid w:val="00235E02"/>
    <w:rsid w:val="00283C4B"/>
    <w:rsid w:val="002951C3"/>
    <w:rsid w:val="002B62B9"/>
    <w:rsid w:val="002C7242"/>
    <w:rsid w:val="002D50E9"/>
    <w:rsid w:val="00315CB2"/>
    <w:rsid w:val="00322BAD"/>
    <w:rsid w:val="00345CC2"/>
    <w:rsid w:val="003618CF"/>
    <w:rsid w:val="00390158"/>
    <w:rsid w:val="003A176F"/>
    <w:rsid w:val="003B4B4F"/>
    <w:rsid w:val="003E2A13"/>
    <w:rsid w:val="00422934"/>
    <w:rsid w:val="00425DFB"/>
    <w:rsid w:val="00440535"/>
    <w:rsid w:val="0047259C"/>
    <w:rsid w:val="00476C1D"/>
    <w:rsid w:val="00485C5E"/>
    <w:rsid w:val="004907A3"/>
    <w:rsid w:val="004C2E24"/>
    <w:rsid w:val="004C591C"/>
    <w:rsid w:val="004C5D54"/>
    <w:rsid w:val="004D3C79"/>
    <w:rsid w:val="004F1576"/>
    <w:rsid w:val="00514B14"/>
    <w:rsid w:val="00543ABC"/>
    <w:rsid w:val="0058126B"/>
    <w:rsid w:val="005837A7"/>
    <w:rsid w:val="00586097"/>
    <w:rsid w:val="005C100C"/>
    <w:rsid w:val="005D45B7"/>
    <w:rsid w:val="005E0ED8"/>
    <w:rsid w:val="005E3C54"/>
    <w:rsid w:val="00600333"/>
    <w:rsid w:val="00616AB3"/>
    <w:rsid w:val="00620018"/>
    <w:rsid w:val="0063659B"/>
    <w:rsid w:val="00667A6A"/>
    <w:rsid w:val="006820A3"/>
    <w:rsid w:val="006C4B0B"/>
    <w:rsid w:val="006E7298"/>
    <w:rsid w:val="006F2EEF"/>
    <w:rsid w:val="006F52A9"/>
    <w:rsid w:val="007077D6"/>
    <w:rsid w:val="0073112D"/>
    <w:rsid w:val="00740373"/>
    <w:rsid w:val="007550D7"/>
    <w:rsid w:val="00782FD1"/>
    <w:rsid w:val="007915AF"/>
    <w:rsid w:val="007A6266"/>
    <w:rsid w:val="007A6CB8"/>
    <w:rsid w:val="007B26A3"/>
    <w:rsid w:val="007B4BA4"/>
    <w:rsid w:val="007D6488"/>
    <w:rsid w:val="00804305"/>
    <w:rsid w:val="00806622"/>
    <w:rsid w:val="0080685B"/>
    <w:rsid w:val="00821B78"/>
    <w:rsid w:val="008927AF"/>
    <w:rsid w:val="008B3BB8"/>
    <w:rsid w:val="008C04D0"/>
    <w:rsid w:val="008C0DB7"/>
    <w:rsid w:val="008D4497"/>
    <w:rsid w:val="008F30FB"/>
    <w:rsid w:val="00904760"/>
    <w:rsid w:val="009111D5"/>
    <w:rsid w:val="00922E82"/>
    <w:rsid w:val="00925C79"/>
    <w:rsid w:val="00925F5D"/>
    <w:rsid w:val="0093560C"/>
    <w:rsid w:val="00956FFB"/>
    <w:rsid w:val="009702ED"/>
    <w:rsid w:val="009A3FFD"/>
    <w:rsid w:val="009F5C71"/>
    <w:rsid w:val="00A00645"/>
    <w:rsid w:val="00A01BBE"/>
    <w:rsid w:val="00A06C9B"/>
    <w:rsid w:val="00A13AB4"/>
    <w:rsid w:val="00A321C7"/>
    <w:rsid w:val="00A47120"/>
    <w:rsid w:val="00A52960"/>
    <w:rsid w:val="00A5462A"/>
    <w:rsid w:val="00A745F8"/>
    <w:rsid w:val="00AB00E9"/>
    <w:rsid w:val="00B26541"/>
    <w:rsid w:val="00B453F1"/>
    <w:rsid w:val="00BA77A3"/>
    <w:rsid w:val="00BC50E8"/>
    <w:rsid w:val="00BC6869"/>
    <w:rsid w:val="00BD237F"/>
    <w:rsid w:val="00BF50FD"/>
    <w:rsid w:val="00BF5BD0"/>
    <w:rsid w:val="00C074D1"/>
    <w:rsid w:val="00C3549E"/>
    <w:rsid w:val="00C47228"/>
    <w:rsid w:val="00C506AE"/>
    <w:rsid w:val="00C95120"/>
    <w:rsid w:val="00D058AC"/>
    <w:rsid w:val="00D41EF2"/>
    <w:rsid w:val="00D70A33"/>
    <w:rsid w:val="00DB3EE0"/>
    <w:rsid w:val="00DE3FF9"/>
    <w:rsid w:val="00E34F5B"/>
    <w:rsid w:val="00E67BF4"/>
    <w:rsid w:val="00E80688"/>
    <w:rsid w:val="00EB2CD3"/>
    <w:rsid w:val="00ED31FF"/>
    <w:rsid w:val="00EE2725"/>
    <w:rsid w:val="00EE7C6E"/>
    <w:rsid w:val="00F07DF3"/>
    <w:rsid w:val="00F16E55"/>
    <w:rsid w:val="00F20EAB"/>
    <w:rsid w:val="00F30BD6"/>
    <w:rsid w:val="00F46284"/>
    <w:rsid w:val="00F6118B"/>
    <w:rsid w:val="00F620A4"/>
    <w:rsid w:val="00F741EE"/>
    <w:rsid w:val="00F90126"/>
    <w:rsid w:val="00FA1A2B"/>
    <w:rsid w:val="00FC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2E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702ED"/>
    <w:rPr>
      <w:color w:val="0000FF"/>
      <w:u w:val="single"/>
    </w:rPr>
  </w:style>
  <w:style w:type="character" w:styleId="a4">
    <w:name w:val="Strong"/>
    <w:basedOn w:val="a0"/>
    <w:qFormat/>
    <w:rsid w:val="009702ED"/>
    <w:rPr>
      <w:b/>
    </w:rPr>
  </w:style>
  <w:style w:type="paragraph" w:styleId="a5">
    <w:name w:val="Normal (Web)"/>
    <w:basedOn w:val="a"/>
    <w:uiPriority w:val="99"/>
    <w:rsid w:val="009702ED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9702E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9702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uiPriority w:val="59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"/>
    <w:rsid w:val="00345CC2"/>
    <w:rPr>
      <w:sz w:val="18"/>
      <w:szCs w:val="18"/>
    </w:rPr>
  </w:style>
  <w:style w:type="character" w:customStyle="1" w:styleId="Char">
    <w:name w:val="批注框文本 Char"/>
    <w:basedOn w:val="a0"/>
    <w:link w:val="a9"/>
    <w:rsid w:val="00345CC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2</Pages>
  <Words>23</Words>
  <Characters>134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2011-03-28T07:52:00Z</dcterms:created>
  <dcterms:modified xsi:type="dcterms:W3CDTF">2011-03-28T07:52:00Z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