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1770" cy="7075170"/>
            <wp:effectExtent l="0" t="0" r="5080" b="1143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4310" cy="7423150"/>
            <wp:effectExtent l="0" t="0" r="2540" b="635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2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0500" cy="7346315"/>
            <wp:effectExtent l="0" t="0" r="6350" b="698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4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3040" cy="7218045"/>
            <wp:effectExtent l="0" t="0" r="3810" b="190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1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69230" cy="7750810"/>
            <wp:effectExtent l="0" t="0" r="7620" b="254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5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69865" cy="7747635"/>
            <wp:effectExtent l="0" t="0" r="6985" b="571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4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7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2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2018-04-25T13:28:00Z</dcterms:created>
  <dc:creator>唐鸿</dc:creator>
  <cp:lastModifiedBy>Administrator</cp:lastModifiedBy>
  <dcterms:modified xsi:type="dcterms:W3CDTF">2018-04-29T05:29:48Z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