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after="0" w:line="426" w:lineRule="exact"/>
        <w:ind w:left="566" w:right="568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24pt;margin-top:866pt;mso-position-horizontal-relative:page;mso-position-vertical-relative:top-margin-area;position:absolute;width:32pt;z-index:251658240">
            <v:imagedata r:id="rId4" o:title=""/>
          </v:shape>
        </w:pic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扬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州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树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人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1"/>
          <w:w w:val="100"/>
          <w:position w:val="-1"/>
          <w:sz w:val="30"/>
          <w:szCs w:val="30"/>
        </w:rPr>
        <w:t>校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7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—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30"/>
          <w:szCs w:val="3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年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第二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期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第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二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阶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段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性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测试</w:t>
      </w:r>
    </w:p>
    <w:p>
      <w:pPr>
        <w:spacing w:before="9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3349" w:right="3353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2"/>
          <w:w w:val="100"/>
          <w:sz w:val="30"/>
          <w:szCs w:val="30"/>
        </w:rPr>
        <w:t>初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一</w:t>
      </w:r>
      <w:r>
        <w:rPr>
          <w:rFonts w:ascii="宋体" w:eastAsia="宋体" w:hAnsi="宋体" w:cs="宋体"/>
          <w:spacing w:val="2"/>
          <w:w w:val="100"/>
          <w:sz w:val="30"/>
          <w:szCs w:val="30"/>
        </w:rPr>
        <w:t>语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文</w:t>
      </w:r>
      <w:r>
        <w:rPr>
          <w:rFonts w:ascii="宋体" w:eastAsia="宋体" w:hAnsi="宋体" w:cs="宋体"/>
          <w:spacing w:val="2"/>
          <w:w w:val="100"/>
          <w:sz w:val="30"/>
          <w:szCs w:val="30"/>
        </w:rPr>
        <w:t>试</w:t>
      </w:r>
      <w:r>
        <w:rPr>
          <w:rFonts w:ascii="宋体" w:eastAsia="宋体" w:hAnsi="宋体" w:cs="宋体"/>
          <w:spacing w:val="0"/>
          <w:w w:val="100"/>
          <w:sz w:val="30"/>
          <w:szCs w:val="30"/>
        </w:rPr>
        <w:t>卷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2131" w:right="2129"/>
        <w:jc w:val="center"/>
        <w:rPr>
          <w:rFonts w:ascii="方正舒体" w:eastAsia="方正舒体" w:hAnsi="方正舒体" w:cs="方正舒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5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5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方正舒体" w:eastAsia="方正舒体" w:hAnsi="方正舒体" w:cs="方正舒体"/>
          <w:spacing w:val="0"/>
          <w:w w:val="100"/>
          <w:sz w:val="21"/>
          <w:szCs w:val="21"/>
        </w:rPr>
        <w:t>201</w:t>
      </w:r>
      <w:r>
        <w:rPr>
          <w:rFonts w:ascii="方正舒体" w:eastAsia="方正舒体" w:hAnsi="方正舒体" w:cs="方正舒体"/>
          <w:spacing w:val="-1"/>
          <w:w w:val="100"/>
          <w:sz w:val="21"/>
          <w:szCs w:val="21"/>
        </w:rPr>
        <w:t>8</w:t>
      </w:r>
      <w:r>
        <w:rPr>
          <w:rFonts w:ascii="方正舒体" w:eastAsia="方正舒体" w:hAnsi="方正舒体" w:cs="方正舒体"/>
          <w:spacing w:val="-2"/>
          <w:w w:val="100"/>
          <w:sz w:val="21"/>
          <w:szCs w:val="21"/>
        </w:rPr>
        <w:t>.</w:t>
      </w:r>
      <w:r>
        <w:rPr>
          <w:rFonts w:ascii="方正舒体" w:eastAsia="方正舒体" w:hAnsi="方正舒体" w:cs="方正舒体"/>
          <w:spacing w:val="0"/>
          <w:w w:val="100"/>
          <w:sz w:val="21"/>
          <w:szCs w:val="21"/>
        </w:rPr>
        <w:t>5</w:t>
      </w:r>
    </w:p>
    <w:p>
      <w:pPr>
        <w:spacing w:before="0" w:after="0" w:line="280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积累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40</w:t>
      </w:r>
      <w:r>
        <w:rPr>
          <w:rFonts w:ascii="宋体" w:eastAsia="宋体" w:hAnsi="宋体" w:cs="宋体"/>
          <w:spacing w:val="-55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</w:p>
    <w:p>
      <w:pPr>
        <w:tabs>
          <w:tab w:val="left" w:pos="1860"/>
          <w:tab w:val="left" w:pos="3120"/>
          <w:tab w:val="left" w:pos="4520"/>
          <w:tab w:val="left" w:pos="5300"/>
        </w:tabs>
        <w:spacing w:before="33" w:after="0" w:line="312" w:lineRule="exact"/>
        <w:ind w:left="100" w:right="240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发（</w:t>
      </w:r>
      <w:r>
        <w:rPr>
          <w:rFonts w:ascii="Calibri" w:eastAsia="Calibri" w:hAnsi="Calibri" w:cs="Calibri"/>
          <w:spacing w:val="-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è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0"/>
          <w:w w:val="3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j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i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à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祷（</w:t>
      </w:r>
      <w:r>
        <w:rPr>
          <w:rFonts w:ascii="Calibri" w:eastAsia="Calibri" w:hAnsi="Calibri" w:cs="Calibri"/>
          <w:spacing w:val="-3"/>
          <w:w w:val="100"/>
          <w:sz w:val="21"/>
          <w:szCs w:val="21"/>
        </w:rPr>
        <w:t>q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í）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不舍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q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i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è）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z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h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h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á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岖（</w:t>
      </w:r>
      <w:r>
        <w:rPr>
          <w:rFonts w:ascii="Calibri" w:eastAsia="Calibri" w:hAnsi="Calibri" w:cs="Calibri"/>
          <w:spacing w:val="-3"/>
          <w:w w:val="100"/>
          <w:sz w:val="21"/>
          <w:szCs w:val="21"/>
        </w:rPr>
        <w:t>q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í）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风云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z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h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à）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r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ǒ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ú）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r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ó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斗牛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ò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头（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à</w:t>
      </w:r>
      <w:r>
        <w:rPr>
          <w:rFonts w:ascii="Calibri" w:eastAsia="Calibri" w:hAnsi="Calibri" w:cs="Calibri"/>
          <w:spacing w:val="-3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0"/>
          <w:w w:val="3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q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ī）</w:t>
        <w:tab/>
      </w:r>
      <w:r>
        <w:rPr>
          <w:rFonts w:ascii="宋体" w:eastAsia="宋体" w:hAnsi="宋体" w:cs="宋体"/>
          <w:spacing w:val="0"/>
          <w:w w:val="3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w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ē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i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xi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ā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5920"/>
        </w:tabs>
        <w:spacing w:before="0" w:after="0" w:line="36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用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正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确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spacing w:before="0" w:after="0" w:line="38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3"/>
          <w:w w:val="100"/>
          <w:position w:val="3"/>
          <w:sz w:val="21"/>
          <w:szCs w:val="21"/>
        </w:rPr>
        <w:t>A</w:t>
      </w:r>
      <w:r>
        <w:rPr>
          <w:rFonts w:ascii="Calibri" w:eastAsia="Calibri" w:hAnsi="Calibri" w:cs="Calibri"/>
          <w:spacing w:val="0"/>
          <w:w w:val="100"/>
          <w:position w:val="3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樱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花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梦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幻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既可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宣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传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照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片</w:t>
      </w:r>
      <w:r>
        <w:rPr>
          <w:rFonts w:ascii="宋体" w:eastAsia="宋体" w:hAnsi="宋体" w:cs="宋体"/>
          <w:spacing w:val="-3"/>
          <w:w w:val="100"/>
          <w:position w:val="3"/>
          <w:sz w:val="21"/>
          <w:szCs w:val="21"/>
        </w:rPr>
        <w:t>里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窥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见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一二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也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亲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去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遇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见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spacing w:before="0" w:after="0" w:line="37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position w:val="3"/>
          <w:sz w:val="21"/>
          <w:szCs w:val="21"/>
        </w:rPr>
        <w:t>B.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首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沉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寂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百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年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小诗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苔</w:t>
      </w:r>
      <w:r>
        <w:rPr>
          <w:rFonts w:ascii="宋体" w:eastAsia="宋体" w:hAnsi="宋体" w:cs="宋体"/>
          <w:spacing w:val="-108"/>
          <w:w w:val="100"/>
          <w:position w:val="3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被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山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村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教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师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孩子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唤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醒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瞬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间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征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服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亿万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国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spacing w:before="0" w:after="0" w:line="37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position w:val="3"/>
          <w:sz w:val="21"/>
          <w:szCs w:val="21"/>
        </w:rPr>
        <w:t>C.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切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伟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思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想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，都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个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微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足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道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始。</w:t>
      </w:r>
    </w:p>
    <w:p>
      <w:pPr>
        <w:spacing w:before="0" w:after="0" w:line="38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-5"/>
          <w:position w:val="3"/>
          <w:sz w:val="21"/>
          <w:szCs w:val="21"/>
        </w:rPr>
        <w:t>D</w:t>
      </w:r>
      <w:r>
        <w:rPr>
          <w:rFonts w:ascii="Calibri" w:eastAsia="Calibri" w:hAnsi="Calibri" w:cs="Calibri"/>
          <w:spacing w:val="0"/>
          <w:position w:val="3"/>
          <w:sz w:val="21"/>
          <w:szCs w:val="21"/>
        </w:rPr>
        <w:t>.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确保</w:t>
      </w:r>
      <w:r>
        <w:rPr>
          <w:rFonts w:ascii="微软雅黑" w:eastAsia="微软雅黑" w:hAnsi="微软雅黑" w:cs="微软雅黑"/>
          <w:spacing w:val="-2"/>
          <w:w w:val="42"/>
          <w:position w:val="3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宫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号</w:t>
      </w:r>
      <w:r>
        <w:rPr>
          <w:rFonts w:ascii="微软雅黑" w:eastAsia="微软雅黑" w:hAnsi="微软雅黑" w:cs="微软雅黑"/>
          <w:spacing w:val="1"/>
          <w:w w:val="42"/>
          <w:position w:val="3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功发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科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以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无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所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为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勇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去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科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研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任务。</w:t>
      </w:r>
    </w:p>
    <w:p>
      <w:pPr>
        <w:tabs>
          <w:tab w:val="left" w:pos="4760"/>
        </w:tabs>
        <w:spacing w:before="0" w:after="0" w:line="37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3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句</w:t>
      </w:r>
      <w:r>
        <w:rPr>
          <w:rFonts w:ascii="宋体" w:eastAsia="宋体" w:hAnsi="宋体" w:cs="宋体"/>
          <w:spacing w:val="-3"/>
          <w:w w:val="100"/>
          <w:position w:val="3"/>
          <w:sz w:val="21"/>
          <w:szCs w:val="21"/>
        </w:rPr>
        <w:t>子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没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有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语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病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项是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3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spacing w:before="7" w:after="0" w:line="222" w:lineRule="auto"/>
        <w:ind w:left="100" w:right="34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国青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C.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天都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材料。</w:t>
      </w:r>
    </w:p>
    <w:p>
      <w:pPr>
        <w:tabs>
          <w:tab w:val="left" w:pos="6020"/>
        </w:tabs>
        <w:spacing w:before="0" w:after="0" w:line="37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识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常识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述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正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确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spacing w:before="20" w:after="0" w:line="312" w:lineRule="exact"/>
        <w:ind w:left="100" w:right="4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倪焕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古代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乐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启超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思想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3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“铭</w:t>
      </w:r>
      <w:r>
        <w:rPr>
          <w:rFonts w:ascii="宋体" w:eastAsia="宋体" w:hAnsi="宋体" w:cs="宋体"/>
          <w:spacing w:val="-26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“说</w:t>
      </w:r>
      <w:r>
        <w:rPr>
          <w:rFonts w:ascii="宋体" w:eastAsia="宋体" w:hAnsi="宋体" w:cs="宋体"/>
          <w:spacing w:val="-26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文体</w:t>
      </w:r>
      <w:r>
        <w:rPr>
          <w:rFonts w:ascii="宋体" w:eastAsia="宋体" w:hAnsi="宋体" w:cs="宋体"/>
          <w:spacing w:val="-13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铭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功德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5340"/>
        </w:tabs>
        <w:spacing w:before="0" w:after="0" w:line="36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5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.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1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段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解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释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有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错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误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spacing w:before="0" w:after="0" w:line="29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斯是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室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惟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吾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德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痕上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阶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草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帘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青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谈笑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儒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tabs>
          <w:tab w:val="left" w:pos="1580"/>
          <w:tab w:val="left" w:pos="3800"/>
          <w:tab w:val="left" w:pos="5480"/>
        </w:tabs>
        <w:spacing w:before="2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：这</w:t>
        <w:tab/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德高尚</w:t>
        <w:tab/>
      </w:r>
      <w:r>
        <w:rPr>
          <w:rFonts w:ascii="Calibri" w:eastAsia="Calibri" w:hAnsi="Calibri" w:cs="Calibri"/>
          <w:spacing w:val="-2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  <w:tab/>
      </w:r>
      <w:r>
        <w:rPr>
          <w:rFonts w:ascii="Calibri" w:eastAsia="Calibri" w:hAnsi="Calibri" w:cs="Calibri"/>
          <w:spacing w:val="-3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平民</w:t>
      </w:r>
    </w:p>
    <w:p>
      <w:pPr>
        <w:tabs>
          <w:tab w:val="left" w:pos="5760"/>
        </w:tabs>
        <w:spacing w:before="0" w:after="0" w:line="36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6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段，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顺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序排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列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正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确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spacing w:before="20" w:after="0" w:line="312" w:lineRule="exact"/>
        <w:ind w:left="100" w:right="4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①这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间的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所能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5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②一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获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能量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取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高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很大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往复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2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③阅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过程。</w:t>
      </w:r>
    </w:p>
    <w:p>
      <w:pPr>
        <w:spacing w:before="8" w:after="0" w:line="312" w:lineRule="exact"/>
        <w:ind w:left="100" w:right="4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④对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西社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与要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5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⑤这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们常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读。</w:t>
      </w:r>
    </w:p>
    <w:p>
      <w:pPr>
        <w:tabs>
          <w:tab w:val="left" w:pos="1900"/>
          <w:tab w:val="left" w:pos="3580"/>
          <w:tab w:val="left" w:pos="5280"/>
        </w:tabs>
        <w:spacing w:before="0" w:after="0" w:line="31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③⑤</w:t>
        <w:tab/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⑤①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②</w:t>
        <w:tab/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④</w:t>
        <w:tab/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②④</w:t>
      </w:r>
    </w:p>
    <w:p>
      <w:pPr>
        <w:spacing w:after="0" w:line="313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5"/>
          <w:type w:val="continuous"/>
          <w:pgSz w:w="10440" w:h="14760"/>
          <w:pgMar w:top="620" w:right="900" w:bottom="1380" w:left="920" w:header="720" w:footer="1195"/>
          <w:pgNumType w:start="1"/>
          <w:cols w:space="720"/>
        </w:sectPr>
      </w:pPr>
    </w:p>
    <w:p>
      <w:pPr>
        <w:tabs>
          <w:tab w:val="left" w:pos="4420"/>
        </w:tabs>
        <w:spacing w:before="0" w:after="0" w:line="38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3"/>
          <w:sz w:val="21"/>
          <w:szCs w:val="21"/>
        </w:rPr>
        <w:t>7</w:t>
      </w:r>
      <w:r>
        <w:rPr>
          <w:rFonts w:ascii="Calibri" w:eastAsia="Calibri" w:hAnsi="Calibri" w:cs="Calibri"/>
          <w:spacing w:val="-1"/>
          <w:w w:val="100"/>
          <w:position w:val="3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w w:val="100"/>
          <w:position w:val="3"/>
          <w:sz w:val="21"/>
          <w:szCs w:val="21"/>
        </w:rPr>
        <w:t>(</w:t>
      </w:r>
      <w:r>
        <w:rPr>
          <w:rFonts w:ascii="Calibri" w:eastAsia="Calibri" w:hAnsi="Calibri" w:cs="Calibri"/>
          <w:spacing w:val="1"/>
          <w:w w:val="100"/>
          <w:position w:val="3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3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名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著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判</w:t>
      </w:r>
      <w:r>
        <w:rPr>
          <w:rFonts w:ascii="宋体" w:eastAsia="宋体" w:hAnsi="宋体" w:cs="宋体"/>
          <w:spacing w:val="-3"/>
          <w:w w:val="100"/>
          <w:position w:val="3"/>
          <w:sz w:val="21"/>
          <w:szCs w:val="21"/>
        </w:rPr>
        <w:t>断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正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确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的一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3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spacing w:before="20" w:after="0" w:line="312" w:lineRule="exact"/>
        <w:ind w:left="100" w:right="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3"/>
          <w:w w:val="100"/>
          <w:sz w:val="21"/>
          <w:szCs w:val="21"/>
        </w:rPr>
        <w:t>A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.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祥子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26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26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2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淳朴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健壮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创业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去，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谷底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sz w:val="21"/>
          <w:szCs w:val="21"/>
        </w:rPr>
        <w:t>B.</w:t>
      </w:r>
      <w:r>
        <w:rPr>
          <w:rFonts w:ascii="Calibri" w:eastAsia="Calibri" w:hAnsi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丽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俭的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世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卖去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06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sz w:val="21"/>
          <w:szCs w:val="21"/>
        </w:rPr>
        <w:t>C.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明。</w:t>
      </w:r>
    </w:p>
    <w:p>
      <w:pPr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-5"/>
          <w:w w:val="100"/>
          <w:position w:val="0"/>
          <w:sz w:val="21"/>
          <w:szCs w:val="21"/>
        </w:rPr>
        <w:t>D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苦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儿的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混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难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马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感叹。</w:t>
      </w:r>
    </w:p>
    <w:p>
      <w:pPr>
        <w:spacing w:before="6" w:after="0" w:line="312" w:lineRule="exact"/>
        <w:ind w:left="100" w:right="52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26" style="height:0.1pt;margin-left:51pt;margin-top:45.3pt;mso-position-horizontal-relative:page;position:absolute;width:419.62pt;z-index:-251657216" coordorigin="1020,906" coordsize="8392,2">
            <v:shape id="_x0000_s1027" style="height:2;left:1020;position:absolute;top:906;width:8392" coordorigin="1020,906" coordsize="8392,21600" path="m1020,906l9412,906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先生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28" style="height:0.1pt;margin-left:51pt;margin-top:-17.8pt;mso-position-horizontal-relative:page;position:absolute;width:419.62pt;z-index:-251656192" coordorigin="1020,-356" coordsize="8392,2">
            <v:shape id="_x0000_s1029" style="height:2;left:1020;position:absolute;top:-356;width:8392" coordorigin="1020,-356" coordsize="8392,21600" path="m1020,-356l9412,-356e" filled="f" stroked="t" strokecolor="black" strokeweight="0.82pt">
              <v:path arrowok="t"/>
            </v:shape>
          </v:group>
        </w:pict>
      </w:r>
      <w:r>
        <w:pict>
          <v:group id="_x0000_s1030" style="height:0.1pt;margin-left:51pt;margin-top:-2.2pt;mso-position-horizontal-relative:page;position:absolute;width:419.62pt;z-index:-251655168" coordorigin="1020,-44" coordsize="8392,2">
            <v:shape id="_x0000_s1031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8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汉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4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4940"/>
          <w:tab w:val="left" w:pos="5460"/>
          <w:tab w:val="left" w:pos="7240"/>
        </w:tabs>
        <w:spacing w:before="0" w:after="0" w:line="312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污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u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ì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霹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l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ì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   </w:t>
      </w:r>
      <w:r>
        <w:rPr>
          <w:rFonts w:ascii="宋体" w:eastAsia="宋体" w:hAnsi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j</w:t>
      </w:r>
      <w:r>
        <w:rPr>
          <w:rFonts w:ascii="微软雅黑" w:eastAsia="微软雅黑" w:hAnsi="微软雅黑" w:cs="微软雅黑"/>
          <w:spacing w:val="0"/>
          <w:w w:val="85"/>
          <w:position w:val="0"/>
          <w:sz w:val="21"/>
          <w:szCs w:val="21"/>
        </w:rPr>
        <w:t>ū</w:t>
      </w:r>
      <w:r>
        <w:rPr>
          <w:rFonts w:ascii="微软雅黑" w:eastAsia="微软雅黑" w:hAnsi="微软雅黑" w:cs="微软雅黑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躬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瘁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狂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lán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9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3660"/>
          <w:tab w:val="left" w:pos="6180"/>
          <w:tab w:val="left" w:pos="808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市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50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，散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城。</w:t>
      </w:r>
    </w:p>
    <w:p>
      <w:pPr>
        <w:tabs>
          <w:tab w:val="left" w:pos="420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园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望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漫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漫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08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解漫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飞。</w:t>
      </w:r>
    </w:p>
    <w:p>
      <w:pPr>
        <w:tabs>
          <w:tab w:val="left" w:pos="388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丝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乱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耳，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388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悠，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08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7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眦入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归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鸟。</w:t>
      </w:r>
    </w:p>
    <w:p>
      <w:pPr>
        <w:tabs>
          <w:tab w:val="left" w:pos="450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8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望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眼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462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9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爱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莲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》中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莲”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长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境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君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神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是：</w:t>
      </w:r>
    </w:p>
    <w:p>
      <w:pPr>
        <w:tabs>
          <w:tab w:val="left" w:pos="3040"/>
          <w:tab w:val="left" w:pos="3240"/>
          <w:tab w:val="left" w:pos="3660"/>
          <w:tab w:val="left" w:pos="6180"/>
        </w:tabs>
        <w:spacing w:before="6" w:after="0" w:line="312" w:lineRule="exact"/>
        <w:ind w:left="100" w:right="2352" w:firstLine="10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，</w:t>
        <w:tab/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sz w:val="21"/>
          <w:szCs w:val="21"/>
        </w:rPr>
        <w:t>阅读</w:t>
      </w:r>
      <w:r>
        <w:rPr>
          <w:rFonts w:ascii="宋体" w:eastAsia="宋体" w:hAnsi="宋体" w:cs="宋体"/>
          <w:spacing w:val="-2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sz w:val="21"/>
          <w:szCs w:val="21"/>
        </w:rPr>
        <w:t>解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sz w:val="21"/>
          <w:szCs w:val="21"/>
        </w:rPr>
        <w:t>4</w:t>
      </w:r>
      <w:r>
        <w:rPr>
          <w:rFonts w:ascii="Calibri" w:eastAsia="Calibri" w:hAnsi="Calibri" w:cs="Calibri"/>
          <w:spacing w:val="0"/>
          <w:sz w:val="21"/>
          <w:szCs w:val="21"/>
        </w:rPr>
        <w:t>7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0" w:after="0" w:line="30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（一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诗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歌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第</w:t>
      </w:r>
      <w:r>
        <w:rPr>
          <w:rFonts w:ascii="宋体" w:eastAsia="宋体" w:hAnsi="宋体" w:cs="宋体"/>
          <w:spacing w:val="-54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—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7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6" w:after="0" w:line="312" w:lineRule="exact"/>
        <w:ind w:left="3429" w:right="3427" w:hanging="3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（甲）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夏雨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唐</w:t>
      </w:r>
      <w:r>
        <w:rPr>
          <w:rFonts w:ascii="微软雅黑" w:eastAsia="微软雅黑" w:hAnsi="微软雅黑" w:cs="微软雅黑"/>
          <w:spacing w:val="0"/>
          <w:w w:val="417"/>
          <w:sz w:val="21"/>
          <w:szCs w:val="21"/>
        </w:rPr>
        <w:t>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肩吾</w:t>
      </w:r>
    </w:p>
    <w:p>
      <w:pPr>
        <w:spacing w:before="0" w:after="0" w:line="312" w:lineRule="exact"/>
        <w:ind w:left="2587" w:right="2587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僧舍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雨洗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尘。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微风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银。</w:t>
      </w:r>
    </w:p>
    <w:p>
      <w:pPr>
        <w:tabs>
          <w:tab w:val="left" w:pos="4260"/>
        </w:tabs>
        <w:spacing w:before="0" w:after="0" w:line="312" w:lineRule="exact"/>
        <w:ind w:left="3849" w:right="3850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（乙）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新</w:t>
        <w:tab/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宋</w:t>
      </w:r>
      <w:r>
        <w:rPr>
          <w:rFonts w:ascii="微软雅黑" w:eastAsia="微软雅黑" w:hAnsi="微软雅黑" w:cs="微软雅黑"/>
          <w:spacing w:val="0"/>
          <w:w w:val="417"/>
          <w:sz w:val="21"/>
          <w:szCs w:val="21"/>
        </w:rPr>
        <w:t>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刘攽</w:t>
      </w:r>
    </w:p>
    <w:p>
      <w:pPr>
        <w:spacing w:before="0" w:after="0" w:line="312" w:lineRule="exact"/>
        <w:ind w:left="2587" w:right="2587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青苔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人昼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余。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唯有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户又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书。</w:t>
      </w:r>
    </w:p>
    <w:p>
      <w:pPr>
        <w:spacing w:before="0" w:after="0" w:line="306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2" style="height:0.1pt;margin-left:51pt;margin-top:29.4pt;mso-position-horizontal-relative:page;position:absolute;width:419.62pt;z-index:-251654144" coordorigin="1020,588" coordsize="8392,2">
            <v:shape id="_x0000_s1033" style="height:2;left:1020;position:absolute;top:588;width:8392" coordorigin="1020,588" coordsize="8392,21600" path="m1020,588l9412,588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sz w:val="21"/>
          <w:szCs w:val="21"/>
        </w:rPr>
        <w:t>0</w:t>
      </w:r>
      <w:r>
        <w:rPr>
          <w:rFonts w:ascii="宋体" w:eastAsia="宋体" w:hAnsi="宋体" w:cs="宋体"/>
          <w:spacing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sz w:val="21"/>
          <w:szCs w:val="21"/>
        </w:rPr>
        <w:t>乙</w:t>
      </w:r>
      <w:r>
        <w:rPr>
          <w:rFonts w:ascii="宋体" w:eastAsia="宋体" w:hAnsi="宋体" w:cs="宋体"/>
          <w:spacing w:val="-2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sz w:val="21"/>
          <w:szCs w:val="21"/>
        </w:rPr>
        <w:t>首</w:t>
      </w:r>
      <w:r>
        <w:rPr>
          <w:rFonts w:ascii="宋体" w:eastAsia="宋体" w:hAnsi="宋体" w:cs="宋体"/>
          <w:spacing w:val="-2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sz w:val="21"/>
          <w:szCs w:val="21"/>
        </w:rPr>
        <w:t>雨</w:t>
      </w:r>
      <w:r>
        <w:rPr>
          <w:rFonts w:ascii="宋体" w:eastAsia="宋体" w:hAnsi="宋体" w:cs="宋体"/>
          <w:spacing w:val="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sz w:val="21"/>
          <w:szCs w:val="21"/>
        </w:rPr>
        <w:t>景</w:t>
      </w:r>
      <w:r>
        <w:rPr>
          <w:rFonts w:ascii="宋体" w:eastAsia="宋体" w:hAnsi="宋体" w:cs="宋体"/>
          <w:spacing w:val="0"/>
          <w:sz w:val="21"/>
          <w:szCs w:val="21"/>
        </w:rPr>
        <w:t>象，</w:t>
      </w:r>
      <w:r>
        <w:rPr>
          <w:rFonts w:ascii="宋体" w:eastAsia="宋体" w:hAnsi="宋体" w:cs="宋体"/>
          <w:spacing w:val="-2"/>
          <w:sz w:val="21"/>
          <w:szCs w:val="21"/>
        </w:rPr>
        <w:t>除</w:t>
      </w:r>
      <w:r>
        <w:rPr>
          <w:rFonts w:ascii="宋体" w:eastAsia="宋体" w:hAnsi="宋体" w:cs="宋体"/>
          <w:spacing w:val="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1"/>
          <w:w w:val="42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1"/>
          <w:w w:val="42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after="0" w:line="306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520" w:right="900" w:bottom="1380" w:left="920" w:header="0" w:footer="1195"/>
          <w:cols w:space="720"/>
        </w:sectPr>
      </w:pPr>
    </w:p>
    <w:p>
      <w:pPr>
        <w:spacing w:before="0" w:after="0" w:line="32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首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境怎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0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4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4" style="height:0.1pt;margin-left:51pt;margin-top:-2.22pt;mso-position-horizontal-relative:page;position:absolute;width:419.62pt;z-index:-251653120" coordorigin="1020,-44" coordsize="8392,2">
            <v:shape id="_x0000_s1035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赏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析</w:t>
      </w:r>
      <w:r>
        <w:rPr>
          <w:rFonts w:ascii="微软雅黑" w:eastAsia="微软雅黑" w:hAnsi="微软雅黑" w:cs="微软雅黑"/>
          <w:spacing w:val="-2"/>
          <w:w w:val="42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偷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又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翻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1"/>
          <w:w w:val="42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42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偷</w:t>
      </w:r>
      <w:r>
        <w:rPr>
          <w:rFonts w:ascii="微软雅黑" w:eastAsia="微软雅黑" w:hAnsi="微软雅黑" w:cs="微软雅黑"/>
          <w:spacing w:val="-2"/>
          <w:w w:val="42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妙处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10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6" style="height:0.1pt;margin-left:51pt;margin-top:-2.2pt;mso-position-horizontal-relative:page;position:absolute;width:419.62pt;z-index:-251652096" coordorigin="1020,-44" coordsize="8392,2">
            <v:shape id="_x0000_s1037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</w:rPr>
        <w:t>（二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sz w:val="21"/>
          <w:szCs w:val="21"/>
        </w:rPr>
        <w:t>言</w:t>
      </w:r>
      <w:r>
        <w:rPr>
          <w:rFonts w:ascii="宋体" w:eastAsia="宋体" w:hAnsi="宋体" w:cs="宋体"/>
          <w:spacing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sz w:val="21"/>
          <w:szCs w:val="21"/>
        </w:rPr>
        <w:t>成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3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—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6</w:t>
      </w:r>
      <w:r>
        <w:rPr>
          <w:rFonts w:ascii="Calibri" w:eastAsia="Calibri" w:hAnsi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" w:after="0" w:line="312" w:lineRule="exact"/>
        <w:ind w:left="100" w:right="45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pict>
          <v:group id="_x0000_s1038" style="height:0.1pt;margin-left:282.19pt;margin-top:45.72pt;mso-position-horizontal-relative:page;position:absolute;width:142.1pt;z-index:-251651072" coordorigin="5644,914" coordsize="2842,2">
            <v:shape id="_x0000_s1039" style="height:2;left:5644;position:absolute;top:914;width:2842" coordorigin="5644,914" coordsize="2842,21600" path="m5644,914l8486,914e" filled="f" stroked="t" strokecolor="black" strokeweight="0.7pt">
              <v:path arrowok="t"/>
            </v:shape>
          </v:group>
        </w:pic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按</w:t>
      </w:r>
      <w:r>
        <w:rPr>
          <w:rFonts w:ascii="微软雅黑" w:eastAsia="微软雅黑" w:hAnsi="微软雅黑" w:cs="微软雅黑"/>
          <w:spacing w:val="-2"/>
          <w:w w:val="100"/>
          <w:position w:val="11"/>
          <w:sz w:val="11"/>
          <w:szCs w:val="11"/>
        </w:rPr>
        <w:t>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高邮</w:t>
      </w:r>
      <w:r>
        <w:rPr>
          <w:rFonts w:ascii="微软雅黑" w:eastAsia="微软雅黑" w:hAnsi="微软雅黑" w:cs="微软雅黑"/>
          <w:spacing w:val="-6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适巨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绅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女</w:t>
      </w:r>
      <w:r>
        <w:rPr>
          <w:rFonts w:ascii="微软雅黑" w:eastAsia="微软雅黑" w:hAnsi="微软雅黑" w:cs="微软雅黑"/>
          <w:spacing w:val="-58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富</w:t>
      </w:r>
      <w:r>
        <w:rPr>
          <w:rFonts w:ascii="微软雅黑" w:eastAsia="微软雅黑" w:hAnsi="微软雅黑" w:cs="微软雅黑"/>
          <w:spacing w:val="-58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窬</w:t>
      </w:r>
      <w:r>
        <w:rPr>
          <w:rFonts w:ascii="微软雅黑" w:eastAsia="微软雅黑" w:hAnsi="微软雅黑" w:cs="微软雅黑"/>
          <w:spacing w:val="0"/>
          <w:w w:val="100"/>
          <w:position w:val="11"/>
          <w:sz w:val="11"/>
          <w:szCs w:val="11"/>
        </w:rPr>
        <w:t>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卷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6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刺史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公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令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诸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止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留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吏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目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守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严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装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谕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户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各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第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宅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候次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点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掘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务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物所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阴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目</w:t>
      </w:r>
      <w:r>
        <w:rPr>
          <w:rFonts w:ascii="微软雅黑" w:eastAsia="微软雅黑" w:hAnsi="微软雅黑" w:cs="微软雅黑"/>
          <w:spacing w:val="1"/>
          <w:w w:val="100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设</w:t>
      </w:r>
      <w:r>
        <w:rPr>
          <w:rFonts w:ascii="微软雅黑" w:eastAsia="微软雅黑" w:hAnsi="微软雅黑" w:cs="微软雅黑"/>
          <w:spacing w:val="0"/>
          <w:w w:val="100"/>
          <w:position w:val="11"/>
          <w:sz w:val="11"/>
          <w:szCs w:val="11"/>
        </w:rPr>
        <w:t>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之。”</w:t>
      </w:r>
    </w:p>
    <w:p>
      <w:pPr>
        <w:spacing w:before="0" w:after="0" w:line="312" w:lineRule="exact"/>
        <w:ind w:left="100" w:right="144" w:firstLine="420"/>
        <w:jc w:val="both"/>
        <w:rPr>
          <w:rFonts w:ascii="Arial" w:eastAsia="Arial" w:hAnsi="Arial" w:cs="Arial"/>
          <w:sz w:val="21"/>
          <w:szCs w:val="21"/>
        </w:rPr>
      </w:pPr>
      <w:r>
        <w:pict>
          <v:group id="_x0000_s1040" style="height:0.1pt;margin-left:71.9pt;margin-top:29.82pt;mso-position-horizontal-relative:page;position:absolute;width:173.3pt;z-index:-251650048" coordorigin="1438,596" coordsize="3466,2">
            <v:shape id="_x0000_s1041" style="height:2;left:1438;position:absolute;top:596;width:3466" coordorigin="1438,596" coordsize="3466,21600" path="m1438,596l4904,596e" filled="f" stroked="t" strokecolor="black" strokeweight="0.7pt">
              <v:path arrowok="t"/>
            </v:shape>
          </v:group>
        </w:pic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装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公曰</w:t>
      </w:r>
      <w:r>
        <w:rPr>
          <w:rFonts w:ascii="微软雅黑" w:eastAsia="微软雅黑" w:hAnsi="微软雅黑" w:cs="微软雅黑"/>
          <w:spacing w:val="-4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盗也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已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公令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衣搜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袭</w:t>
      </w:r>
      <w:r>
        <w:rPr>
          <w:rFonts w:ascii="微软雅黑" w:eastAsia="微软雅黑" w:hAnsi="微软雅黑" w:cs="微软雅黑"/>
          <w:spacing w:val="-2"/>
          <w:w w:val="100"/>
          <w:position w:val="11"/>
          <w:sz w:val="11"/>
          <w:szCs w:val="11"/>
        </w:rPr>
        <w:t>④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3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置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难携</w:t>
      </w:r>
      <w:r>
        <w:rPr>
          <w:rFonts w:ascii="Arial" w:eastAsia="Arial" w:hAnsi="Arial" w:cs="Arial"/>
          <w:spacing w:val="-2"/>
          <w:w w:val="18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着而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屡出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也。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 xml:space="preserve">                                                                  </w:t>
      </w:r>
      <w:r>
        <w:rPr>
          <w:rFonts w:ascii="微软雅黑" w:eastAsia="微软雅黑" w:hAnsi="微软雅黑" w:cs="微软雅黑"/>
          <w:spacing w:val="34"/>
          <w:w w:val="100"/>
          <w:position w:val="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w w:val="151"/>
          <w:position w:val="0"/>
          <w:sz w:val="21"/>
          <w:szCs w:val="21"/>
        </w:rPr>
        <w:t>(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《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斋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龙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》</w:t>
      </w:r>
      <w:r>
        <w:rPr>
          <w:rFonts w:ascii="Arial" w:eastAsia="Arial" w:hAnsi="Arial" w:cs="Arial"/>
          <w:spacing w:val="0"/>
          <w:w w:val="151"/>
          <w:position w:val="0"/>
          <w:sz w:val="21"/>
          <w:szCs w:val="21"/>
        </w:rPr>
        <w:t>)</w:t>
      </w:r>
    </w:p>
    <w:p>
      <w:pPr>
        <w:spacing w:before="0" w:after="0" w:line="30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【注</w:t>
      </w:r>
      <w:r>
        <w:rPr>
          <w:rFonts w:ascii="宋体" w:eastAsia="宋体" w:hAnsi="宋体" w:cs="宋体"/>
          <w:spacing w:val="-28"/>
          <w:position w:val="0"/>
          <w:sz w:val="21"/>
          <w:szCs w:val="21"/>
        </w:rPr>
        <w:t>】</w:t>
      </w:r>
      <w:r>
        <w:rPr>
          <w:rFonts w:ascii="微软雅黑" w:eastAsia="微软雅黑" w:hAnsi="微软雅黑" w:cs="微软雅黑"/>
          <w:spacing w:val="0"/>
          <w:w w:val="133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按</w:t>
      </w:r>
      <w:r>
        <w:rPr>
          <w:rFonts w:ascii="宋体" w:eastAsia="宋体" w:hAnsi="宋体" w:cs="宋体"/>
          <w:spacing w:val="-29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视</w:t>
      </w:r>
      <w:r>
        <w:rPr>
          <w:rFonts w:ascii="宋体" w:eastAsia="宋体" w:hAnsi="宋体" w:cs="宋体"/>
          <w:spacing w:val="-2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26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33"/>
          <w:position w:val="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窬</w:t>
      </w:r>
      <w:r>
        <w:rPr>
          <w:rFonts w:ascii="宋体" w:eastAsia="宋体" w:hAnsi="宋体" w:cs="宋体"/>
          <w:spacing w:val="-26"/>
          <w:w w:val="100"/>
          <w:position w:val="0"/>
          <w:sz w:val="21"/>
          <w:szCs w:val="21"/>
        </w:rPr>
        <w:t>：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ú</w:t>
      </w:r>
      <w:r>
        <w:rPr>
          <w:rFonts w:ascii="宋体" w:eastAsia="宋体" w:hAnsi="宋体" w:cs="宋体"/>
          <w:spacing w:val="-29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洞</w:t>
      </w:r>
      <w:r>
        <w:rPr>
          <w:rFonts w:ascii="宋体" w:eastAsia="宋体" w:hAnsi="宋体" w:cs="宋体"/>
          <w:spacing w:val="-2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窿</w:t>
      </w:r>
      <w:r>
        <w:rPr>
          <w:rFonts w:ascii="宋体" w:eastAsia="宋体" w:hAnsi="宋体" w:cs="宋体"/>
          <w:spacing w:val="-29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33"/>
          <w:position w:val="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设</w:t>
      </w:r>
      <w:r>
        <w:rPr>
          <w:rFonts w:ascii="宋体" w:eastAsia="宋体" w:hAnsi="宋体" w:cs="宋体"/>
          <w:spacing w:val="-29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如果。</w:t>
      </w:r>
      <w:r>
        <w:rPr>
          <w:rFonts w:ascii="宋体" w:eastAsia="宋体" w:hAnsi="宋体" w:cs="宋体"/>
          <w:spacing w:val="-28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33"/>
          <w:position w:val="0"/>
          <w:sz w:val="21"/>
          <w:szCs w:val="21"/>
        </w:rPr>
        <w:t>④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袭</w:t>
      </w:r>
      <w:r>
        <w:rPr>
          <w:rFonts w:ascii="宋体" w:eastAsia="宋体" w:hAnsi="宋体" w:cs="宋体"/>
          <w:spacing w:val="-29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裳一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叫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袭。</w:t>
      </w:r>
    </w:p>
    <w:p>
      <w:pPr>
        <w:tabs>
          <w:tab w:val="left" w:pos="5500"/>
        </w:tabs>
        <w:spacing w:before="0" w:after="0" w:line="36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4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朗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奏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划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4"/>
          <w:sz w:val="21"/>
          <w:szCs w:val="21"/>
        </w:rPr>
        <w:t>正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确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tabs>
          <w:tab w:val="left" w:pos="3460"/>
        </w:tabs>
        <w:spacing w:before="0" w:after="0" w:line="326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3"/>
          <w:w w:val="100"/>
          <w:position w:val="0"/>
          <w:sz w:val="21"/>
          <w:szCs w:val="21"/>
        </w:rPr>
        <w:t>A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复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蒙</w:t>
        <w:tab/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B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爷娘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声</w:t>
      </w:r>
    </w:p>
    <w:p>
      <w:pPr>
        <w:tabs>
          <w:tab w:val="left" w:pos="3460"/>
        </w:tabs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C.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妆奁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甚富</w:t>
        <w:tab/>
      </w:r>
      <w:r>
        <w:rPr>
          <w:rFonts w:ascii="Calibri" w:eastAsia="Calibri" w:hAnsi="Calibri" w:cs="Calibri"/>
          <w:spacing w:val="-5"/>
          <w:w w:val="100"/>
          <w:position w:val="0"/>
          <w:sz w:val="21"/>
          <w:szCs w:val="21"/>
        </w:rPr>
        <w:t>D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爱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者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甚蕃</w:t>
      </w:r>
    </w:p>
    <w:p>
      <w:pPr>
        <w:spacing w:before="0" w:after="0" w:line="31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词语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2200"/>
          <w:tab w:val="left" w:pos="3460"/>
          <w:tab w:val="left" w:pos="3880"/>
          <w:tab w:val="left" w:pos="6820"/>
          <w:tab w:val="left" w:pos="8320"/>
        </w:tabs>
        <w:spacing w:before="0" w:after="0" w:line="30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家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嫁女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适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：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  <w:u w:val="single" w:color="000000"/>
        </w:rPr>
        <w:t>_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  <w:u w:val="single" w:color="000000"/>
        </w:rPr>
        <w:t>_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eastAsia="微软雅黑" w:hAnsi="微软雅黑" w:cs="微软雅黑"/>
          <w:spacing w:val="0"/>
          <w:w w:val="133"/>
          <w:position w:val="0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入</w:t>
        <w:tab/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after="0" w:line="308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520" w:right="800" w:bottom="1380" w:left="920" w:header="0" w:footer="1195"/>
          <w:cols w:space="720"/>
        </w:sectPr>
      </w:pPr>
    </w:p>
    <w:p>
      <w:pPr>
        <w:tabs>
          <w:tab w:val="left" w:pos="2200"/>
          <w:tab w:val="left" w:pos="3500"/>
        </w:tabs>
        <w:spacing w:before="0" w:after="0" w:line="314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嘱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吏目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阴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子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0" w:after="0" w:line="309" w:lineRule="exact"/>
        <w:ind w:left="100" w:right="-7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至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捉之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2940"/>
          <w:tab w:val="left" w:pos="4400"/>
        </w:tabs>
        <w:spacing w:before="0" w:after="0" w:line="314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微软雅黑" w:eastAsia="微软雅黑" w:hAnsi="微软雅黑" w:cs="微软雅黑"/>
          <w:w w:val="133"/>
          <w:position w:val="0"/>
          <w:sz w:val="21"/>
          <w:szCs w:val="21"/>
        </w:rPr>
        <w:t>④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也</w:t>
        <w:tab/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after="0" w:line="314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620" w:right="800" w:bottom="1380" w:left="920" w:header="720" w:footer="720"/>
          <w:cols w:num="2" w:space="720" w:equalWidth="0">
            <w:col w:w="3798" w:space="83"/>
            <w:col w:w="4839"/>
          </w:cols>
        </w:sectPr>
      </w:pPr>
    </w:p>
    <w:p>
      <w:pPr>
        <w:tabs>
          <w:tab w:val="left" w:pos="8480"/>
        </w:tabs>
        <w:spacing w:before="54" w:after="0" w:line="240" w:lineRule="auto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  <w:u w:val="single" w:color="000000"/>
        </w:rPr>
        <w:t>_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ab/>
      </w:r>
    </w:p>
    <w:p>
      <w:pPr>
        <w:spacing w:before="0" w:after="0" w:line="31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女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袭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皆奁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也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10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4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42" style="height:0.1pt;margin-left:51pt;margin-top:-2.2pt;mso-position-horizontal-relative:page;position:absolute;width:419.62pt;z-index:-251649024" coordorigin="1020,-44" coordsize="8392,2">
            <v:shape id="_x0000_s1043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pict>
          <v:group id="_x0000_s1044" style="height:0.1pt;margin-left:51pt;margin-top:29pt;mso-position-horizontal-relative:page;position:absolute;width:419.62pt;z-index:-251648000" coordorigin="1020,580" coordsize="8392,2">
            <v:shape id="_x0000_s1045" style="height:2;left:1020;position:absolute;top:580;width:8392" coordorigin="1020,580" coordsize="8392,21600" path="m1020,580l9412,580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6</w:t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何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定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被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两人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就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真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4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46" style="height:0.1pt;margin-left:51pt;margin-top:-17.83pt;mso-position-horizontal-relative:page;position:absolute;width:419.62pt;z-index:-251646976" coordorigin="1020,-357" coordsize="8392,2">
            <v:shape id="_x0000_s1047" style="height:2;left:1020;position:absolute;top:-357;width:8392" coordorigin="1020,-357" coordsize="8392,21600" path="m1020,-357l9412,-357e" filled="f" stroked="t" strokecolor="black" strokeweight="0.82pt">
              <v:path arrowok="t"/>
            </v:shape>
          </v:group>
        </w:pict>
      </w:r>
      <w:r>
        <w:pict>
          <v:group id="_x0000_s1048" style="height:0.1pt;margin-left:51pt;margin-top:-2.24pt;mso-position-horizontal-relative:page;position:absolute;width:419.62pt;z-index:-251645952" coordorigin="1020,-45" coordsize="8392,2">
            <v:shape id="_x0000_s1049" style="height:2;left:1020;position:absolute;top:-45;width:8392" coordorigin="1020,-45" coordsize="8392,21600" path="m1020,-45l9412,-45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</w:rPr>
        <w:t>（三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sz w:val="21"/>
          <w:szCs w:val="21"/>
        </w:rPr>
        <w:t>成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2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7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—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0</w:t>
      </w:r>
      <w:r>
        <w:rPr>
          <w:rFonts w:ascii="Calibri" w:eastAsia="Calibri" w:hAnsi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6" w:after="0" w:line="312" w:lineRule="exact"/>
        <w:ind w:left="100" w:right="45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①近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朋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奋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腾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颇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赞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关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注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赞赏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5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已不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两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从它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宠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但就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存高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暂时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往也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非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目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</w:p>
    <w:p>
      <w:pPr>
        <w:spacing w:before="0" w:after="0" w:line="305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而是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帮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助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建设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实现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价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值。</w:t>
      </w:r>
    </w:p>
    <w:p>
      <w:pPr>
        <w:spacing w:before="7" w:after="0" w:line="312" w:lineRule="exact"/>
        <w:ind w:left="100" w:right="142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③首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先</w:t>
      </w:r>
      <w:r>
        <w:rPr>
          <w:rFonts w:ascii="微软雅黑" w:eastAsia="微软雅黑" w:hAnsi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畏</w:t>
      </w:r>
      <w:r>
        <w:rPr>
          <w:rFonts w:ascii="微软雅黑" w:eastAsia="微软雅黑" w:hAnsi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习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举。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真正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品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怀与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朗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博览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群书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身的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薄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们的</w:t>
      </w:r>
    </w:p>
    <w:p>
      <w:pPr>
        <w:spacing w:after="0" w:line="312" w:lineRule="exact"/>
        <w:jc w:val="both"/>
        <w:rPr>
          <w:rFonts w:ascii="微软雅黑" w:eastAsia="微软雅黑" w:hAnsi="微软雅黑" w:cs="微软雅黑"/>
          <w:sz w:val="21"/>
          <w:szCs w:val="21"/>
        </w:rPr>
        <w:sectPr>
          <w:type w:val="continuous"/>
          <w:pgSz w:w="10440" w:h="14760"/>
          <w:pgMar w:top="620" w:right="800" w:bottom="1380" w:left="920" w:header="720" w:footer="720"/>
          <w:cols w:space="720"/>
        </w:sectPr>
      </w:pPr>
    </w:p>
    <w:p>
      <w:pPr>
        <w:spacing w:before="26" w:after="0" w:line="312" w:lineRule="exact"/>
        <w:ind w:left="100" w:right="4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求知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欲</w:t>
      </w:r>
      <w:r>
        <w:rPr>
          <w:rFonts w:ascii="微软雅黑" w:eastAsia="微软雅黑" w:hAnsi="微软雅黑" w:cs="微软雅黑"/>
          <w:spacing w:val="-7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放在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7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正盼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7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力与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让精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接近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澈。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④同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心性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格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诚创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结了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以及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累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实精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静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声</w:t>
      </w:r>
      <w:r>
        <w:rPr>
          <w:rFonts w:ascii="微软雅黑" w:eastAsia="微软雅黑" w:hAnsi="微软雅黑" w:cs="微软雅黑"/>
          <w:spacing w:val="-103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柔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像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朵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胜凉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娇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羞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形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8"/>
          <w:w w:val="100"/>
          <w:sz w:val="21"/>
          <w:szCs w:val="21"/>
        </w:rPr>
        <w:t>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非套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似的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⑤人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骨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己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浸润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最为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功劳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己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使他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阔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重他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自己。</w:t>
      </w:r>
    </w:p>
    <w:p>
      <w:pPr>
        <w:spacing w:before="0" w:after="0" w:line="305" w:lineRule="exact"/>
        <w:ind w:left="52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⑥所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谓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非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励志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单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成功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应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在自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最喜</w:t>
      </w:r>
    </w:p>
    <w:p>
      <w:pPr>
        <w:spacing w:before="0" w:after="0" w:line="313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欢的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绩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自己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7" w:after="0" w:line="312" w:lineRule="exact"/>
        <w:ind w:left="100" w:right="44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⑦读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少又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路才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2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pict>
          <v:group id="_x0000_s1050" style="height:0.1pt;margin-left:51pt;margin-top:29.4pt;mso-position-horizontal-relative:page;position:absolute;width:419.62pt;z-index:-251644928" coordorigin="1020,588" coordsize="8392,2">
            <v:shape id="_x0000_s1051" style="height:2;left:1020;position:absolute;top:588;width:8392" coordorigin="1020,588" coordsize="8392,21600" path="m1020,588l9412,588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7</w:t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何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学著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赞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意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?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(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4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pict>
          <v:group id="_x0000_s1052" style="height:0.1pt;margin-left:51pt;margin-top:-2.2pt;mso-position-horizontal-relative:page;position:absolute;width:419.62pt;z-index:-251643904" coordorigin="1020,-44" coordsize="8392,2">
            <v:shape id="_x0000_s1053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pict>
          <v:group id="_x0000_s1054" style="height:0.1pt;margin-left:51pt;margin-top:29pt;mso-position-horizontal-relative:page;position:absolute;width:419.62pt;z-index:-251642880" coordorigin="1020,580" coordsize="8392,2">
            <v:shape id="_x0000_s1055" style="height:2;left:1020;position:absolute;top:580;width:8392" coordorigin="1020,580" coordsize="8392,21600" path="m1020,580l9412,580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8</w:t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好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具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点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?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(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4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pict>
          <v:group id="_x0000_s1056" style="height:0.1pt;margin-left:51pt;margin-top:-2.2pt;mso-position-horizontal-relative:page;position:absolute;width:419.62pt;z-index:-251641856" coordorigin="1020,-44" coordsize="8392,2">
            <v:shape id="_x0000_s1057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pict>
          <v:group id="_x0000_s1058" style="height:0.1pt;margin-left:51pt;margin-top:29pt;mso-position-horizontal-relative:page;position:absolute;width:419.62pt;z-index:-251640832" coordorigin="1020,580" coordsize="8392,2">
            <v:shape id="_x0000_s1059" style="height:2;left:1020;position:absolute;top:580;width:8392" coordorigin="1020,580" coordsize="8392,21600" path="m1020,580l9412,580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9</w:t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了好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?(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4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pict>
          <v:group id="_x0000_s1060" style="height:0.1pt;margin-left:51pt;margin-top:-2.2pt;mso-position-horizontal-relative:page;position:absolute;width:419.62pt;z-index:-251639808" coordorigin="1020,-44" coordsize="8392,2">
            <v:shape id="_x0000_s1061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pict>
          <v:group id="_x0000_s1062" style="height:0.1pt;margin-left:51pt;margin-top:29pt;mso-position-horizontal-relative:page;position:absolute;width:419.62pt;z-index:-251638784" coordorigin="1020,580" coordsize="8392,2">
            <v:shape id="_x0000_s1063" style="height:2;left:1020;position:absolute;top:580;width:8392" coordorigin="1020,580" coordsize="8392,21600" path="m1020,580l9412,580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20</w:t>
      </w:r>
      <w:r>
        <w:rPr>
          <w:rFonts w:ascii="Calibri" w:eastAsia="Calibri" w:hAnsi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条件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么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?(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4" style="height:0.1pt;margin-left:51pt;margin-top:-2.2pt;mso-position-horizontal-relative:page;position:absolute;width:419.62pt;z-index:-251637760" coordorigin="1020,-44" coordsize="8392,2">
            <v:shape id="_x0000_s1065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</w:rPr>
        <w:t>（四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sz w:val="21"/>
          <w:szCs w:val="21"/>
        </w:rPr>
        <w:t>成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2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-2"/>
          <w:w w:val="100"/>
          <w:sz w:val="21"/>
          <w:szCs w:val="21"/>
        </w:rPr>
        <w:t>-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5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6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4360"/>
        </w:tabs>
        <w:spacing w:before="6" w:after="0" w:line="312" w:lineRule="exact"/>
        <w:ind w:left="3953" w:right="3953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  <w:tab/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董改正</w:t>
      </w:r>
    </w:p>
    <w:p>
      <w:pPr>
        <w:spacing w:before="0" w:after="0" w:line="312" w:lineRule="exact"/>
        <w:ind w:left="100" w:right="44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①我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黄不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秋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长长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怕</w:t>
      </w:r>
      <w:r>
        <w:rPr>
          <w:rFonts w:ascii="微软雅黑" w:eastAsia="微软雅黑" w:hAnsi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菜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稀饭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香</w:t>
      </w:r>
      <w:r>
        <w:rPr>
          <w:rFonts w:ascii="微软雅黑" w:eastAsia="微软雅黑" w:hAnsi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菜都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②外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仔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方块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鸡不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起炒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只鸡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鸡骨</w:t>
      </w:r>
      <w:r>
        <w:rPr>
          <w:rFonts w:ascii="微软雅黑" w:eastAsia="微软雅黑" w:hAnsi="微软雅黑" w:cs="微软雅黑"/>
          <w:spacing w:val="-1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③村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收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情很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班子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影</w:t>
      </w:r>
      <w:r>
        <w:rPr>
          <w:rFonts w:ascii="微软雅黑" w:eastAsia="微软雅黑" w:hAnsi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全村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间扛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子，</w:t>
      </w:r>
    </w:p>
    <w:p>
      <w:pPr>
        <w:spacing w:before="0" w:after="0" w:line="312" w:lineRule="exact"/>
        <w:ind w:left="100" w:right="43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占一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置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届时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跑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跑的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黑狗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黄狗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奋地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④那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飞满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求我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舅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磨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咋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5"/>
          <w:w w:val="100"/>
          <w:sz w:val="21"/>
          <w:szCs w:val="21"/>
        </w:rPr>
        <w:t>呢</w:t>
      </w:r>
      <w:r>
        <w:rPr>
          <w:rFonts w:ascii="Arial" w:eastAsia="Arial" w:hAnsi="Arial" w:cs="Arial"/>
          <w:spacing w:val="2"/>
          <w:w w:val="100"/>
          <w:sz w:val="21"/>
          <w:szCs w:val="21"/>
        </w:rPr>
        <w:t>?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舅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底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，我</w:t>
      </w:r>
    </w:p>
    <w:p>
      <w:pPr>
        <w:spacing w:after="0" w:line="312" w:lineRule="exact"/>
        <w:jc w:val="both"/>
        <w:rPr>
          <w:rFonts w:ascii="微软雅黑" w:eastAsia="微软雅黑" w:hAnsi="微软雅黑" w:cs="微软雅黑"/>
          <w:sz w:val="21"/>
          <w:szCs w:val="21"/>
        </w:rPr>
        <w:sectPr>
          <w:pgSz w:w="10440" w:h="14760"/>
          <w:pgMar w:top="520" w:right="900" w:bottom="1380" w:left="920" w:header="0" w:footer="1195"/>
          <w:cols w:space="720"/>
        </w:sectPr>
      </w:pPr>
    </w:p>
    <w:p>
      <w:pPr>
        <w:spacing w:before="0" w:after="0" w:line="331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真是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丧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考妣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外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脸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尬，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我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隔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才看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的。</w:t>
      </w:r>
    </w:p>
    <w:p>
      <w:pPr>
        <w:spacing w:before="7" w:after="0" w:line="312" w:lineRule="exact"/>
        <w:ind w:left="100" w:right="144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⑤外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屈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眼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有人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远远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线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扶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7"/>
          <w:w w:val="100"/>
          <w:sz w:val="21"/>
          <w:szCs w:val="21"/>
        </w:rPr>
        <w:t>声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-2"/>
          <w:w w:val="114"/>
          <w:sz w:val="21"/>
          <w:szCs w:val="21"/>
        </w:rPr>
        <w:t>!</w:t>
      </w:r>
      <w:r>
        <w:rPr>
          <w:rFonts w:ascii="微软雅黑" w:eastAsia="微软雅黑" w:hAnsi="微软雅黑" w:cs="微软雅黑"/>
          <w:spacing w:val="2"/>
          <w:w w:val="114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线的</w:t>
      </w:r>
    </w:p>
    <w:p>
      <w:pPr>
        <w:spacing w:before="0" w:after="0" w:line="312" w:lineRule="exact"/>
        <w:ind w:left="100" w:right="143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举着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跑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撞撞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载沉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摇直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其实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开野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37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⑥最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6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筝大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6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啊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受风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意。</w:t>
      </w:r>
    </w:p>
    <w:p>
      <w:pPr>
        <w:spacing w:before="0" w:after="0" w:line="312" w:lineRule="exact"/>
        <w:ind w:left="100" w:right="142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⑦忽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糊着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纸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剩下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它毕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竟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喜若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似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点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好意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8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0"/>
          <w:w w:val="121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2"/>
          <w:w w:val="121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吧</w:t>
      </w:r>
      <w:r>
        <w:rPr>
          <w:rFonts w:ascii="微软雅黑" w:eastAsia="微软雅黑" w:hAnsi="微软雅黑" w:cs="微软雅黑"/>
          <w:spacing w:val="0"/>
          <w:w w:val="114"/>
          <w:sz w:val="21"/>
          <w:szCs w:val="21"/>
        </w:rPr>
        <w:t>!”</w:t>
      </w:r>
    </w:p>
    <w:p>
      <w:pPr>
        <w:spacing w:before="0" w:after="0" w:line="312" w:lineRule="exact"/>
        <w:ind w:left="100" w:right="143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⑧我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都烂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对规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范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终还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没有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飞起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起来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怔地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说话。</w:t>
      </w:r>
    </w:p>
    <w:p>
      <w:pPr>
        <w:spacing w:before="0" w:after="0" w:line="312" w:lineRule="exact"/>
        <w:ind w:left="100" w:right="45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⑨第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做了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蝶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舅试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没有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伴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饭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噩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哭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村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高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她再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笑着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衣服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短了。</w:t>
      </w:r>
    </w:p>
    <w:p>
      <w:pPr>
        <w:spacing w:before="0" w:after="0" w:line="312" w:lineRule="exact"/>
        <w:ind w:left="100" w:right="41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2"/>
          <w:sz w:val="21"/>
          <w:szCs w:val="21"/>
        </w:rPr>
        <w:t>⑩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留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再鲜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艳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绸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布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蝴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蝶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我坐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石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槛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9"/>
          <w:sz w:val="21"/>
          <w:szCs w:val="21"/>
        </w:rPr>
        <w:t>它</w:t>
      </w:r>
      <w:r>
        <w:rPr>
          <w:rFonts w:ascii="Arial" w:eastAsia="Arial" w:hAnsi="Arial" w:cs="Arial"/>
          <w:spacing w:val="2"/>
          <w:w w:val="180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第一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彻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腑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助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耳边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忽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舅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6"/>
          <w:w w:val="100"/>
          <w:sz w:val="21"/>
          <w:szCs w:val="21"/>
        </w:rPr>
        <w:t>话</w:t>
      </w:r>
      <w:r>
        <w:rPr>
          <w:rFonts w:ascii="微软雅黑" w:eastAsia="微软雅黑" w:hAnsi="微软雅黑" w:cs="微软雅黑"/>
          <w:spacing w:val="0"/>
          <w:w w:val="121"/>
          <w:sz w:val="21"/>
          <w:szCs w:val="21"/>
        </w:rPr>
        <w:t>:“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养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孙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面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4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容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她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啊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结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？</w:t>
      </w:r>
    </w:p>
    <w:p>
      <w:pPr>
        <w:spacing w:before="0" w:after="0" w:line="312" w:lineRule="exact"/>
        <w:ind w:left="100" w:right="142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Malgun Gothic" w:eastAsia="Malgun Gothic" w:hAnsi="Malgun Gothic" w:cs="Malgun Gothic"/>
          <w:spacing w:val="1"/>
          <w:w w:val="120"/>
          <w:sz w:val="21"/>
          <w:szCs w:val="21"/>
        </w:rPr>
        <w:t>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渐朽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坏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破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扬扬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6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0" w:after="0" w:line="311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公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把鸡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8480"/>
        </w:tabs>
        <w:spacing w:before="0" w:after="0" w:line="307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②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8480"/>
        </w:tabs>
        <w:spacing w:before="0" w:after="0" w:line="313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③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④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纸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，放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能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8480"/>
        </w:tabs>
        <w:spacing w:before="0" w:after="0" w:line="307" w:lineRule="exact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⑤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24"/>
          <w:position w:val="0"/>
          <w:sz w:val="21"/>
          <w:szCs w:val="21"/>
        </w:rPr>
        <w:t>．</w:t>
      </w:r>
      <w:r>
        <w:rPr>
          <w:rFonts w:ascii="微软雅黑" w:eastAsia="微软雅黑" w:hAnsi="微软雅黑" w:cs="微软雅黑"/>
          <w:spacing w:val="1"/>
          <w:w w:val="42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脸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尴尬</w:t>
      </w:r>
      <w:r>
        <w:rPr>
          <w:rFonts w:ascii="宋体" w:eastAsia="宋体" w:hAnsi="宋体" w:cs="宋体"/>
          <w:spacing w:val="-2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我隔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1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1"/>
          <w:w w:val="42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-2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婆尴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因。</w:t>
      </w:r>
    </w:p>
    <w:p>
      <w:pPr>
        <w:spacing w:before="0" w:after="0" w:line="30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6" style="height:0.1pt;margin-left:51pt;margin-top:29.7pt;mso-position-horizontal-relative:page;position:absolute;width:419.62pt;z-index:-251636736" coordorigin="1020,594" coordsize="8392,2">
            <v:shape id="_x0000_s1067" style="height:2;left:1020;position:absolute;top:594;width:8392" coordorigin="1020,594" coordsize="8392,21600" path="m1020,594l9412,594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8" style="height:0.1pt;margin-left:51pt;margin-top:-2.2pt;mso-position-horizontal-relative:page;position:absolute;width:419.62pt;z-index:-251635712" coordorigin="1020,-44" coordsize="8392,2">
            <v:shape id="_x0000_s1069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sz w:val="21"/>
          <w:szCs w:val="21"/>
        </w:rPr>
        <w:t>3</w:t>
      </w:r>
      <w:r>
        <w:rPr>
          <w:rFonts w:ascii="宋体" w:eastAsia="宋体" w:hAnsi="宋体" w:cs="宋体"/>
          <w:spacing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章</w:t>
      </w:r>
      <w:r>
        <w:rPr>
          <w:rFonts w:ascii="宋体" w:eastAsia="宋体" w:hAnsi="宋体" w:cs="宋体"/>
          <w:spacing w:val="-3"/>
          <w:sz w:val="21"/>
          <w:szCs w:val="21"/>
        </w:rPr>
        <w:t>第</w:t>
      </w:r>
      <w:r>
        <w:rPr>
          <w:rFonts w:ascii="微软雅黑" w:eastAsia="微软雅黑" w:hAnsi="微软雅黑" w:cs="微软雅黑"/>
          <w:spacing w:val="-2"/>
          <w:w w:val="133"/>
          <w:sz w:val="21"/>
          <w:szCs w:val="21"/>
        </w:rPr>
        <w:t>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11" w:after="0" w:line="240" w:lineRule="exact"/>
        <w:jc w:val="left"/>
        <w:rPr>
          <w:sz w:val="24"/>
          <w:szCs w:val="24"/>
        </w:rPr>
      </w:pPr>
    </w:p>
    <w:p>
      <w:pPr>
        <w:tabs>
          <w:tab w:val="left" w:pos="820"/>
          <w:tab w:val="left" w:pos="1360"/>
          <w:tab w:val="left" w:pos="8480"/>
        </w:tabs>
        <w:spacing w:before="0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ab/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70" style="height:0.1pt;margin-left:51pt;margin-top:-2.21pt;mso-position-horizontal-relative:page;position:absolute;width:419.62pt;z-index:-251634688" coordorigin="1020,-44" coordsize="8392,2">
            <v:shape id="_x0000_s1071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sz w:val="21"/>
          <w:szCs w:val="21"/>
        </w:rPr>
        <w:t>4</w:t>
      </w:r>
      <w:r>
        <w:rPr>
          <w:rFonts w:ascii="宋体" w:eastAsia="宋体" w:hAnsi="宋体" w:cs="宋体"/>
          <w:spacing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sz w:val="21"/>
          <w:szCs w:val="21"/>
        </w:rPr>
        <w:t>描</w:t>
      </w:r>
      <w:r>
        <w:rPr>
          <w:rFonts w:ascii="宋体" w:eastAsia="宋体" w:hAnsi="宋体" w:cs="宋体"/>
          <w:spacing w:val="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角</w:t>
      </w:r>
      <w:r>
        <w:rPr>
          <w:rFonts w:ascii="宋体" w:eastAsia="宋体" w:hAnsi="宋体" w:cs="宋体"/>
          <w:spacing w:val="-2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sz w:val="21"/>
          <w:szCs w:val="21"/>
        </w:rPr>
        <w:t>赏析</w:t>
      </w:r>
      <w:r>
        <w:rPr>
          <w:rFonts w:ascii="宋体" w:eastAsia="宋体" w:hAnsi="宋体" w:cs="宋体"/>
          <w:spacing w:val="-2"/>
          <w:sz w:val="21"/>
          <w:szCs w:val="21"/>
        </w:rPr>
        <w:t>第</w:t>
      </w:r>
      <w:r>
        <w:rPr>
          <w:rFonts w:ascii="微软雅黑" w:eastAsia="微软雅黑" w:hAnsi="微软雅黑" w:cs="微软雅黑"/>
          <w:spacing w:val="-2"/>
          <w:w w:val="133"/>
          <w:sz w:val="21"/>
          <w:szCs w:val="21"/>
        </w:rPr>
        <w:t>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85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她也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只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好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呆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怔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看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我，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after="0" w:line="285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520" w:right="800" w:bottom="1380" w:left="920" w:header="0" w:footer="1195"/>
          <w:cols w:space="720"/>
        </w:sectPr>
      </w:pPr>
    </w:p>
    <w:p>
      <w:pPr>
        <w:spacing w:before="11" w:after="0" w:line="280" w:lineRule="exact"/>
        <w:jc w:val="left"/>
        <w:rPr>
          <w:sz w:val="28"/>
          <w:szCs w:val="28"/>
        </w:rPr>
      </w:pPr>
    </w:p>
    <w:p>
      <w:pPr>
        <w:tabs>
          <w:tab w:val="left" w:pos="940"/>
          <w:tab w:val="left" w:pos="1460"/>
        </w:tabs>
        <w:spacing w:before="0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</w:p>
    <w:p>
      <w:pPr>
        <w:spacing w:before="8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4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72" style="height:0.1pt;margin-left:51pt;margin-top:-2.22pt;mso-position-horizontal-relative:page;position:absolute;width:419.62pt;z-index:-251633664" coordorigin="1020,-44" coordsize="8392,2">
            <v:shape id="_x0000_s1073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pict>
          <v:group id="_x0000_s1074" style="height:0.1pt;margin-left:51pt;margin-top:29pt;mso-position-horizontal-relative:page;position:absolute;width:419.62pt;z-index:-251632640" coordorigin="1020,580" coordsize="8392,2">
            <v:shape id="_x0000_s1075" style="height:2;left:1020;position:absolute;top:580;width:8392" coordorigin="1020,580" coordsize="8392,21600" path="m1020,580l9412,580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章</w:t>
      </w:r>
      <w:r>
        <w:rPr>
          <w:rFonts w:ascii="宋体" w:eastAsia="宋体" w:hAnsi="宋体" w:cs="宋体"/>
          <w:spacing w:val="-3"/>
          <w:position w:val="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1"/>
          <w:w w:val="42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筝</w:t>
      </w:r>
      <w:r>
        <w:rPr>
          <w:rFonts w:ascii="微软雅黑" w:eastAsia="微软雅黑" w:hAnsi="微软雅黑" w:cs="微软雅黑"/>
          <w:spacing w:val="-2"/>
          <w:w w:val="42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为题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有何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8" w:lineRule="exact"/>
        <w:ind w:left="100" w:right="5568"/>
        <w:jc w:val="both"/>
        <w:rPr>
          <w:rFonts w:ascii="宋体" w:eastAsia="宋体" w:hAnsi="宋体" w:cs="宋体"/>
          <w:sz w:val="21"/>
          <w:szCs w:val="21"/>
        </w:rPr>
      </w:pPr>
      <w:r>
        <w:pict>
          <v:group id="_x0000_s1076" style="height:0.1pt;margin-left:51pt;margin-top:-2.2pt;mso-position-horizontal-relative:page;position:absolute;width:419.62pt;z-index:-251631616" coordorigin="1020,-44" coordsize="8392,2">
            <v:shape id="_x0000_s1077" style="height:2;left:1020;position:absolute;top:-44;width:8392" coordorigin="1020,-44" coordsize="8392,21600" path="m1020,-44l9412,-44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6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0</w:t>
      </w:r>
      <w:r>
        <w:rPr>
          <w:rFonts w:ascii="Calibri" w:eastAsia="Calibri" w:hAnsi="Calibri" w:cs="Calibri"/>
          <w:spacing w:val="-2"/>
          <w:w w:val="100"/>
          <w:sz w:val="21"/>
          <w:szCs w:val="21"/>
        </w:rPr>
        <w:t>+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</w:t>
      </w:r>
      <w:r>
        <w:rPr>
          <w:rFonts w:ascii="Calibri" w:eastAsia="Calibri" w:hAnsi="Calibri" w:cs="Calibri"/>
          <w:spacing w:val="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" w:after="0" w:line="312" w:lineRule="exact"/>
        <w:ind w:left="100" w:right="50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请根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切身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篇文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要求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限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6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级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规范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after="0" w:line="312" w:lineRule="exact"/>
        <w:jc w:val="both"/>
        <w:rPr>
          <w:rFonts w:ascii="宋体" w:eastAsia="宋体" w:hAnsi="宋体" w:cs="宋体"/>
          <w:sz w:val="21"/>
          <w:szCs w:val="21"/>
        </w:rPr>
        <w:sectPr>
          <w:pgSz w:w="10440" w:h="14760"/>
          <w:pgMar w:top="500" w:right="1000" w:bottom="1380" w:left="920" w:header="0" w:footer="1195"/>
          <w:cols w:space="720"/>
        </w:sectPr>
      </w:pPr>
    </w:p>
    <w:p>
      <w:pPr>
        <w:spacing w:before="0" w:after="0" w:line="418" w:lineRule="exact"/>
        <w:ind w:left="857" w:right="-20"/>
        <w:jc w:val="left"/>
        <w:rPr>
          <w:rFonts w:ascii="宋体" w:eastAsia="宋体" w:hAnsi="宋体" w:cs="宋体"/>
          <w:sz w:val="30"/>
          <w:szCs w:val="30"/>
        </w:rPr>
      </w:pPr>
      <w:r>
        <w:pict>
          <v:group id="_x0000_s1078" style="height:689.88pt;margin-left:19.56pt;margin-top:20.64pt;mso-position-horizontal-relative:page;mso-position-vertical-relative:page;position:absolute;width:57.12pt;z-index:-251624448" coordorigin="391,413" coordsize="1142,13798">
            <v:shape id="_x0000_s1079" type="#_x0000_t75" style="height:12691;left:962;position:absolute;top:1519;width:571">
              <v:imagedata r:id="rId6" o:title=""/>
            </v:shape>
            <v:shape id="_x0000_s1080" type="#_x0000_t75" style="height:11772;left:391;position:absolute;top:413;width:571">
              <v:imagedata r:id="rId7" o:title=""/>
            </v:shape>
            <v:group id="_x0000_s1081" style="height:103;left:794;position:absolute;top:4411;width:2" coordorigin="794,4411" coordsize="2,103">
              <v:shape id="_x0000_s1082" style="height:103;left:794;position:absolute;top:4411;width:2" coordorigin="794,4411" coordsize="21600,103" path="m794,4411l794,4514e" filled="f" stroked="t" strokecolor="black" strokeweight="0.82pt">
                <v:path arrowok="t"/>
              </v:shape>
            </v:group>
            <v:group id="_x0000_s1083" style="height:1368;left:794;position:absolute;top:2832;width:2" coordorigin="794,2832" coordsize="2,1368">
              <v:shape id="_x0000_s1084" style="height:1368;left:794;position:absolute;top:2832;width:2" coordorigin="794,2832" coordsize="21600,1368" path="m794,2832l794,4200e" filled="f" stroked="t" strokecolor="black" strokeweight="0.82pt">
                <v:path arrowok="t"/>
              </v:shape>
            </v:group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height:107.24pt;margin-left:28.08pt;margin-top:408.66pt;mso-position-horizontal-relative:page;mso-position-vertical-relative:page;position:absolute;width:13.72pt;z-index:-251622400" filled="f" stroked="f">
            <v:textbox style="layout-flow:vertical;mso-layout-flow-alt:bottom-to-top" inset="0,0,0,0">
              <w:txbxContent>
                <w:p>
                  <w:pPr>
                    <w:spacing w:before="0" w:after="0" w:line="258" w:lineRule="exact"/>
                    <w:ind w:left="20" w:right="-55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校区初一（</w:t>
                  </w:r>
                </w:p>
              </w:txbxContent>
            </v:textbox>
          </v:shape>
        </w:pict>
      </w:r>
      <w:r>
        <w:pict>
          <v:shape id="_x0000_s1086" type="#_x0000_t202" style="height:23.12pt;margin-left:28.08pt;margin-top:366.63pt;mso-position-horizontal-relative:page;mso-position-vertical-relative:page;position:absolute;width:12.56pt;z-index:-251621376" filled="f" stroked="f">
            <v:textbox style="layout-flow:vertical;mso-layout-flow-alt:bottom-to-top" inset="0,0,0,0">
              <w:txbxContent>
                <w:p>
                  <w:pPr>
                    <w:spacing w:before="0" w:after="0" w:line="231" w:lineRule="exact"/>
                    <w:ind w:left="20" w:right="-52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）班</w:t>
                  </w:r>
                </w:p>
              </w:txbxContent>
            </v:textbox>
          </v:shape>
        </w:pict>
      </w:r>
      <w:r>
        <w:pict>
          <v:shape id="_x0000_s1087" type="#_x0000_t202" style="height:138.58pt;margin-left:28.08pt;margin-top:209.05pt;mso-position-horizontal-relative:page;mso-position-vertical-relative:page;position:absolute;width:13.72pt;z-index:-251620352" filled="f" stroked="f">
            <v:textbox style="layout-flow:vertical;mso-layout-flow-alt:bottom-to-top" inset="0,0,0,0">
              <w:txbxContent>
                <w:p>
                  <w:pPr>
                    <w:tabs>
                      <w:tab w:val="left" w:pos="1900"/>
                    </w:tabs>
                    <w:spacing w:before="0" w:after="0" w:line="258" w:lineRule="exact"/>
                    <w:ind w:left="20" w:right="-55"/>
                    <w:jc w:val="left"/>
                    <w:rPr>
                      <w:rFonts w:ascii="Calibri" w:eastAsia="Calibri" w:hAnsi="Calibri" w:cs="Calibri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姓</w:t>
                  </w:r>
                  <w:r>
                    <w:rPr>
                      <w:rFonts w:ascii="宋体" w:eastAsia="宋体" w:hAnsi="宋体" w:cs="宋体"/>
                      <w:spacing w:val="3"/>
                      <w:w w:val="100"/>
                      <w:sz w:val="21"/>
                      <w:szCs w:val="21"/>
                    </w:rPr>
                    <w:t>名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__</w:t>
                    <w:tab/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学号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__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扬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州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树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人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1"/>
          <w:w w:val="100"/>
          <w:position w:val="-1"/>
          <w:sz w:val="30"/>
          <w:szCs w:val="30"/>
        </w:rPr>
        <w:t>校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7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—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30"/>
          <w:szCs w:val="3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年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第二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期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第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二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阶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段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性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测试</w:t>
      </w:r>
    </w:p>
    <w:p>
      <w:pPr>
        <w:spacing w:before="60" w:after="0" w:line="276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…</w:t>
      </w:r>
    </w:p>
    <w:p>
      <w:pPr>
        <w:tabs>
          <w:tab w:val="left" w:pos="3480"/>
        </w:tabs>
        <w:spacing w:before="0" w:after="0" w:line="293" w:lineRule="exact"/>
        <w:ind w:left="108" w:right="-20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2"/>
          <w:w w:val="100"/>
          <w:position w:val="1"/>
          <w:sz w:val="30"/>
          <w:szCs w:val="30"/>
        </w:rPr>
        <w:t>初</w:t>
      </w:r>
      <w:r>
        <w:rPr>
          <w:rFonts w:ascii="宋体" w:eastAsia="宋体" w:hAnsi="宋体" w:cs="宋体"/>
          <w:spacing w:val="0"/>
          <w:w w:val="100"/>
          <w:position w:val="1"/>
          <w:sz w:val="30"/>
          <w:szCs w:val="30"/>
        </w:rPr>
        <w:t>一</w:t>
      </w:r>
      <w:r>
        <w:rPr>
          <w:rFonts w:ascii="宋体" w:eastAsia="宋体" w:hAnsi="宋体" w:cs="宋体"/>
          <w:spacing w:val="2"/>
          <w:w w:val="100"/>
          <w:position w:val="1"/>
          <w:sz w:val="30"/>
          <w:szCs w:val="30"/>
        </w:rPr>
        <w:t>语</w:t>
      </w:r>
      <w:r>
        <w:rPr>
          <w:rFonts w:ascii="宋体" w:eastAsia="宋体" w:hAnsi="宋体" w:cs="宋体"/>
          <w:spacing w:val="0"/>
          <w:w w:val="100"/>
          <w:position w:val="1"/>
          <w:sz w:val="30"/>
          <w:szCs w:val="30"/>
        </w:rPr>
        <w:t>文</w:t>
      </w:r>
      <w:r>
        <w:rPr>
          <w:rFonts w:ascii="宋体" w:eastAsia="宋体" w:hAnsi="宋体" w:cs="宋体"/>
          <w:spacing w:val="2"/>
          <w:w w:val="100"/>
          <w:position w:val="1"/>
          <w:sz w:val="30"/>
          <w:szCs w:val="30"/>
        </w:rPr>
        <w:t>答</w:t>
      </w:r>
      <w:r>
        <w:rPr>
          <w:rFonts w:ascii="宋体" w:eastAsia="宋体" w:hAnsi="宋体" w:cs="宋体"/>
          <w:spacing w:val="0"/>
          <w:w w:val="100"/>
          <w:position w:val="1"/>
          <w:sz w:val="30"/>
          <w:szCs w:val="30"/>
        </w:rPr>
        <w:t>题纸</w:t>
      </w:r>
    </w:p>
    <w:p>
      <w:pPr>
        <w:spacing w:before="0" w:after="0" w:line="22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>…</w:t>
      </w:r>
    </w:p>
    <w:p>
      <w:pPr>
        <w:tabs>
          <w:tab w:val="left" w:pos="2420"/>
        </w:tabs>
        <w:spacing w:before="0" w:after="0" w:line="285" w:lineRule="exact"/>
        <w:ind w:left="108" w:right="-20"/>
        <w:jc w:val="left"/>
        <w:rPr>
          <w:rFonts w:ascii="方正舒体" w:eastAsia="方正舒体" w:hAnsi="方正舒体" w:cs="方正舒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（考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试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间</w:t>
      </w:r>
      <w:r>
        <w:rPr>
          <w:rFonts w:ascii="宋体" w:eastAsia="宋体" w:hAnsi="宋体" w:cs="宋体"/>
          <w:spacing w:val="-3"/>
          <w:w w:val="100"/>
          <w:position w:val="8"/>
          <w:sz w:val="21"/>
          <w:szCs w:val="21"/>
        </w:rPr>
        <w:t>：</w:t>
      </w:r>
      <w:r>
        <w:rPr>
          <w:rFonts w:ascii="Calibri" w:eastAsia="Calibri" w:hAnsi="Calibri" w:cs="Calibri"/>
          <w:spacing w:val="1"/>
          <w:w w:val="100"/>
          <w:position w:val="8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8"/>
          <w:sz w:val="21"/>
          <w:szCs w:val="21"/>
        </w:rPr>
        <w:t>5</w:t>
      </w:r>
      <w:r>
        <w:rPr>
          <w:rFonts w:ascii="Calibri" w:eastAsia="Calibri" w:hAnsi="Calibri" w:cs="Calibri"/>
          <w:spacing w:val="0"/>
          <w:w w:val="100"/>
          <w:position w:val="8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position w:val="8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w w:val="100"/>
          <w:position w:val="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钟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：</w:t>
      </w:r>
      <w:r>
        <w:rPr>
          <w:rFonts w:ascii="Calibri" w:eastAsia="Calibri" w:hAnsi="Calibri" w:cs="Calibri"/>
          <w:spacing w:val="1"/>
          <w:w w:val="100"/>
          <w:position w:val="8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8"/>
          <w:sz w:val="21"/>
          <w:szCs w:val="21"/>
        </w:rPr>
        <w:t>5</w:t>
      </w:r>
      <w:r>
        <w:rPr>
          <w:rFonts w:ascii="Calibri" w:eastAsia="Calibri" w:hAnsi="Calibri" w:cs="Calibri"/>
          <w:spacing w:val="0"/>
          <w:w w:val="100"/>
          <w:position w:val="8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position w:val="8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w w:val="100"/>
          <w:position w:val="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分）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 xml:space="preserve"> </w:t>
      </w:r>
      <w:r>
        <w:rPr>
          <w:rFonts w:ascii="方正舒体" w:eastAsia="方正舒体" w:hAnsi="方正舒体" w:cs="方正舒体"/>
          <w:spacing w:val="0"/>
          <w:w w:val="100"/>
          <w:position w:val="8"/>
          <w:sz w:val="21"/>
          <w:szCs w:val="21"/>
        </w:rPr>
        <w:t>201</w:t>
      </w:r>
      <w:r>
        <w:rPr>
          <w:rFonts w:ascii="方正舒体" w:eastAsia="方正舒体" w:hAnsi="方正舒体" w:cs="方正舒体"/>
          <w:spacing w:val="-1"/>
          <w:w w:val="100"/>
          <w:position w:val="8"/>
          <w:sz w:val="21"/>
          <w:szCs w:val="21"/>
        </w:rPr>
        <w:t>8</w:t>
      </w:r>
      <w:r>
        <w:rPr>
          <w:rFonts w:ascii="方正舒体" w:eastAsia="方正舒体" w:hAnsi="方正舒体" w:cs="方正舒体"/>
          <w:spacing w:val="-1"/>
          <w:w w:val="100"/>
          <w:position w:val="8"/>
          <w:sz w:val="21"/>
          <w:szCs w:val="21"/>
        </w:rPr>
        <w:t>.</w:t>
      </w:r>
      <w:r>
        <w:rPr>
          <w:rFonts w:ascii="方正舒体" w:eastAsia="方正舒体" w:hAnsi="方正舒体" w:cs="方正舒体"/>
          <w:spacing w:val="0"/>
          <w:w w:val="100"/>
          <w:position w:val="8"/>
          <w:sz w:val="21"/>
          <w:szCs w:val="21"/>
        </w:rPr>
        <w:t>5</w:t>
      </w:r>
    </w:p>
    <w:p>
      <w:pPr>
        <w:tabs>
          <w:tab w:val="left" w:pos="680"/>
        </w:tabs>
        <w:spacing w:before="0" w:after="0" w:line="269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88" type="#_x0000_t202" style="height:32.86pt;margin-left:106.53pt;margin-top:12.39pt;mso-position-horizontal-relative:page;position:absolute;width:362.87pt;z-index:-251623424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08"/>
                    <w:gridCol w:w="665"/>
                    <w:gridCol w:w="751"/>
                    <w:gridCol w:w="852"/>
                    <w:gridCol w:w="850"/>
                    <w:gridCol w:w="850"/>
                    <w:gridCol w:w="853"/>
                    <w:gridCol w:w="850"/>
                    <w:gridCol w:w="852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2"/>
                      <w:jc w:val="left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61" w:lineRule="exact"/>
                          <w:ind w:left="10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题号</w:t>
                        </w:r>
                      </w:p>
                    </w:tc>
                    <w:tc>
                      <w:tcPr>
                        <w:tcW w:w="6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0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7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0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0"/>
                            <w:w w:val="100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2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0"/>
                            <w:w w:val="100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0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0"/>
                            <w:w w:val="100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2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0"/>
                            <w:w w:val="100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2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0"/>
                            <w:w w:val="100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2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0"/>
                            <w:w w:val="100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27" w:after="0" w:line="240" w:lineRule="auto"/>
                          <w:ind w:left="102" w:right="-20"/>
                          <w:jc w:val="left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100"/>
                            <w:sz w:val="21"/>
                            <w:szCs w:val="21"/>
                          </w:rPr>
                          <w:t>13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4"/>
                      <w:jc w:val="left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64" w:lineRule="exact"/>
                          <w:ind w:left="10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答案</w:t>
                        </w:r>
                      </w:p>
                    </w:tc>
                    <w:tc>
                      <w:tcPr>
                        <w:tcW w:w="6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一、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累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用</w:t>
      </w:r>
      <w:r>
        <w:rPr>
          <w:rFonts w:ascii="宋体" w:eastAsia="宋体" w:hAnsi="宋体" w:cs="宋体"/>
          <w:spacing w:val="-3"/>
          <w:w w:val="100"/>
          <w:position w:val="5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100"/>
          <w:position w:val="5"/>
          <w:sz w:val="21"/>
          <w:szCs w:val="21"/>
        </w:rPr>
        <w:t>0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分）</w:t>
      </w:r>
    </w:p>
    <w:p>
      <w:pPr>
        <w:spacing w:before="0" w:after="0" w:line="260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4" w:after="0" w:line="260" w:lineRule="exact"/>
        <w:ind w:left="108" w:right="812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密</w:t>
      </w:r>
    </w:p>
    <w:p>
      <w:pPr>
        <w:tabs>
          <w:tab w:val="left" w:pos="680"/>
          <w:tab w:val="left" w:pos="8380"/>
        </w:tabs>
        <w:spacing w:before="0" w:after="0" w:line="23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…</w:t>
        <w:tab/>
      </w:r>
      <w:r>
        <w:rPr>
          <w:rFonts w:ascii="Calibri" w:eastAsia="Calibri" w:hAnsi="Calibri" w:cs="Calibri"/>
          <w:spacing w:val="1"/>
          <w:position w:val="2"/>
          <w:sz w:val="21"/>
          <w:szCs w:val="21"/>
        </w:rPr>
        <w:t>7</w:t>
      </w:r>
      <w:r>
        <w:rPr>
          <w:rFonts w:ascii="Calibri" w:eastAsia="Calibri" w:hAnsi="Calibri" w:cs="Calibri"/>
          <w:spacing w:val="0"/>
          <w:position w:val="2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position w:val="2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position w:val="2"/>
          <w:sz w:val="21"/>
          <w:szCs w:val="21"/>
        </w:rPr>
        <w:t>2</w:t>
      </w:r>
      <w:r>
        <w:rPr>
          <w:rFonts w:ascii="宋体" w:eastAsia="宋体" w:hAnsi="宋体" w:cs="宋体"/>
          <w:spacing w:val="-106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position w:val="2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2"/>
          <w:sz w:val="21"/>
          <w:szCs w:val="21"/>
        </w:rPr>
        <w:t>3</w:t>
      </w:r>
      <w:r>
        <w:rPr>
          <w:rFonts w:ascii="Calibri" w:eastAsia="Calibri" w:hAnsi="Calibri" w:cs="Calibri"/>
          <w:spacing w:val="4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2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2"/>
          <w:sz w:val="21"/>
          <w:szCs w:val="21"/>
          <w:u w:val="single" w:color="000000"/>
        </w:rPr>
        <w:tab/>
      </w:r>
    </w:p>
    <w:p>
      <w:pPr>
        <w:spacing w:before="0" w:after="0" w:line="259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89" style="height:0.1pt;margin-left:85.7pt;margin-top:6.15pt;mso-position-horizontal-relative:page;position:absolute;width:385.03pt;z-index:-251630592" coordorigin="1714,123" coordsize="7701,2">
            <v:shape id="_x0000_s1090" style="height:2;left:1714;position:absolute;top:123;width:7701" coordorigin="1714,123" coordsize="7701,21600" path="m1714,123l9415,123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44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91" style="height:0.1pt;margin-left:85.7pt;margin-top:1.11pt;mso-position-horizontal-relative:page;position:absolute;width:385.03pt;z-index:-251629568" coordorigin="1714,22" coordsize="7701,2">
            <v:shape id="_x0000_s1092" style="height:2;left:1714;position:absolute;top:22;width:7701" coordorigin="1714,22" coordsize="7701,21600" path="m1714,22l9415,22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tabs>
          <w:tab w:val="left" w:pos="680"/>
          <w:tab w:val="left" w:pos="3000"/>
        </w:tabs>
        <w:spacing w:before="0" w:after="0" w:line="276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93" style="height:0.1pt;margin-left:233.09pt;margin-top:9.89pt;mso-position-horizontal-relative:page;position:absolute;width:63.02pt;z-index:-251628544" coordorigin="4662,198" coordsize="1260,2">
            <v:shape id="_x0000_s1094" style="height:2;left:4662;position:absolute;top:198;width:1260" coordorigin="4662,198" coordsize="1260,21600" path="m4662,198l5922,198e" filled="f" stroked="t" strokecolor="black" strokeweight="0.82pt">
              <v:path arrowok="t"/>
            </v:shape>
          </v:group>
        </w:pict>
      </w:r>
      <w:r>
        <w:pict>
          <v:group id="_x0000_s1095" style="height:0.1pt;margin-left:332.71pt;margin-top:9.89pt;mso-position-horizontal-relative:page;position:absolute;width:63.14pt;z-index:-251627520" coordorigin="6654,198" coordsize="1263,2">
            <v:shape id="_x0000_s1096" style="height:2;left:6654;position:absolute;top:198;width:1263" coordorigin="6654,198" coordsize="1263,21600" path="m6654,198l7917,198e" filled="f" stroked="t" strokecolor="black" strokeweight="0.82pt">
              <v:path arrowok="t"/>
            </v:shape>
          </v:group>
        </w:pict>
      </w:r>
      <w:r>
        <w:pict>
          <v:group id="_x0000_s1097" style="height:0.1pt;margin-left:432.58pt;margin-top:9.89pt;mso-position-horizontal-relative:page;position:absolute;width:38.16pt;z-index:-251626496" coordorigin="8652,198" coordsize="763,2">
            <v:shape id="_x0000_s1098" style="height:2;left:8652;position:absolute;top:198;width:763" coordorigin="8652,198" coordsize="763,21600" path="m8652,198l9415,198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position w:val="-2"/>
          <w:sz w:val="21"/>
          <w:szCs w:val="21"/>
        </w:rPr>
        <w:t>封</w:t>
        <w:tab/>
      </w:r>
      <w:r>
        <w:rPr>
          <w:rFonts w:ascii="Calibri" w:eastAsia="Calibri" w:hAnsi="Calibri" w:cs="Calibri"/>
          <w:spacing w:val="1"/>
          <w:position w:val="5"/>
          <w:sz w:val="21"/>
          <w:szCs w:val="21"/>
        </w:rPr>
        <w:t>8</w:t>
      </w:r>
      <w:r>
        <w:rPr>
          <w:rFonts w:ascii="Calibri" w:eastAsia="Calibri" w:hAnsi="Calibri" w:cs="Calibri"/>
          <w:spacing w:val="0"/>
          <w:position w:val="5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5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5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ab/>
      </w:r>
    </w:p>
    <w:p>
      <w:pPr>
        <w:tabs>
          <w:tab w:val="left" w:pos="680"/>
        </w:tabs>
        <w:spacing w:before="0" w:after="0" w:line="338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…</w:t>
        <w:tab/>
      </w:r>
      <w:r>
        <w:rPr>
          <w:rFonts w:ascii="Calibri" w:eastAsia="Calibri" w:hAnsi="Calibri" w:cs="Calibri"/>
          <w:spacing w:val="1"/>
          <w:w w:val="100"/>
          <w:position w:val="-3"/>
          <w:sz w:val="21"/>
          <w:szCs w:val="21"/>
        </w:rPr>
        <w:t>9</w:t>
      </w:r>
      <w:r>
        <w:rPr>
          <w:rFonts w:ascii="Calibri" w:eastAsia="Calibri" w:hAnsi="Calibri" w:cs="Calibri"/>
          <w:spacing w:val="0"/>
          <w:w w:val="100"/>
          <w:position w:val="-3"/>
          <w:sz w:val="21"/>
          <w:szCs w:val="21"/>
        </w:rPr>
        <w:t>.</w:t>
      </w:r>
      <w:r>
        <w:rPr>
          <w:rFonts w:ascii="Calibri" w:eastAsia="Calibri" w:hAnsi="Calibri" w:cs="Calibri"/>
          <w:spacing w:val="0"/>
          <w:w w:val="100"/>
          <w:position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-3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position w:val="-3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分）</w:t>
      </w:r>
    </w:p>
    <w:p>
      <w:pPr>
        <w:spacing w:before="0" w:after="0" w:line="183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  <w:tab w:val="left" w:pos="3000"/>
          <w:tab w:val="left" w:pos="5520"/>
          <w:tab w:val="left" w:pos="7400"/>
        </w:tabs>
        <w:spacing w:before="0" w:after="0" w:line="266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1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>…</w:t>
      </w:r>
    </w:p>
    <w:p>
      <w:pPr>
        <w:tabs>
          <w:tab w:val="left" w:pos="680"/>
          <w:tab w:val="left" w:pos="5620"/>
        </w:tabs>
        <w:spacing w:before="0" w:after="0" w:line="296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9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position w:val="9"/>
          <w:sz w:val="21"/>
          <w:szCs w:val="21"/>
        </w:rPr>
        <w:t>2</w:t>
      </w:r>
      <w:r>
        <w:rPr>
          <w:rFonts w:ascii="宋体" w:eastAsia="宋体" w:hAnsi="宋体" w:cs="宋体"/>
          <w:spacing w:val="0"/>
          <w:position w:val="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9"/>
          <w:sz w:val="21"/>
          <w:szCs w:val="21"/>
          <w:u w:val="single" w:color="000000"/>
        </w:rPr>
        <w:tab/>
      </w:r>
    </w:p>
    <w:p>
      <w:pPr>
        <w:tabs>
          <w:tab w:val="left" w:pos="680"/>
          <w:tab w:val="left" w:pos="5620"/>
        </w:tabs>
        <w:spacing w:before="0" w:after="0" w:line="318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2"/>
          <w:sz w:val="21"/>
          <w:szCs w:val="21"/>
        </w:rPr>
        <w:t>线</w:t>
        <w:tab/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  <w:u w:val="single" w:color="000000"/>
        </w:rPr>
        <w:tab/>
      </w:r>
    </w:p>
    <w:p>
      <w:pPr>
        <w:spacing w:before="0" w:after="0" w:line="19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  <w:tab w:val="left" w:pos="5620"/>
        </w:tabs>
        <w:spacing w:before="0" w:after="0" w:line="266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position w:val="4"/>
          <w:sz w:val="21"/>
          <w:szCs w:val="21"/>
        </w:rPr>
        <w:t>4</w:t>
      </w:r>
      <w:r>
        <w:rPr>
          <w:rFonts w:ascii="宋体" w:eastAsia="宋体" w:hAnsi="宋体" w:cs="宋体"/>
          <w:spacing w:val="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4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4"/>
          <w:sz w:val="21"/>
          <w:szCs w:val="21"/>
          <w:u w:val="single" w:color="000000"/>
        </w:rPr>
        <w:tab/>
      </w:r>
    </w:p>
    <w:p>
      <w:pPr>
        <w:tabs>
          <w:tab w:val="left" w:pos="680"/>
          <w:tab w:val="left" w:pos="5520"/>
        </w:tabs>
        <w:spacing w:before="0" w:after="0" w:line="34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5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-4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position w:val="-4"/>
          <w:sz w:val="21"/>
          <w:szCs w:val="21"/>
        </w:rPr>
        <w:t>5</w:t>
      </w:r>
      <w:r>
        <w:rPr>
          <w:rFonts w:ascii="宋体" w:eastAsia="宋体" w:hAnsi="宋体" w:cs="宋体"/>
          <w:spacing w:val="0"/>
          <w:position w:val="-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4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4"/>
          <w:sz w:val="21"/>
          <w:szCs w:val="21"/>
          <w:u w:val="single" w:color="000000"/>
        </w:rPr>
        <w:tab/>
      </w:r>
    </w:p>
    <w:p>
      <w:pPr>
        <w:spacing w:before="0" w:after="0" w:line="172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</w:p>
    <w:p>
      <w:pPr>
        <w:tabs>
          <w:tab w:val="left" w:pos="680"/>
          <w:tab w:val="left" w:pos="5520"/>
        </w:tabs>
        <w:spacing w:before="16" w:after="0" w:line="184" w:lineRule="auto"/>
        <w:ind w:left="108" w:right="29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</w:p>
    <w:p>
      <w:pPr>
        <w:tabs>
          <w:tab w:val="left" w:pos="680"/>
          <w:tab w:val="left" w:pos="5520"/>
        </w:tabs>
        <w:spacing w:before="0" w:after="0" w:line="26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8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position w:val="8"/>
          <w:sz w:val="21"/>
          <w:szCs w:val="21"/>
        </w:rPr>
        <w:t>7</w:t>
      </w:r>
      <w:r>
        <w:rPr>
          <w:rFonts w:ascii="宋体" w:eastAsia="宋体" w:hAnsi="宋体" w:cs="宋体"/>
          <w:spacing w:val="0"/>
          <w:position w:val="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8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8"/>
          <w:sz w:val="21"/>
          <w:szCs w:val="21"/>
          <w:u w:val="single" w:color="000000"/>
        </w:rPr>
        <w:tab/>
      </w:r>
    </w:p>
    <w:p>
      <w:pPr>
        <w:tabs>
          <w:tab w:val="left" w:pos="680"/>
          <w:tab w:val="left" w:pos="5520"/>
        </w:tabs>
        <w:spacing w:before="0" w:after="0" w:line="328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3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-2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position w:val="-2"/>
          <w:sz w:val="21"/>
          <w:szCs w:val="21"/>
        </w:rPr>
        <w:t>8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ab/>
      </w:r>
    </w:p>
    <w:p>
      <w:pPr>
        <w:spacing w:before="0" w:after="0" w:line="192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  <w:tab w:val="left" w:pos="5520"/>
        </w:tabs>
        <w:spacing w:before="0" w:after="0" w:line="260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2"/>
          <w:sz w:val="21"/>
          <w:szCs w:val="21"/>
        </w:rPr>
        <w:t>（</w:t>
      </w:r>
      <w:r>
        <w:rPr>
          <w:rFonts w:ascii="Calibri" w:eastAsia="Calibri" w:hAnsi="Calibri" w:cs="Calibri"/>
          <w:spacing w:val="-2"/>
          <w:position w:val="2"/>
          <w:sz w:val="21"/>
          <w:szCs w:val="21"/>
        </w:rPr>
        <w:t>9</w:t>
      </w:r>
      <w:r>
        <w:rPr>
          <w:rFonts w:ascii="宋体" w:eastAsia="宋体" w:hAnsi="宋体" w:cs="宋体"/>
          <w:spacing w:val="0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2"/>
          <w:sz w:val="21"/>
          <w:szCs w:val="21"/>
          <w:u w:val="single" w:color="000000"/>
        </w:rPr>
        <w:tab/>
      </w:r>
    </w:p>
    <w:p>
      <w:pPr>
        <w:spacing w:before="4" w:after="0" w:line="120" w:lineRule="exact"/>
        <w:jc w:val="left"/>
        <w:rPr>
          <w:sz w:val="12"/>
          <w:szCs w:val="12"/>
        </w:rPr>
      </w:pPr>
    </w:p>
    <w:p>
      <w:pPr>
        <w:tabs>
          <w:tab w:val="left" w:pos="680"/>
          <w:tab w:val="left" w:pos="4580"/>
          <w:tab w:val="left" w:pos="4780"/>
          <w:tab w:val="left" w:pos="5200"/>
          <w:tab w:val="left" w:pos="8380"/>
        </w:tabs>
        <w:spacing w:before="0" w:after="0" w:line="136" w:lineRule="auto"/>
        <w:ind w:left="108" w:right="4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1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10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不</w:t>
      </w:r>
    </w:p>
    <w:p>
      <w:pPr>
        <w:tabs>
          <w:tab w:val="left" w:pos="680"/>
        </w:tabs>
        <w:spacing w:before="0" w:after="0" w:line="320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二、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7</w:t>
      </w:r>
      <w:r>
        <w:rPr>
          <w:rFonts w:ascii="Calibri" w:eastAsia="Calibri" w:hAnsi="Calibri" w:cs="Calibri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0" w:after="0" w:line="198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76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（一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诗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歌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第</w:t>
      </w:r>
      <w:r>
        <w:rPr>
          <w:rFonts w:ascii="宋体" w:eastAsia="宋体" w:hAnsi="宋体" w:cs="宋体"/>
          <w:spacing w:val="-54"/>
          <w:w w:val="100"/>
          <w:position w:val="5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5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5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—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—</w:t>
      </w:r>
      <w:r>
        <w:rPr>
          <w:rFonts w:ascii="Calibri" w:eastAsia="Calibri" w:hAnsi="Calibri" w:cs="Calibri"/>
          <w:spacing w:val="-1"/>
          <w:w w:val="100"/>
          <w:position w:val="5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position w:val="5"/>
          <w:sz w:val="21"/>
          <w:szCs w:val="21"/>
        </w:rPr>
        <w:t>2</w:t>
      </w:r>
      <w:r>
        <w:rPr>
          <w:rFonts w:ascii="Calibri" w:eastAsia="Calibri" w:hAnsi="Calibri" w:cs="Calibri"/>
          <w:spacing w:val="0"/>
          <w:w w:val="100"/>
          <w:position w:val="5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2"/>
          <w:w w:val="100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题</w:t>
      </w:r>
      <w:r>
        <w:rPr>
          <w:rFonts w:ascii="宋体" w:eastAsia="宋体" w:hAnsi="宋体" w:cs="宋体"/>
          <w:spacing w:val="-106"/>
          <w:w w:val="100"/>
          <w:position w:val="5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5"/>
          <w:sz w:val="21"/>
          <w:szCs w:val="21"/>
        </w:rPr>
        <w:t>7</w:t>
      </w:r>
      <w:r>
        <w:rPr>
          <w:rFonts w:ascii="Calibri" w:eastAsia="Calibri" w:hAnsi="Calibri" w:cs="Calibri"/>
          <w:spacing w:val="6"/>
          <w:w w:val="100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分）</w:t>
      </w:r>
    </w:p>
    <w:p>
      <w:pPr>
        <w:tabs>
          <w:tab w:val="left" w:pos="680"/>
          <w:tab w:val="left" w:pos="8380"/>
        </w:tabs>
        <w:spacing w:before="0" w:after="0" w:line="33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4"/>
          <w:sz w:val="21"/>
          <w:szCs w:val="21"/>
        </w:rPr>
        <w:t>…</w:t>
        <w:tab/>
      </w:r>
      <w:r>
        <w:rPr>
          <w:rFonts w:ascii="Calibri" w:eastAsia="Calibri" w:hAnsi="Calibri" w:cs="Calibri"/>
          <w:spacing w:val="1"/>
          <w:position w:val="-3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-3"/>
          <w:sz w:val="21"/>
          <w:szCs w:val="21"/>
        </w:rPr>
        <w:t>0</w:t>
      </w:r>
      <w:r>
        <w:rPr>
          <w:rFonts w:ascii="宋体" w:eastAsia="宋体" w:hAnsi="宋体" w:cs="宋体"/>
          <w:spacing w:val="-106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-3"/>
          <w:sz w:val="21"/>
          <w:szCs w:val="21"/>
        </w:rPr>
        <w:t>2</w:t>
      </w:r>
      <w:r>
        <w:rPr>
          <w:rFonts w:ascii="Calibri" w:eastAsia="Calibri" w:hAnsi="Calibri" w:cs="Calibri"/>
          <w:spacing w:val="6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3"/>
          <w:sz w:val="21"/>
          <w:szCs w:val="21"/>
          <w:u w:val="single" w:color="000000"/>
        </w:rPr>
        <w:tab/>
      </w:r>
    </w:p>
    <w:p>
      <w:pPr>
        <w:spacing w:before="0" w:after="0" w:line="181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  <w:tab w:val="left" w:pos="8380"/>
        </w:tabs>
        <w:spacing w:before="0" w:after="0" w:line="268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准</w:t>
        <w:tab/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-106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218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>…</w:t>
      </w:r>
    </w:p>
    <w:p>
      <w:pPr>
        <w:tabs>
          <w:tab w:val="left" w:pos="680"/>
          <w:tab w:val="left" w:pos="8380"/>
        </w:tabs>
        <w:spacing w:before="0" w:after="0" w:line="296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…</w:t>
        <w:tab/>
      </w:r>
      <w:r>
        <w:rPr>
          <w:rFonts w:ascii="Calibri" w:eastAsia="Calibri" w:hAnsi="Calibri" w:cs="Calibri"/>
          <w:spacing w:val="1"/>
          <w:position w:val="9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9"/>
          <w:sz w:val="21"/>
          <w:szCs w:val="21"/>
        </w:rPr>
        <w:t>2</w:t>
      </w:r>
      <w:r>
        <w:rPr>
          <w:rFonts w:ascii="宋体" w:eastAsia="宋体" w:hAnsi="宋体" w:cs="宋体"/>
          <w:spacing w:val="-106"/>
          <w:position w:val="9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9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9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position w:val="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9"/>
          <w:sz w:val="21"/>
          <w:szCs w:val="21"/>
          <w:u w:val="single" w:color="000000"/>
        </w:rPr>
        <w:tab/>
      </w:r>
    </w:p>
    <w:p>
      <w:pPr>
        <w:spacing w:before="0" w:after="0" w:line="259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5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99" style="height:0.1pt;margin-left:85.7pt;margin-top:2.14pt;mso-position-horizontal-relative:page;position:absolute;width:385.03pt;z-index:-251625472" coordorigin="1714,43" coordsize="7701,2">
            <v:shape id="_x0000_s1100" style="height:2;left:1714;position:absolute;top:43;width:7701" coordorigin="1714,43" coordsize="7701,21600" path="m1714,43l9415,43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6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（二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言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成</w:t>
      </w:r>
      <w:r>
        <w:rPr>
          <w:rFonts w:ascii="宋体" w:eastAsia="宋体" w:hAnsi="宋体" w:cs="宋体"/>
          <w:spacing w:val="-54"/>
          <w:w w:val="100"/>
          <w:position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4"/>
          <w:sz w:val="21"/>
          <w:szCs w:val="21"/>
        </w:rPr>
        <w:t>3</w:t>
      </w:r>
      <w:r>
        <w:rPr>
          <w:rFonts w:ascii="微软雅黑" w:eastAsia="微软雅黑" w:hAnsi="微软雅黑" w:cs="微软雅黑"/>
          <w:spacing w:val="-2"/>
          <w:w w:val="100"/>
          <w:position w:val="4"/>
          <w:sz w:val="21"/>
          <w:szCs w:val="21"/>
        </w:rPr>
        <w:t>—</w:t>
      </w: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6</w:t>
      </w:r>
      <w:r>
        <w:rPr>
          <w:rFonts w:ascii="Calibri" w:eastAsia="Calibri" w:hAnsi="Calibri" w:cs="Calibri"/>
          <w:spacing w:val="20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position w:val="4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0</w:t>
      </w:r>
      <w:r>
        <w:rPr>
          <w:rFonts w:ascii="Calibri" w:eastAsia="Calibri" w:hAnsi="Calibri" w:cs="Calibri"/>
          <w:spacing w:val="4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分）</w:t>
      </w:r>
    </w:p>
    <w:p>
      <w:pPr>
        <w:tabs>
          <w:tab w:val="left" w:pos="680"/>
          <w:tab w:val="left" w:pos="2360"/>
          <w:tab w:val="left" w:pos="4580"/>
          <w:tab w:val="left" w:pos="5000"/>
          <w:tab w:val="left" w:pos="7840"/>
        </w:tabs>
        <w:spacing w:before="0" w:after="0" w:line="347" w:lineRule="exact"/>
        <w:ind w:left="10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宋体" w:eastAsia="宋体" w:hAnsi="宋体" w:cs="宋体"/>
          <w:position w:val="5"/>
          <w:sz w:val="21"/>
          <w:szCs w:val="21"/>
        </w:rPr>
        <w:t>答</w:t>
        <w:tab/>
      </w:r>
      <w:r>
        <w:rPr>
          <w:rFonts w:ascii="Calibri" w:eastAsia="Calibri" w:hAnsi="Calibri" w:cs="Calibri"/>
          <w:spacing w:val="1"/>
          <w:position w:val="-4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-4"/>
          <w:sz w:val="21"/>
          <w:szCs w:val="21"/>
        </w:rPr>
        <w:t>4</w:t>
      </w:r>
      <w:r>
        <w:rPr>
          <w:rFonts w:ascii="宋体" w:eastAsia="宋体" w:hAnsi="宋体" w:cs="宋体"/>
          <w:spacing w:val="-106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-4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position w:val="-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分）</w:t>
      </w:r>
      <w:r>
        <w:rPr>
          <w:rFonts w:ascii="微软雅黑" w:eastAsia="微软雅黑" w:hAnsi="微软雅黑" w:cs="微软雅黑"/>
          <w:spacing w:val="0"/>
          <w:w w:val="133"/>
          <w:position w:val="-4"/>
          <w:sz w:val="21"/>
          <w:szCs w:val="21"/>
        </w:rPr>
        <w:t>①</w:t>
      </w:r>
      <w:r>
        <w:rPr>
          <w:rFonts w:ascii="微软雅黑" w:eastAsia="微软雅黑" w:hAnsi="微软雅黑" w:cs="微软雅黑"/>
          <w:spacing w:val="0"/>
          <w:w w:val="100"/>
          <w:position w:val="-4"/>
          <w:sz w:val="21"/>
          <w:szCs w:val="21"/>
        </w:rPr>
        <w:tab/>
      </w:r>
      <w:r>
        <w:rPr>
          <w:rFonts w:ascii="Calibri" w:eastAsia="Calibri" w:hAnsi="Calibri" w:cs="Calibri"/>
          <w:spacing w:val="0"/>
          <w:w w:val="100"/>
          <w:position w:val="-4"/>
          <w:sz w:val="21"/>
          <w:szCs w:val="21"/>
          <w:u w:val="single" w:color="000000"/>
        </w:rPr>
        <w:t>_</w:t>
      </w:r>
      <w:r>
        <w:rPr>
          <w:rFonts w:ascii="Calibri" w:eastAsia="Calibri" w:hAnsi="Calibri" w:cs="Calibri"/>
          <w:spacing w:val="1"/>
          <w:w w:val="100"/>
          <w:position w:val="-4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-4"/>
          <w:sz w:val="21"/>
          <w:szCs w:val="21"/>
          <w:u w:val="single" w:color="000000"/>
        </w:rPr>
        <w:t>_</w:t>
      </w:r>
      <w:r>
        <w:rPr>
          <w:rFonts w:ascii="Calibri" w:eastAsia="Calibri" w:hAnsi="Calibri" w:cs="Calibri"/>
          <w:spacing w:val="0"/>
          <w:w w:val="100"/>
          <w:position w:val="-4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position w:val="-4"/>
          <w:sz w:val="21"/>
          <w:szCs w:val="21"/>
          <w:u w:val="single" w:color="000000"/>
        </w:rPr>
        <w:tab/>
      </w:r>
      <w:r>
        <w:rPr>
          <w:rFonts w:ascii="Calibri" w:eastAsia="Calibri" w:hAnsi="Calibri" w:cs="Calibri"/>
          <w:spacing w:val="0"/>
          <w:w w:val="100"/>
          <w:position w:val="-4"/>
          <w:sz w:val="21"/>
          <w:szCs w:val="21"/>
        </w:rPr>
        <w:tab/>
      </w:r>
      <w:r>
        <w:rPr>
          <w:rFonts w:ascii="微软雅黑" w:eastAsia="微软雅黑" w:hAnsi="微软雅黑" w:cs="微软雅黑"/>
          <w:spacing w:val="0"/>
          <w:w w:val="133"/>
          <w:position w:val="-4"/>
          <w:sz w:val="21"/>
          <w:szCs w:val="21"/>
        </w:rPr>
        <w:t>②</w:t>
      </w:r>
      <w:r>
        <w:rPr>
          <w:rFonts w:ascii="微软雅黑" w:eastAsia="微软雅黑" w:hAnsi="微软雅黑" w:cs="微软雅黑"/>
          <w:spacing w:val="0"/>
          <w:w w:val="100"/>
          <w:position w:val="-4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-4"/>
          <w:sz w:val="21"/>
          <w:szCs w:val="21"/>
          <w:u w:val="single" w:color="000000"/>
        </w:rPr>
        <w:tab/>
      </w:r>
    </w:p>
    <w:p>
      <w:pPr>
        <w:spacing w:before="0" w:after="0" w:line="171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</w:p>
    <w:p>
      <w:pPr>
        <w:tabs>
          <w:tab w:val="left" w:pos="4140"/>
        </w:tabs>
        <w:spacing w:before="0" w:after="0" w:line="334" w:lineRule="exact"/>
        <w:ind w:left="108" w:right="-20"/>
        <w:jc w:val="left"/>
        <w:rPr>
          <w:rFonts w:ascii="Calibri" w:eastAsia="Calibri" w:hAnsi="Calibri" w:cs="Calibri"/>
          <w:sz w:val="18"/>
          <w:szCs w:val="18"/>
        </w:rPr>
      </w:pP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…</w:t>
        <w:tab/>
      </w:r>
      <w:r>
        <w:rPr>
          <w:rFonts w:ascii="Calibri" w:eastAsia="Calibri" w:hAnsi="Calibri" w:cs="Calibri"/>
          <w:spacing w:val="0"/>
          <w:w w:val="100"/>
          <w:position w:val="-3"/>
          <w:sz w:val="18"/>
          <w:szCs w:val="18"/>
        </w:rPr>
        <w:t>7</w:t>
      </w:r>
    </w:p>
    <w:p>
      <w:pPr>
        <w:spacing w:before="0" w:after="0" w:line="187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spacing w:before="0" w:after="0" w:line="259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0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after="0" w:line="262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8"/>
          <w:pgSz w:w="10440" w:h="14760"/>
          <w:pgMar w:top="940" w:right="900" w:bottom="280" w:left="1020" w:header="0" w:footer="0"/>
          <w:cols w:space="720"/>
        </w:sectPr>
      </w:pPr>
    </w:p>
    <w:p>
      <w:pPr>
        <w:tabs>
          <w:tab w:val="left" w:pos="3980"/>
          <w:tab w:val="left" w:pos="4400"/>
          <w:tab w:val="left" w:pos="7300"/>
        </w:tabs>
        <w:spacing w:before="0" w:after="0" w:line="314" w:lineRule="exact"/>
        <w:ind w:left="136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w w:val="133"/>
          <w:position w:val="0"/>
          <w:sz w:val="21"/>
          <w:szCs w:val="21"/>
        </w:rPr>
        <w:t>③</w:t>
      </w:r>
      <w:r>
        <w:rPr>
          <w:rFonts w:ascii="微软雅黑" w:eastAsia="微软雅黑" w:hAnsi="微软雅黑" w:cs="微软雅黑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eastAsia="微软雅黑" w:hAnsi="微软雅黑" w:cs="微软雅黑"/>
          <w:w w:val="100"/>
          <w:position w:val="0"/>
          <w:sz w:val="21"/>
          <w:szCs w:val="21"/>
        </w:rPr>
        <w:tab/>
      </w:r>
      <w:r>
        <w:rPr>
          <w:rFonts w:ascii="微软雅黑" w:eastAsia="微软雅黑" w:hAnsi="微软雅黑" w:cs="微软雅黑"/>
          <w:spacing w:val="1"/>
          <w:w w:val="133"/>
          <w:position w:val="0"/>
          <w:sz w:val="21"/>
          <w:szCs w:val="21"/>
        </w:rPr>
        <w:t>④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85" w:after="0" w:line="33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tabs>
          <w:tab w:val="left" w:pos="8480"/>
        </w:tabs>
        <w:spacing w:before="63" w:after="0" w:line="240" w:lineRule="auto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>_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8480"/>
        </w:tabs>
        <w:spacing w:before="60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8480"/>
        </w:tabs>
        <w:spacing w:before="83" w:after="0" w:line="33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6</w:t>
      </w:r>
      <w:r>
        <w:rPr>
          <w:rFonts w:ascii="Calibri" w:eastAsia="Calibri" w:hAnsi="Calibri" w:cs="Calibri"/>
          <w:spacing w:val="-3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4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01" style="height:0.1pt;margin-left:51pt;margin-top:-7.36pt;mso-position-horizontal-relative:page;position:absolute;width:419.62pt;z-index:-251619328" coordorigin="1020,-147" coordsize="8392,2">
            <v:shape id="_x0000_s1102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</w:rPr>
        <w:t>（三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sz w:val="21"/>
          <w:szCs w:val="21"/>
        </w:rPr>
        <w:t>成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2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7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—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0</w:t>
      </w:r>
      <w:r>
        <w:rPr>
          <w:rFonts w:ascii="Calibri" w:eastAsia="Calibri" w:hAnsi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tabs>
          <w:tab w:val="left" w:pos="8480"/>
        </w:tabs>
        <w:spacing w:before="83" w:after="0" w:line="333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17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>(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)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8480"/>
        </w:tabs>
        <w:spacing w:before="0" w:after="0" w:line="294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pict>
          <v:group id="_x0000_s1103" style="height:0.1pt;margin-left:51pt;margin-top:-7.36pt;mso-position-horizontal-relative:page;position:absolute;width:419.62pt;z-index:-251618304" coordorigin="1020,-147" coordsize="8392,2">
            <v:shape id="_x0000_s1104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pict>
          <v:group id="_x0000_s1105" style="height:0.1pt;margin-left:51pt;margin-top:34.63pt;mso-position-horizontal-relative:page;position:absolute;width:419.62pt;z-index:-251617280" coordorigin="1020,693" coordsize="8392,2">
            <v:shape id="_x0000_s1106" style="height:2;left:1020;position:absolute;top:693;width:8392" coordorigin="1020,693" coordsize="8392,21600" path="m1020,693l9412,693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18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>(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)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6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8480"/>
        </w:tabs>
        <w:spacing w:before="0" w:after="0" w:line="294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pict>
          <v:group id="_x0000_s1107" style="height:0.1pt;margin-left:51pt;margin-top:-7.36pt;mso-position-horizontal-relative:page;position:absolute;width:419.62pt;z-index:-251616256" coordorigin="1020,-147" coordsize="8392,2">
            <v:shape id="_x0000_s1108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pict>
          <v:group id="_x0000_s1109" style="height:0.1pt;margin-left:51pt;margin-top:34.63pt;mso-position-horizontal-relative:page;position:absolute;width:414.82pt;z-index:-251615232" coordorigin="1020,693" coordsize="8296,2">
            <v:shape id="_x0000_s1110" style="height:2;left:1020;position:absolute;top:693;width:8296" coordorigin="1020,693" coordsize="8296,21600" path="m1020,693l9316,693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19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>(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)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6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8480"/>
        </w:tabs>
        <w:spacing w:before="0" w:after="0" w:line="294" w:lineRule="exact"/>
        <w:ind w:left="100" w:right="-20"/>
        <w:jc w:val="left"/>
        <w:rPr>
          <w:rFonts w:ascii="Calibri" w:eastAsia="Calibri" w:hAnsi="Calibri" w:cs="Calibri"/>
          <w:sz w:val="21"/>
          <w:szCs w:val="21"/>
        </w:rPr>
      </w:pPr>
      <w:r>
        <w:pict>
          <v:group id="_x0000_s1111" style="height:0.1pt;margin-left:51pt;margin-top:-7.36pt;mso-position-horizontal-relative:page;position:absolute;width:419.62pt;z-index:-251614208" coordorigin="1020,-147" coordsize="8392,2">
            <v:shape id="_x0000_s1112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20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position w:val="0"/>
          <w:sz w:val="21"/>
          <w:szCs w:val="21"/>
        </w:rPr>
        <w:t>(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)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13" style="height:0.1pt;margin-left:51pt;margin-top:-7.36pt;mso-position-horizontal-relative:page;position:absolute;width:419.62pt;z-index:-251613184" coordorigin="1020,-147" coordsize="8392,2">
            <v:shape id="_x0000_s1114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</w:rPr>
        <w:t>（四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sz w:val="21"/>
          <w:szCs w:val="21"/>
        </w:rPr>
        <w:t>成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-2"/>
          <w:w w:val="100"/>
          <w:sz w:val="21"/>
          <w:szCs w:val="21"/>
        </w:rPr>
        <w:t>-</w:t>
      </w:r>
      <w:r>
        <w:rPr>
          <w:rFonts w:ascii="Calibri" w:eastAsia="Calibri" w:hAnsi="Calibri" w:cs="Calibri"/>
          <w:spacing w:val="1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5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6</w:t>
      </w:r>
      <w:r>
        <w:rPr>
          <w:rFonts w:ascii="Calibri" w:eastAsia="Calibri" w:hAnsi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83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tabs>
          <w:tab w:val="left" w:pos="8480"/>
        </w:tabs>
        <w:spacing w:before="60" w:after="0" w:line="240" w:lineRule="auto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sz w:val="21"/>
          <w:szCs w:val="21"/>
        </w:rPr>
        <w:t>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8480"/>
        </w:tabs>
        <w:spacing w:before="62" w:after="0" w:line="240" w:lineRule="auto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sz w:val="21"/>
          <w:szCs w:val="21"/>
        </w:rPr>
        <w:t>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8480"/>
        </w:tabs>
        <w:spacing w:before="61" w:after="0" w:line="240" w:lineRule="auto"/>
        <w:ind w:left="10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w w:val="133"/>
          <w:sz w:val="21"/>
          <w:szCs w:val="21"/>
        </w:rPr>
        <w:t>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8480"/>
        </w:tabs>
        <w:spacing w:before="85" w:after="0" w:line="33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106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940"/>
          <w:tab w:val="left" w:pos="2460"/>
          <w:tab w:val="left" w:pos="8660"/>
        </w:tabs>
        <w:spacing w:before="0" w:after="0" w:line="294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15" style="height:0.1pt;margin-left:51pt;margin-top:-7.36pt;mso-position-horizontal-relative:page;position:absolute;width:419.62pt;z-index:-251612160" coordorigin="1020,-147" coordsize="8392,2">
            <v:shape id="_x0000_s1116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3</w:t>
      </w:r>
      <w:r>
        <w:rPr>
          <w:rFonts w:ascii="宋体" w:eastAsia="宋体" w:hAnsi="宋体" w:cs="宋体"/>
          <w:spacing w:val="-106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4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040"/>
          <w:tab w:val="left" w:pos="2560"/>
        </w:tabs>
        <w:spacing w:before="0" w:after="0" w:line="294" w:lineRule="exact"/>
        <w:ind w:left="100" w:right="-67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17" style="height:0.1pt;margin-left:51pt;margin-top:-7.36pt;mso-position-horizontal-relative:page;position:absolute;width:419.62pt;z-index:-251611136" coordorigin="1020,-147" coordsize="8392,2">
            <v:shape id="_x0000_s1118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-106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63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38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8480"/>
        </w:tabs>
        <w:spacing w:before="0" w:after="0" w:line="294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19" style="height:0.1pt;margin-left:51pt;margin-top:-7.37pt;mso-position-horizontal-relative:page;position:absolute;width:419.62pt;z-index:-251610112" coordorigin="1020,-147" coordsize="8392,2">
            <v:shape id="_x0000_s1120" style="height:2;left:1020;position:absolute;top:-147;width:8392" coordorigin="1020,-147" coordsize="8392,21600" path="m1020,-147l9412,-147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1"/>
          <w:position w:val="0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-106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0"/>
          <w:position w:val="0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before="1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3" w:after="0" w:line="240" w:lineRule="auto"/>
        <w:ind w:left="4217" w:right="5117"/>
        <w:jc w:val="center"/>
        <w:rPr>
          <w:rFonts w:ascii="Calibri" w:eastAsia="Calibri" w:hAnsi="Calibri" w:cs="Calibri"/>
          <w:sz w:val="18"/>
          <w:szCs w:val="18"/>
        </w:rPr>
      </w:pPr>
      <w:r>
        <w:pict>
          <v:group id="_x0000_s1121" style="height:0.1pt;margin-left:51pt;margin-top:-8.64pt;mso-position-horizontal-relative:page;position:absolute;width:414.82pt;z-index:-251609088" coordorigin="1020,-173" coordsize="8296,2">
            <v:shape id="_x0000_s1122" style="height:2;left:1020;position:absolute;top:-173;width:8296" coordorigin="1020,-173" coordsize="8296,21600" path="m1020,-173l9316,-173e" filled="f" stroked="t" strokecolor="black" strokeweight="0.82pt">
              <v:path arrowok="t"/>
            </v:shape>
          </v:group>
        </w:pict>
      </w:r>
      <w:r>
        <w:rPr>
          <w:rFonts w:ascii="Calibri" w:eastAsia="Calibri" w:hAnsi="Calibri" w:cs="Calibri"/>
          <w:spacing w:val="0"/>
          <w:w w:val="99"/>
          <w:sz w:val="18"/>
          <w:szCs w:val="18"/>
        </w:rPr>
        <w:t>8</w:t>
      </w:r>
    </w:p>
    <w:p>
      <w:pPr>
        <w:spacing w:after="0" w:line="240" w:lineRule="auto"/>
        <w:jc w:val="center"/>
        <w:rPr>
          <w:rFonts w:ascii="Calibri" w:eastAsia="Calibri" w:hAnsi="Calibri" w:cs="Calibri"/>
          <w:sz w:val="18"/>
          <w:szCs w:val="18"/>
        </w:rPr>
        <w:sectPr>
          <w:footerReference w:type="default" r:id="rId9"/>
          <w:pgSz w:w="10440" w:h="14760"/>
          <w:pgMar w:top="640" w:right="0" w:bottom="280" w:left="920" w:header="0" w:footer="0"/>
          <w:cols w:space="720"/>
        </w:sectPr>
      </w:pPr>
    </w:p>
    <w:p>
      <w:pPr>
        <w:spacing w:before="0" w:after="0" w:line="336" w:lineRule="exact"/>
        <w:ind w:left="69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23" type="#_x0000_t75" style="height:655.32pt;margin-left:37.32pt;margin-top:55.2pt;mso-position-horizontal-relative:page;mso-position-vertical-relative:page;position:absolute;width:28.56pt;z-index:-251608064">
            <v:imagedata r:id="rId10" o:title=""/>
          </v:shape>
        </w:pict>
      </w:r>
      <w:r>
        <w:pict>
          <v:group id="_x0000_s1124" style="height:588.6pt;margin-left:3.72pt;margin-top:20.64pt;mso-position-horizontal-relative:page;mso-position-vertical-relative:page;position:absolute;width:28.68pt;z-index:-251607040" coordorigin="74,413" coordsize="574,11772">
            <v:shape id="_x0000_s1125" type="#_x0000_t75" style="height:11772;left:74;position:absolute;top:413;width:574">
              <v:imagedata r:id="rId7" o:title=""/>
            </v:shape>
            <v:group id="_x0000_s1126" style="height:103;left:480;position:absolute;top:4411;width:2" coordorigin="480,4411" coordsize="2,103">
              <v:shape id="_x0000_s1127" style="height:103;left:480;position:absolute;top:4411;width:2" coordorigin="480,4411" coordsize="21600,103" path="m480,4411l480,4514e" filled="f" stroked="t" strokecolor="black" strokeweight="0.82pt">
                <v:path arrowok="t"/>
              </v:shape>
            </v:group>
            <v:group id="_x0000_s1128" style="height:1368;left:480;position:absolute;top:2832;width:2" coordorigin="480,2832" coordsize="2,1368">
              <v:shape id="_x0000_s1129" style="height:1368;left:480;position:absolute;top:2832;width:2" coordorigin="480,2832" coordsize="21600,1368" path="m480,2832l480,4200e" filled="f" stroked="t" strokecolor="black" strokeweight="0.82pt">
                <v:path arrowok="t"/>
              </v:shape>
            </v:group>
          </v:group>
        </w:pict>
      </w:r>
      <w:r>
        <w:pict>
          <v:shape id="_x0000_s1130" type="#_x0000_t202" style="height:107.24pt;margin-left:12.36pt;margin-top:408.66pt;mso-position-horizontal-relative:page;mso-position-vertical-relative:page;position:absolute;width:13.72pt;z-index:-251582464" filled="f" stroked="f">
            <v:textbox style="layout-flow:vertical;mso-layout-flow-alt:bottom-to-top" inset="0,0,0,0">
              <w:txbxContent>
                <w:p>
                  <w:pPr>
                    <w:spacing w:before="0" w:after="0" w:line="258" w:lineRule="exact"/>
                    <w:ind w:left="20" w:right="-55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校区初一（</w:t>
                  </w:r>
                </w:p>
              </w:txbxContent>
            </v:textbox>
          </v:shape>
        </w:pict>
      </w:r>
      <w:r>
        <w:pict>
          <v:shape id="_x0000_s1131" type="#_x0000_t202" style="height:23.12pt;margin-left:12.36pt;margin-top:366.63pt;mso-position-horizontal-relative:page;mso-position-vertical-relative:page;position:absolute;width:12.56pt;z-index:-251581440" filled="f" stroked="f">
            <v:textbox style="layout-flow:vertical;mso-layout-flow-alt:bottom-to-top" inset="0,0,0,0">
              <w:txbxContent>
                <w:p>
                  <w:pPr>
                    <w:spacing w:before="0" w:after="0" w:line="231" w:lineRule="exact"/>
                    <w:ind w:left="20" w:right="-52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）班</w:t>
                  </w:r>
                </w:p>
              </w:txbxContent>
            </v:textbox>
          </v:shape>
        </w:pict>
      </w:r>
      <w:r>
        <w:pict>
          <v:shape id="_x0000_s1132" type="#_x0000_t202" style="height:138.58pt;margin-left:12.36pt;margin-top:209.05pt;mso-position-horizontal-relative:page;mso-position-vertical-relative:page;position:absolute;width:13.72pt;z-index:-251580416" filled="f" stroked="f">
            <v:textbox style="layout-flow:vertical;mso-layout-flow-alt:bottom-to-top" inset="0,0,0,0">
              <w:txbxContent>
                <w:p>
                  <w:pPr>
                    <w:tabs>
                      <w:tab w:val="left" w:pos="1900"/>
                    </w:tabs>
                    <w:spacing w:before="0" w:after="0" w:line="258" w:lineRule="exact"/>
                    <w:ind w:left="20" w:right="-55"/>
                    <w:jc w:val="left"/>
                    <w:rPr>
                      <w:rFonts w:ascii="Calibri" w:eastAsia="Calibri" w:hAnsi="Calibri" w:cs="Calibri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姓</w:t>
                  </w:r>
                  <w:r>
                    <w:rPr>
                      <w:rFonts w:ascii="宋体" w:eastAsia="宋体" w:hAnsi="宋体" w:cs="宋体"/>
                      <w:spacing w:val="3"/>
                      <w:w w:val="100"/>
                      <w:sz w:val="21"/>
                      <w:szCs w:val="21"/>
                    </w:rPr>
                    <w:t>名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__</w:t>
                    <w:tab/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学号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0"/>
                      <w:w w:val="100"/>
                      <w:sz w:val="21"/>
                      <w:szCs w:val="21"/>
                    </w:rPr>
                    <w:t>__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三、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0"/>
          <w:sz w:val="21"/>
          <w:szCs w:val="21"/>
        </w:rPr>
        <w:t>6</w:t>
      </w:r>
      <w:r>
        <w:rPr>
          <w:rFonts w:ascii="Calibri" w:eastAsia="Calibri" w:hAnsi="Calibri" w:cs="Calibri"/>
          <w:spacing w:val="1"/>
          <w:w w:val="100"/>
          <w:position w:val="0"/>
          <w:sz w:val="21"/>
          <w:szCs w:val="21"/>
        </w:rPr>
        <w:t>0</w:t>
      </w:r>
      <w:r>
        <w:rPr>
          <w:rFonts w:ascii="Calibri" w:eastAsia="Calibri" w:hAnsi="Calibri" w:cs="Calibri"/>
          <w:spacing w:val="-2"/>
          <w:w w:val="100"/>
          <w:position w:val="0"/>
          <w:sz w:val="21"/>
          <w:szCs w:val="21"/>
        </w:rPr>
        <w:t>+</w:t>
      </w:r>
      <w:r>
        <w:rPr>
          <w:rFonts w:ascii="Calibri" w:eastAsia="Calibri" w:hAnsi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eastAsia="Calibri" w:hAnsi="Calibri" w:cs="Calibri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tabs>
          <w:tab w:val="left" w:pos="1100"/>
        </w:tabs>
        <w:spacing w:before="0" w:after="0" w:line="355" w:lineRule="exact"/>
        <w:ind w:left="113" w:right="-8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请根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己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活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经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历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切身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验</w:t>
      </w:r>
      <w:r>
        <w:rPr>
          <w:rFonts w:ascii="宋体" w:eastAsia="宋体" w:hAnsi="宋体" w:cs="宋体"/>
          <w:spacing w:val="-72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70"/>
          <w:w w:val="100"/>
          <w:position w:val="3"/>
          <w:sz w:val="21"/>
          <w:szCs w:val="21"/>
        </w:rPr>
        <w:t>以</w:t>
      </w:r>
      <w:r>
        <w:rPr>
          <w:rFonts w:ascii="宋体" w:eastAsia="宋体" w:hAnsi="宋体" w:cs="宋体"/>
          <w:spacing w:val="1"/>
          <w:w w:val="100"/>
          <w:position w:val="3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丽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是这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72"/>
          <w:w w:val="100"/>
          <w:position w:val="3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为题</w:t>
      </w:r>
      <w:r>
        <w:rPr>
          <w:rFonts w:ascii="宋体" w:eastAsia="宋体" w:hAnsi="宋体" w:cs="宋体"/>
          <w:spacing w:val="-72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篇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章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tabs>
          <w:tab w:val="left" w:pos="680"/>
        </w:tabs>
        <w:spacing w:before="0" w:after="0" w:line="266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要求</w:t>
      </w:r>
      <w:r>
        <w:rPr>
          <w:rFonts w:ascii="宋体" w:eastAsia="宋体" w:hAnsi="宋体" w:cs="宋体"/>
          <w:spacing w:val="-108"/>
          <w:w w:val="100"/>
          <w:position w:val="4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-1"/>
          <w:w w:val="100"/>
          <w:position w:val="4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除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诗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歌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外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体不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限</w:t>
      </w:r>
      <w:r>
        <w:rPr>
          <w:rFonts w:ascii="宋体" w:eastAsia="宋体" w:hAnsi="宋体" w:cs="宋体"/>
          <w:spacing w:val="-106"/>
          <w:w w:val="100"/>
          <w:position w:val="4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于</w:t>
      </w:r>
      <w:r>
        <w:rPr>
          <w:rFonts w:ascii="宋体" w:eastAsia="宋体" w:hAnsi="宋体" w:cs="宋体"/>
          <w:spacing w:val="-54"/>
          <w:w w:val="100"/>
          <w:position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6</w:t>
      </w:r>
      <w:r>
        <w:rPr>
          <w:rFonts w:ascii="Calibri" w:eastAsia="Calibri" w:hAnsi="Calibri" w:cs="Calibri"/>
          <w:spacing w:val="-1"/>
          <w:w w:val="100"/>
          <w:position w:val="4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>0</w:t>
      </w:r>
      <w:r>
        <w:rPr>
          <w:rFonts w:ascii="Calibri" w:eastAsia="Calibri" w:hAnsi="Calibri" w:cs="Calibri"/>
          <w:spacing w:val="0"/>
          <w:w w:val="100"/>
          <w:position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字</w:t>
      </w:r>
      <w:r>
        <w:rPr>
          <w:rFonts w:ascii="宋体" w:eastAsia="宋体" w:hAnsi="宋体" w:cs="宋体"/>
          <w:spacing w:val="-106"/>
          <w:w w:val="100"/>
          <w:position w:val="4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position w:val="4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现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真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实的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姓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名</w:t>
      </w:r>
    </w:p>
    <w:p>
      <w:pPr>
        <w:tabs>
          <w:tab w:val="left" w:pos="680"/>
        </w:tabs>
        <w:spacing w:before="0" w:after="0" w:line="271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和班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级</w:t>
      </w:r>
      <w:r>
        <w:rPr>
          <w:rFonts w:ascii="宋体" w:eastAsia="宋体" w:hAnsi="宋体" w:cs="宋体"/>
          <w:spacing w:val="-106"/>
          <w:w w:val="100"/>
          <w:position w:val="3"/>
          <w:sz w:val="21"/>
          <w:szCs w:val="21"/>
        </w:rPr>
        <w:t>；</w:t>
      </w:r>
      <w:r>
        <w:rPr>
          <w:rFonts w:ascii="宋体" w:eastAsia="宋体" w:hAnsi="宋体" w:cs="宋体"/>
          <w:spacing w:val="-3"/>
          <w:w w:val="100"/>
          <w:position w:val="3"/>
          <w:sz w:val="21"/>
          <w:szCs w:val="21"/>
        </w:rPr>
        <w:t>（</w:t>
      </w:r>
      <w:r>
        <w:rPr>
          <w:rFonts w:ascii="Calibri" w:eastAsia="Calibri" w:hAnsi="Calibri" w:cs="Calibri"/>
          <w:spacing w:val="1"/>
          <w:w w:val="100"/>
          <w:position w:val="3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规范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观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tabs>
          <w:tab w:val="left" w:pos="3380"/>
        </w:tabs>
        <w:spacing w:before="0" w:after="0" w:line="268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题目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美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丽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也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position w:val="1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的</w:t>
      </w:r>
    </w:p>
    <w:p>
      <w:pPr>
        <w:spacing w:before="0" w:after="0" w:line="273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33" style="height:20.97pt;margin-left:71.01pt;margin-top:7.54pt;mso-position-horizontal-relative:page;position:absolute;width:416.12pt;z-index:-251606016" coordorigin="1420,151" coordsize="8322,419">
            <v:group id="_x0000_s1134" style="height:2;left:1426;position:absolute;top:157;width:8311" coordorigin="1426,157" coordsize="8311,2">
              <v:shape id="_x0000_s1135" style="height:2;left:1426;position:absolute;top:157;width:8311" coordorigin="1426,157" coordsize="8311,21600" path="m1426,157l9737,157e" filled="f" stroked="t" strokecolor="black" strokeweight="0.57pt">
                <v:path arrowok="t"/>
              </v:shape>
            </v:group>
            <v:group id="_x0000_s1136" style="height:398;left:1431;position:absolute;top:161;width:2" coordorigin="1431,161" coordsize="2,398">
              <v:shape id="_x0000_s1137" style="height:398;left:1431;position:absolute;top:161;width:2" coordorigin="1431,161" coordsize="21600,398" path="m1431,161l1431,560e" filled="f" stroked="t" strokecolor="black" strokeweight="0.58pt">
                <v:path arrowok="t"/>
              </v:shape>
            </v:group>
            <v:group id="_x0000_s1138" style="height:2;left:1426;position:absolute;top:564;width:8311" coordorigin="1426,564" coordsize="8311,2">
              <v:shape id="_x0000_s1139" style="height:2;left:1426;position:absolute;top:564;width:8311" coordorigin="1426,564" coordsize="8311,21600" path="m1426,564l9737,564e" filled="f" stroked="t" strokecolor="black" strokeweight="0.58pt">
                <v:path arrowok="t"/>
              </v:shape>
            </v:group>
            <v:group id="_x0000_s1140" style="height:398;left:1846;position:absolute;top:161;width:2" coordorigin="1846,161" coordsize="2,398">
              <v:shape id="_x0000_s1141" style="height:398;left:1846;position:absolute;top:161;width:2" coordorigin="1846,161" coordsize="21600,398" path="m1846,161l1846,560e" filled="f" stroked="t" strokecolor="black" strokeweight="0.58pt">
                <v:path arrowok="t"/>
              </v:shape>
            </v:group>
            <v:group id="_x0000_s1142" style="height:398;left:2259;position:absolute;top:161;width:2" coordorigin="2259,161" coordsize="2,398">
              <v:shape id="_x0000_s1143" style="height:398;left:2259;position:absolute;top:161;width:2" coordorigin="2259,161" coordsize="21600,398" path="m2259,161l2259,560e" filled="f" stroked="t" strokecolor="black" strokeweight="0.58pt">
                <v:path arrowok="t"/>
              </v:shape>
            </v:group>
            <v:group id="_x0000_s1144" style="height:398;left:2674;position:absolute;top:161;width:2" coordorigin="2674,161" coordsize="2,398">
              <v:shape id="_x0000_s1145" style="height:398;left:2674;position:absolute;top:161;width:2" coordorigin="2674,161" coordsize="21600,398" path="m2674,161l2674,560e" filled="f" stroked="t" strokecolor="black" strokeweight="0.58pt">
                <v:path arrowok="t"/>
              </v:shape>
            </v:group>
            <v:group id="_x0000_s1146" style="height:398;left:3089;position:absolute;top:161;width:2" coordorigin="3089,161" coordsize="2,398">
              <v:shape id="_x0000_s1147" style="height:398;left:3089;position:absolute;top:161;width:2" coordorigin="3089,161" coordsize="21600,398" path="m3089,161l3089,560e" filled="f" stroked="t" strokecolor="black" strokeweight="0.58pt">
                <v:path arrowok="t"/>
              </v:shape>
            </v:group>
            <v:group id="_x0000_s1148" style="height:398;left:3505;position:absolute;top:161;width:2" coordorigin="3505,161" coordsize="2,398">
              <v:shape id="_x0000_s1149" style="height:398;left:3505;position:absolute;top:161;width:2" coordorigin="3505,161" coordsize="21600,398" path="m3505,161l3505,560e" filled="f" stroked="t" strokecolor="black" strokeweight="0.58pt">
                <v:path arrowok="t"/>
              </v:shape>
            </v:group>
            <v:group id="_x0000_s1150" style="height:398;left:3920;position:absolute;top:161;width:2" coordorigin="3920,161" coordsize="2,398">
              <v:shape id="_x0000_s1151" style="height:398;left:3920;position:absolute;top:161;width:2" coordorigin="3920,161" coordsize="21600,398" path="m3920,161l3920,560e" filled="f" stroked="t" strokecolor="black" strokeweight="0.58pt">
                <v:path arrowok="t"/>
              </v:shape>
            </v:group>
            <v:group id="_x0000_s1152" style="height:398;left:4335;position:absolute;top:161;width:2" coordorigin="4335,161" coordsize="2,398">
              <v:shape id="_x0000_s1153" style="height:398;left:4335;position:absolute;top:161;width:2" coordorigin="4335,161" coordsize="21600,398" path="m4335,161l4335,560e" filled="f" stroked="t" strokecolor="black" strokeweight="0.58pt">
                <v:path arrowok="t"/>
              </v:shape>
            </v:group>
            <v:group id="_x0000_s1154" style="height:398;left:4751;position:absolute;top:161;width:2" coordorigin="4751,161" coordsize="2,398">
              <v:shape id="_x0000_s1155" style="height:398;left:4751;position:absolute;top:161;width:2" coordorigin="4751,161" coordsize="21600,398" path="m4751,161l4751,560e" filled="f" stroked="t" strokecolor="black" strokeweight="0.58pt">
                <v:path arrowok="t"/>
              </v:shape>
            </v:group>
            <v:group id="_x0000_s1156" style="height:398;left:5166;position:absolute;top:161;width:2" coordorigin="5166,161" coordsize="2,398">
              <v:shape id="_x0000_s1157" style="height:398;left:5166;position:absolute;top:161;width:2" coordorigin="5166,161" coordsize="21600,398" path="m5166,161l5166,560e" filled="f" stroked="t" strokecolor="black" strokeweight="0.58pt">
                <v:path arrowok="t"/>
              </v:shape>
            </v:group>
            <v:group id="_x0000_s1158" style="height:398;left:5581;position:absolute;top:161;width:2" coordorigin="5581,161" coordsize="2,398">
              <v:shape id="_x0000_s1159" style="height:398;left:5581;position:absolute;top:161;width:2" coordorigin="5581,161" coordsize="21600,398" path="m5581,161l5581,560e" filled="f" stroked="t" strokecolor="black" strokeweight="0.58pt">
                <v:path arrowok="t"/>
              </v:shape>
            </v:group>
            <v:group id="_x0000_s1160" style="height:398;left:5994;position:absolute;top:161;width:2" coordorigin="5994,161" coordsize="2,398">
              <v:shape id="_x0000_s1161" style="height:398;left:5994;position:absolute;top:161;width:2" coordorigin="5994,161" coordsize="21600,398" path="m5994,161l5994,560e" filled="f" stroked="t" strokecolor="black" strokeweight="0.58pt">
                <v:path arrowok="t"/>
              </v:shape>
            </v:group>
            <v:group id="_x0000_s1162" style="height:398;left:6409;position:absolute;top:161;width:2" coordorigin="6409,161" coordsize="2,398">
              <v:shape id="_x0000_s1163" style="height:398;left:6409;position:absolute;top:161;width:2" coordorigin="6409,161" coordsize="21600,398" path="m6409,161l6409,560e" filled="f" stroked="t" strokecolor="black" strokeweight="0.58pt">
                <v:path arrowok="t"/>
              </v:shape>
            </v:group>
            <v:group id="_x0000_s1164" style="height:398;left:6825;position:absolute;top:161;width:2" coordorigin="6825,161" coordsize="2,398">
              <v:shape id="_x0000_s1165" style="height:398;left:6825;position:absolute;top:161;width:2" coordorigin="6825,161" coordsize="21600,398" path="m6825,161l6825,560e" filled="f" stroked="t" strokecolor="black" strokeweight="0.58pt">
                <v:path arrowok="t"/>
              </v:shape>
            </v:group>
            <v:group id="_x0000_s1166" style="height:398;left:7240;position:absolute;top:161;width:2" coordorigin="7240,161" coordsize="2,398">
              <v:shape id="_x0000_s1167" style="height:398;left:7240;position:absolute;top:161;width:2" coordorigin="7240,161" coordsize="21600,398" path="m7240,161l7240,560e" filled="f" stroked="t" strokecolor="black" strokeweight="0.58pt">
                <v:path arrowok="t"/>
              </v:shape>
            </v:group>
            <v:group id="_x0000_s1168" style="height:398;left:7656;position:absolute;top:161;width:2" coordorigin="7656,161" coordsize="2,398">
              <v:shape id="_x0000_s1169" style="height:398;left:7656;position:absolute;top:161;width:2" coordorigin="7656,161" coordsize="21600,398" path="m7656,161l7656,560e" filled="f" stroked="t" strokecolor="black" strokeweight="0.58pt">
                <v:path arrowok="t"/>
              </v:shape>
            </v:group>
            <v:group id="_x0000_s1170" style="height:398;left:8071;position:absolute;top:161;width:2" coordorigin="8071,161" coordsize="2,398">
              <v:shape id="_x0000_s1171" style="height:398;left:8071;position:absolute;top:161;width:2" coordorigin="8071,161" coordsize="21600,398" path="m8071,161l8071,560e" filled="f" stroked="t" strokecolor="black" strokeweight="0.58pt">
                <v:path arrowok="t"/>
              </v:shape>
            </v:group>
            <v:group id="_x0000_s1172" style="height:398;left:8486;position:absolute;top:161;width:2" coordorigin="8486,161" coordsize="2,398">
              <v:shape id="_x0000_s1173" style="height:398;left:8486;position:absolute;top:161;width:2" coordorigin="8486,161" coordsize="21600,398" path="m8486,161l8486,560e" filled="f" stroked="t" strokecolor="black" strokeweight="0.58pt">
                <v:path arrowok="t"/>
              </v:shape>
            </v:group>
            <v:group id="_x0000_s1174" style="height:398;left:8901;position:absolute;top:161;width:2" coordorigin="8901,161" coordsize="2,398">
              <v:shape id="_x0000_s1175" style="height:398;left:8901;position:absolute;top:161;width:2" coordorigin="8901,161" coordsize="21600,398" path="m8901,161l8901,560e" filled="f" stroked="t" strokecolor="black" strokeweight="0.58pt">
                <v:path arrowok="t"/>
              </v:shape>
            </v:group>
            <v:group id="_x0000_s1176" style="height:398;left:9316;position:absolute;top:161;width:2" coordorigin="9316,161" coordsize="2,398">
              <v:shape id="_x0000_s1177" style="height:398;left:9316;position:absolute;top:161;width:2" coordorigin="9316,161" coordsize="21600,398" path="m9316,161l9316,560e" filled="f" stroked="t" strokecolor="black" strokeweight="0.58pt">
                <v:path arrowok="t"/>
              </v:shape>
            </v:group>
            <v:group id="_x0000_s1178" style="height:398;left:9732;position:absolute;top:161;width:2" coordorigin="9732,161" coordsize="2,398">
              <v:shape id="_x0000_s1179" style="height:398;left:9732;position:absolute;top:161;width:2" coordorigin="9732,161" coordsize="21600,398" path="m9732,161l9732,560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3" w:after="0" w:line="270" w:lineRule="exact"/>
        <w:ind w:left="113" w:right="8223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80" style="height:19.06pt;margin-left:71.01pt;margin-top:6.31pt;mso-position-horizontal-relative:page;position:absolute;width:416.12pt;z-index:-251604992" coordorigin="1420,126" coordsize="8322,381">
            <v:group id="_x0000_s1181" style="height:2;left:1426;position:absolute;top:132;width:8311" coordorigin="1426,132" coordsize="8311,2">
              <v:shape id="_x0000_s1182" style="height:2;left:1426;position:absolute;top:132;width:8311" coordorigin="1426,132" coordsize="8311,21600" path="m1426,132l9737,132e" filled="f" stroked="t" strokecolor="black" strokeweight="0.58pt">
                <v:path arrowok="t"/>
              </v:shape>
            </v:group>
            <v:group id="_x0000_s1183" style="height:360;left:1431;position:absolute;top:137;width:2" coordorigin="1431,137" coordsize="2,360">
              <v:shape id="_x0000_s1184" style="height:360;left:1431;position:absolute;top:137;width:2" coordorigin="1431,137" coordsize="21600,360" path="m1431,137l1431,497e" filled="f" stroked="t" strokecolor="black" strokeweight="0.58pt">
                <v:path arrowok="t"/>
              </v:shape>
            </v:group>
            <v:group id="_x0000_s1185" style="height:2;left:1426;position:absolute;top:502;width:8311" coordorigin="1426,502" coordsize="8311,2">
              <v:shape id="_x0000_s1186" style="height:2;left:1426;position:absolute;top:502;width:8311" coordorigin="1426,502" coordsize="8311,21600" path="m1426,502l9737,502e" filled="f" stroked="t" strokecolor="black" strokeweight="0.58pt">
                <v:path arrowok="t"/>
              </v:shape>
            </v:group>
            <v:group id="_x0000_s1187" style="height:360;left:1846;position:absolute;top:137;width:2" coordorigin="1846,137" coordsize="2,360">
              <v:shape id="_x0000_s1188" style="height:360;left:1846;position:absolute;top:137;width:2" coordorigin="1846,137" coordsize="21600,360" path="m1846,137l1846,497e" filled="f" stroked="t" strokecolor="black" strokeweight="0.58pt">
                <v:path arrowok="t"/>
              </v:shape>
            </v:group>
            <v:group id="_x0000_s1189" style="height:360;left:2259;position:absolute;top:137;width:2" coordorigin="2259,137" coordsize="2,360">
              <v:shape id="_x0000_s1190" style="height:360;left:2259;position:absolute;top:137;width:2" coordorigin="2259,137" coordsize="21600,360" path="m2259,137l2259,497e" filled="f" stroked="t" strokecolor="black" strokeweight="0.58pt">
                <v:path arrowok="t"/>
              </v:shape>
            </v:group>
            <v:group id="_x0000_s1191" style="height:360;left:2674;position:absolute;top:137;width:2" coordorigin="2674,137" coordsize="2,360">
              <v:shape id="_x0000_s1192" style="height:360;left:2674;position:absolute;top:137;width:2" coordorigin="2674,137" coordsize="21600,360" path="m2674,137l2674,497e" filled="f" stroked="t" strokecolor="black" strokeweight="0.58pt">
                <v:path arrowok="t"/>
              </v:shape>
            </v:group>
            <v:group id="_x0000_s1193" style="height:360;left:3089;position:absolute;top:137;width:2" coordorigin="3089,137" coordsize="2,360">
              <v:shape id="_x0000_s1194" style="height:360;left:3089;position:absolute;top:137;width:2" coordorigin="3089,137" coordsize="21600,360" path="m3089,137l3089,497e" filled="f" stroked="t" strokecolor="black" strokeweight="0.58pt">
                <v:path arrowok="t"/>
              </v:shape>
            </v:group>
            <v:group id="_x0000_s1195" style="height:360;left:3505;position:absolute;top:137;width:2" coordorigin="3505,137" coordsize="2,360">
              <v:shape id="_x0000_s1196" style="height:360;left:3505;position:absolute;top:137;width:2" coordorigin="3505,137" coordsize="21600,360" path="m3505,137l3505,497e" filled="f" stroked="t" strokecolor="black" strokeweight="0.58pt">
                <v:path arrowok="t"/>
              </v:shape>
            </v:group>
            <v:group id="_x0000_s1197" style="height:360;left:3920;position:absolute;top:137;width:2" coordorigin="3920,137" coordsize="2,360">
              <v:shape id="_x0000_s1198" style="height:360;left:3920;position:absolute;top:137;width:2" coordorigin="3920,137" coordsize="21600,360" path="m3920,137l3920,497e" filled="f" stroked="t" strokecolor="black" strokeweight="0.58pt">
                <v:path arrowok="t"/>
              </v:shape>
            </v:group>
            <v:group id="_x0000_s1199" style="height:360;left:4335;position:absolute;top:137;width:2" coordorigin="4335,137" coordsize="2,360">
              <v:shape id="_x0000_s1200" style="height:360;left:4335;position:absolute;top:137;width:2" coordorigin="4335,137" coordsize="21600,360" path="m4335,137l4335,497e" filled="f" stroked="t" strokecolor="black" strokeweight="0.58pt">
                <v:path arrowok="t"/>
              </v:shape>
            </v:group>
            <v:group id="_x0000_s1201" style="height:360;left:4751;position:absolute;top:137;width:2" coordorigin="4751,137" coordsize="2,360">
              <v:shape id="_x0000_s1202" style="height:360;left:4751;position:absolute;top:137;width:2" coordorigin="4751,137" coordsize="21600,360" path="m4751,137l4751,497e" filled="f" stroked="t" strokecolor="black" strokeweight="0.58pt">
                <v:path arrowok="t"/>
              </v:shape>
            </v:group>
            <v:group id="_x0000_s1203" style="height:360;left:5166;position:absolute;top:137;width:2" coordorigin="5166,137" coordsize="2,360">
              <v:shape id="_x0000_s1204" style="height:360;left:5166;position:absolute;top:137;width:2" coordorigin="5166,137" coordsize="21600,360" path="m5166,137l5166,497e" filled="f" stroked="t" strokecolor="black" strokeweight="0.58pt">
                <v:path arrowok="t"/>
              </v:shape>
            </v:group>
            <v:group id="_x0000_s1205" style="height:360;left:5581;position:absolute;top:137;width:2" coordorigin="5581,137" coordsize="2,360">
              <v:shape id="_x0000_s1206" style="height:360;left:5581;position:absolute;top:137;width:2" coordorigin="5581,137" coordsize="21600,360" path="m5581,137l5581,497e" filled="f" stroked="t" strokecolor="black" strokeweight="0.58pt">
                <v:path arrowok="t"/>
              </v:shape>
            </v:group>
            <v:group id="_x0000_s1207" style="height:360;left:5994;position:absolute;top:137;width:2" coordorigin="5994,137" coordsize="2,360">
              <v:shape id="_x0000_s1208" style="height:360;left:5994;position:absolute;top:137;width:2" coordorigin="5994,137" coordsize="21600,360" path="m5994,137l5994,497e" filled="f" stroked="t" strokecolor="black" strokeweight="0.58pt">
                <v:path arrowok="t"/>
              </v:shape>
            </v:group>
            <v:group id="_x0000_s1209" style="height:360;left:6409;position:absolute;top:137;width:2" coordorigin="6409,137" coordsize="2,360">
              <v:shape id="_x0000_s1210" style="height:360;left:6409;position:absolute;top:137;width:2" coordorigin="6409,137" coordsize="21600,360" path="m6409,137l6409,497e" filled="f" stroked="t" strokecolor="black" strokeweight="0.58pt">
                <v:path arrowok="t"/>
              </v:shape>
            </v:group>
            <v:group id="_x0000_s1211" style="height:360;left:6825;position:absolute;top:137;width:2" coordorigin="6825,137" coordsize="2,360">
              <v:shape id="_x0000_s1212" style="height:360;left:6825;position:absolute;top:137;width:2" coordorigin="6825,137" coordsize="21600,360" path="m6825,137l6825,497e" filled="f" stroked="t" strokecolor="black" strokeweight="0.58pt">
                <v:path arrowok="t"/>
              </v:shape>
            </v:group>
            <v:group id="_x0000_s1213" style="height:360;left:7240;position:absolute;top:137;width:2" coordorigin="7240,137" coordsize="2,360">
              <v:shape id="_x0000_s1214" style="height:360;left:7240;position:absolute;top:137;width:2" coordorigin="7240,137" coordsize="21600,360" path="m7240,137l7240,497e" filled="f" stroked="t" strokecolor="black" strokeweight="0.58pt">
                <v:path arrowok="t"/>
              </v:shape>
            </v:group>
            <v:group id="_x0000_s1215" style="height:360;left:7656;position:absolute;top:137;width:2" coordorigin="7656,137" coordsize="2,360">
              <v:shape id="_x0000_s1216" style="height:360;left:7656;position:absolute;top:137;width:2" coordorigin="7656,137" coordsize="21600,360" path="m7656,137l7656,497e" filled="f" stroked="t" strokecolor="black" strokeweight="0.58pt">
                <v:path arrowok="t"/>
              </v:shape>
            </v:group>
            <v:group id="_x0000_s1217" style="height:360;left:8071;position:absolute;top:137;width:2" coordorigin="8071,137" coordsize="2,360">
              <v:shape id="_x0000_s1218" style="height:360;left:8071;position:absolute;top:137;width:2" coordorigin="8071,137" coordsize="21600,360" path="m8071,137l8071,497e" filled="f" stroked="t" strokecolor="black" strokeweight="0.58pt">
                <v:path arrowok="t"/>
              </v:shape>
            </v:group>
            <v:group id="_x0000_s1219" style="height:360;left:8486;position:absolute;top:137;width:2" coordorigin="8486,137" coordsize="2,360">
              <v:shape id="_x0000_s1220" style="height:360;left:8486;position:absolute;top:137;width:2" coordorigin="8486,137" coordsize="21600,360" path="m8486,137l8486,497e" filled="f" stroked="t" strokecolor="black" strokeweight="0.58pt">
                <v:path arrowok="t"/>
              </v:shape>
            </v:group>
            <v:group id="_x0000_s1221" style="height:360;left:8901;position:absolute;top:137;width:2" coordorigin="8901,137" coordsize="2,360">
              <v:shape id="_x0000_s1222" style="height:360;left:8901;position:absolute;top:137;width:2" coordorigin="8901,137" coordsize="21600,360" path="m8901,137l8901,497e" filled="f" stroked="t" strokecolor="black" strokeweight="0.58pt">
                <v:path arrowok="t"/>
              </v:shape>
            </v:group>
            <v:group id="_x0000_s1223" style="height:360;left:9316;position:absolute;top:137;width:2" coordorigin="9316,137" coordsize="2,360">
              <v:shape id="_x0000_s1224" style="height:360;left:9316;position:absolute;top:137;width:2" coordorigin="9316,137" coordsize="21600,360" path="m9316,137l9316,497e" filled="f" stroked="t" strokecolor="black" strokeweight="0.58pt">
                <v:path arrowok="t"/>
              </v:shape>
            </v:group>
            <v:group id="_x0000_s1225" style="height:360;left:9732;position:absolute;top:137;width:2" coordorigin="9732,137" coordsize="2,360">
              <v:shape id="_x0000_s1226" style="height:360;left:9732;position:absolute;top:137;width:2" coordorigin="9732,137" coordsize="21600,360" path="m9732,137l9732,49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密</w:t>
      </w:r>
    </w:p>
    <w:p>
      <w:pPr>
        <w:spacing w:before="0" w:after="0" w:line="24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227" style="height:19.06pt;margin-left:71.01pt;margin-top:2.19pt;mso-position-horizontal-relative:page;position:absolute;width:416.12pt;z-index:-251603968" coordorigin="1420,44" coordsize="8322,381">
            <v:group id="_x0000_s1228" style="height:2;left:1426;position:absolute;top:50;width:8311" coordorigin="1426,50" coordsize="8311,2">
              <v:shape id="_x0000_s1229" style="height:2;left:1426;position:absolute;top:50;width:8311" coordorigin="1426,50" coordsize="8311,21600" path="m1426,50l9737,50e" filled="f" stroked="t" strokecolor="black" strokeweight="0.58pt">
                <v:path arrowok="t"/>
              </v:shape>
            </v:group>
            <v:group id="_x0000_s1230" style="height:360;left:1431;position:absolute;top:54;width:2" coordorigin="1431,54" coordsize="2,360">
              <v:shape id="_x0000_s1231" style="height:360;left:1431;position:absolute;top:54;width:2" coordorigin="1431,54" coordsize="21600,360" path="m1431,54l1431,414e" filled="f" stroked="t" strokecolor="black" strokeweight="0.58pt">
                <v:path arrowok="t"/>
              </v:shape>
            </v:group>
            <v:group id="_x0000_s1232" style="height:2;left:1426;position:absolute;top:419;width:8311" coordorigin="1426,419" coordsize="8311,2">
              <v:shape id="_x0000_s1233" style="height:2;left:1426;position:absolute;top:419;width:8311" coordorigin="1426,419" coordsize="8311,21600" path="m1426,419l9737,419e" filled="f" stroked="t" strokecolor="black" strokeweight="0.58pt">
                <v:path arrowok="t"/>
              </v:shape>
            </v:group>
            <v:group id="_x0000_s1234" style="height:360;left:1846;position:absolute;top:54;width:2" coordorigin="1846,54" coordsize="2,360">
              <v:shape id="_x0000_s1235" style="height:360;left:1846;position:absolute;top:54;width:2" coordorigin="1846,54" coordsize="21600,360" path="m1846,54l1846,414e" filled="f" stroked="t" strokecolor="black" strokeweight="0.58pt">
                <v:path arrowok="t"/>
              </v:shape>
            </v:group>
            <v:group id="_x0000_s1236" style="height:360;left:2259;position:absolute;top:54;width:2" coordorigin="2259,54" coordsize="2,360">
              <v:shape id="_x0000_s1237" style="height:360;left:2259;position:absolute;top:54;width:2" coordorigin="2259,54" coordsize="21600,360" path="m2259,54l2259,414e" filled="f" stroked="t" strokecolor="black" strokeweight="0.58pt">
                <v:path arrowok="t"/>
              </v:shape>
            </v:group>
            <v:group id="_x0000_s1238" style="height:360;left:2674;position:absolute;top:54;width:2" coordorigin="2674,54" coordsize="2,360">
              <v:shape id="_x0000_s1239" style="height:360;left:2674;position:absolute;top:54;width:2" coordorigin="2674,54" coordsize="21600,360" path="m2674,54l2674,414e" filled="f" stroked="t" strokecolor="black" strokeweight="0.58pt">
                <v:path arrowok="t"/>
              </v:shape>
            </v:group>
            <v:group id="_x0000_s1240" style="height:360;left:3089;position:absolute;top:54;width:2" coordorigin="3089,54" coordsize="2,360">
              <v:shape id="_x0000_s1241" style="height:360;left:3089;position:absolute;top:54;width:2" coordorigin="3089,54" coordsize="21600,360" path="m3089,54l3089,414e" filled="f" stroked="t" strokecolor="black" strokeweight="0.58pt">
                <v:path arrowok="t"/>
              </v:shape>
            </v:group>
            <v:group id="_x0000_s1242" style="height:360;left:3505;position:absolute;top:54;width:2" coordorigin="3505,54" coordsize="2,360">
              <v:shape id="_x0000_s1243" style="height:360;left:3505;position:absolute;top:54;width:2" coordorigin="3505,54" coordsize="21600,360" path="m3505,54l3505,414e" filled="f" stroked="t" strokecolor="black" strokeweight="0.58pt">
                <v:path arrowok="t"/>
              </v:shape>
            </v:group>
            <v:group id="_x0000_s1244" style="height:360;left:3920;position:absolute;top:54;width:2" coordorigin="3920,54" coordsize="2,360">
              <v:shape id="_x0000_s1245" style="height:360;left:3920;position:absolute;top:54;width:2" coordorigin="3920,54" coordsize="21600,360" path="m3920,54l3920,414e" filled="f" stroked="t" strokecolor="black" strokeweight="0.58pt">
                <v:path arrowok="t"/>
              </v:shape>
            </v:group>
            <v:group id="_x0000_s1246" style="height:360;left:4335;position:absolute;top:54;width:2" coordorigin="4335,54" coordsize="2,360">
              <v:shape id="_x0000_s1247" style="height:360;left:4335;position:absolute;top:54;width:2" coordorigin="4335,54" coordsize="21600,360" path="m4335,54l4335,414e" filled="f" stroked="t" strokecolor="black" strokeweight="0.58pt">
                <v:path arrowok="t"/>
              </v:shape>
            </v:group>
            <v:group id="_x0000_s1248" style="height:360;left:4751;position:absolute;top:54;width:2" coordorigin="4751,54" coordsize="2,360">
              <v:shape id="_x0000_s1249" style="height:360;left:4751;position:absolute;top:54;width:2" coordorigin="4751,54" coordsize="21600,360" path="m4751,54l4751,414e" filled="f" stroked="t" strokecolor="black" strokeweight="0.58pt">
                <v:path arrowok="t"/>
              </v:shape>
            </v:group>
            <v:group id="_x0000_s1250" style="height:360;left:5166;position:absolute;top:54;width:2" coordorigin="5166,54" coordsize="2,360">
              <v:shape id="_x0000_s1251" style="height:360;left:5166;position:absolute;top:54;width:2" coordorigin="5166,54" coordsize="21600,360" path="m5166,54l5166,414e" filled="f" stroked="t" strokecolor="black" strokeweight="0.58pt">
                <v:path arrowok="t"/>
              </v:shape>
            </v:group>
            <v:group id="_x0000_s1252" style="height:360;left:5581;position:absolute;top:54;width:2" coordorigin="5581,54" coordsize="2,360">
              <v:shape id="_x0000_s1253" style="height:360;left:5581;position:absolute;top:54;width:2" coordorigin="5581,54" coordsize="21600,360" path="m5581,54l5581,414e" filled="f" stroked="t" strokecolor="black" strokeweight="0.58pt">
                <v:path arrowok="t"/>
              </v:shape>
            </v:group>
            <v:group id="_x0000_s1254" style="height:360;left:5994;position:absolute;top:54;width:2" coordorigin="5994,54" coordsize="2,360">
              <v:shape id="_x0000_s1255" style="height:360;left:5994;position:absolute;top:54;width:2" coordorigin="5994,54" coordsize="21600,360" path="m5994,54l5994,414e" filled="f" stroked="t" strokecolor="black" strokeweight="0.58pt">
                <v:path arrowok="t"/>
              </v:shape>
            </v:group>
            <v:group id="_x0000_s1256" style="height:360;left:6409;position:absolute;top:54;width:2" coordorigin="6409,54" coordsize="2,360">
              <v:shape id="_x0000_s1257" style="height:360;left:6409;position:absolute;top:54;width:2" coordorigin="6409,54" coordsize="21600,360" path="m6409,54l6409,414e" filled="f" stroked="t" strokecolor="black" strokeweight="0.58pt">
                <v:path arrowok="t"/>
              </v:shape>
            </v:group>
            <v:group id="_x0000_s1258" style="height:360;left:6825;position:absolute;top:54;width:2" coordorigin="6825,54" coordsize="2,360">
              <v:shape id="_x0000_s1259" style="height:360;left:6825;position:absolute;top:54;width:2" coordorigin="6825,54" coordsize="21600,360" path="m6825,54l6825,414e" filled="f" stroked="t" strokecolor="black" strokeweight="0.58pt">
                <v:path arrowok="t"/>
              </v:shape>
            </v:group>
            <v:group id="_x0000_s1260" style="height:360;left:7240;position:absolute;top:54;width:2" coordorigin="7240,54" coordsize="2,360">
              <v:shape id="_x0000_s1261" style="height:360;left:7240;position:absolute;top:54;width:2" coordorigin="7240,54" coordsize="21600,360" path="m7240,54l7240,414e" filled="f" stroked="t" strokecolor="black" strokeweight="0.58pt">
                <v:path arrowok="t"/>
              </v:shape>
            </v:group>
            <v:group id="_x0000_s1262" style="height:360;left:7656;position:absolute;top:54;width:2" coordorigin="7656,54" coordsize="2,360">
              <v:shape id="_x0000_s1263" style="height:360;left:7656;position:absolute;top:54;width:2" coordorigin="7656,54" coordsize="21600,360" path="m7656,54l7656,414e" filled="f" stroked="t" strokecolor="black" strokeweight="0.58pt">
                <v:path arrowok="t"/>
              </v:shape>
            </v:group>
            <v:group id="_x0000_s1264" style="height:360;left:8071;position:absolute;top:54;width:2" coordorigin="8071,54" coordsize="2,360">
              <v:shape id="_x0000_s1265" style="height:360;left:8071;position:absolute;top:54;width:2" coordorigin="8071,54" coordsize="21600,360" path="m8071,54l8071,414e" filled="f" stroked="t" strokecolor="black" strokeweight="0.58pt">
                <v:path arrowok="t"/>
              </v:shape>
            </v:group>
            <v:group id="_x0000_s1266" style="height:360;left:8486;position:absolute;top:54;width:2" coordorigin="8486,54" coordsize="2,360">
              <v:shape id="_x0000_s1267" style="height:360;left:8486;position:absolute;top:54;width:2" coordorigin="8486,54" coordsize="21600,360" path="m8486,54l8486,414e" filled="f" stroked="t" strokecolor="black" strokeweight="0.58pt">
                <v:path arrowok="t"/>
              </v:shape>
            </v:group>
            <v:group id="_x0000_s1268" style="height:360;left:8901;position:absolute;top:54;width:2" coordorigin="8901,54" coordsize="2,360">
              <v:shape id="_x0000_s1269" style="height:360;left:8901;position:absolute;top:54;width:2" coordorigin="8901,54" coordsize="21600,360" path="m8901,54l8901,414e" filled="f" stroked="t" strokecolor="black" strokeweight="0.58pt">
                <v:path arrowok="t"/>
              </v:shape>
            </v:group>
            <v:group id="_x0000_s1270" style="height:360;left:9316;position:absolute;top:54;width:2" coordorigin="9316,54" coordsize="2,360">
              <v:shape id="_x0000_s1271" style="height:360;left:9316;position:absolute;top:54;width:2" coordorigin="9316,54" coordsize="21600,360" path="m9316,54l9316,414e" filled="f" stroked="t" strokecolor="black" strokeweight="0.58pt">
                <v:path arrowok="t"/>
              </v:shape>
            </v:group>
            <v:group id="_x0000_s1272" style="height:360;left:9732;position:absolute;top:54;width:2" coordorigin="9732,54" coordsize="2,360">
              <v:shape id="_x0000_s1273" style="height:360;left:9732;position:absolute;top:54;width:2" coordorigin="9732,54" coordsize="21600,360" path="m9732,54l9732,414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274" style="height:19.09pt;margin-left:71.01pt;margin-top:0.49pt;mso-position-horizontal-relative:page;position:absolute;width:416.12pt;z-index:-251602944" coordorigin="1420,10" coordsize="8322,382">
            <v:group id="_x0000_s1275" style="height:2;left:1426;position:absolute;top:16;width:8311" coordorigin="1426,16" coordsize="8311,2">
              <v:shape id="_x0000_s1276" style="height:2;left:1426;position:absolute;top:16;width:8311" coordorigin="1426,16" coordsize="8311,21600" path="m1426,16l9737,16e" filled="f" stroked="t" strokecolor="black" strokeweight="0.58pt">
                <v:path arrowok="t"/>
              </v:shape>
            </v:group>
            <v:group id="_x0000_s1277" style="height:360;left:1431;position:absolute;top:20;width:2" coordorigin="1431,20" coordsize="2,360">
              <v:shape id="_x0000_s1278" style="height:360;left:1431;position:absolute;top:20;width:2" coordorigin="1431,20" coordsize="21600,360" path="m1431,20l1431,381e" filled="f" stroked="t" strokecolor="black" strokeweight="0.58pt">
                <v:path arrowok="t"/>
              </v:shape>
            </v:group>
            <v:group id="_x0000_s1279" style="height:2;left:1426;position:absolute;top:386;width:8311" coordorigin="1426,386" coordsize="8311,2">
              <v:shape id="_x0000_s1280" style="height:2;left:1426;position:absolute;top:386;width:8311" coordorigin="1426,386" coordsize="8311,21600" path="m1426,386l9737,386e" filled="f" stroked="t" strokecolor="black" strokeweight="0.58pt">
                <v:path arrowok="t"/>
              </v:shape>
            </v:group>
            <v:group id="_x0000_s1281" style="height:360;left:1846;position:absolute;top:20;width:2" coordorigin="1846,20" coordsize="2,360">
              <v:shape id="_x0000_s1282" style="height:360;left:1846;position:absolute;top:20;width:2" coordorigin="1846,20" coordsize="21600,360" path="m1846,20l1846,381e" filled="f" stroked="t" strokecolor="black" strokeweight="0.58pt">
                <v:path arrowok="t"/>
              </v:shape>
            </v:group>
            <v:group id="_x0000_s1283" style="height:360;left:2259;position:absolute;top:20;width:2" coordorigin="2259,20" coordsize="2,360">
              <v:shape id="_x0000_s1284" style="height:360;left:2259;position:absolute;top:20;width:2" coordorigin="2259,20" coordsize="21600,360" path="m2259,20l2259,381e" filled="f" stroked="t" strokecolor="black" strokeweight="0.58pt">
                <v:path arrowok="t"/>
              </v:shape>
            </v:group>
            <v:group id="_x0000_s1285" style="height:360;left:2674;position:absolute;top:20;width:2" coordorigin="2674,20" coordsize="2,360">
              <v:shape id="_x0000_s1286" style="height:360;left:2674;position:absolute;top:20;width:2" coordorigin="2674,20" coordsize="21600,360" path="m2674,20l2674,381e" filled="f" stroked="t" strokecolor="black" strokeweight="0.58pt">
                <v:path arrowok="t"/>
              </v:shape>
            </v:group>
            <v:group id="_x0000_s1287" style="height:360;left:3089;position:absolute;top:20;width:2" coordorigin="3089,20" coordsize="2,360">
              <v:shape id="_x0000_s1288" style="height:360;left:3089;position:absolute;top:20;width:2" coordorigin="3089,20" coordsize="21600,360" path="m3089,20l3089,381e" filled="f" stroked="t" strokecolor="black" strokeweight="0.58pt">
                <v:path arrowok="t"/>
              </v:shape>
            </v:group>
            <v:group id="_x0000_s1289" style="height:360;left:3505;position:absolute;top:20;width:2" coordorigin="3505,20" coordsize="2,360">
              <v:shape id="_x0000_s1290" style="height:360;left:3505;position:absolute;top:20;width:2" coordorigin="3505,20" coordsize="21600,360" path="m3505,20l3505,381e" filled="f" stroked="t" strokecolor="black" strokeweight="0.58pt">
                <v:path arrowok="t"/>
              </v:shape>
            </v:group>
            <v:group id="_x0000_s1291" style="height:360;left:3920;position:absolute;top:20;width:2" coordorigin="3920,20" coordsize="2,360">
              <v:shape id="_x0000_s1292" style="height:360;left:3920;position:absolute;top:20;width:2" coordorigin="3920,20" coordsize="21600,360" path="m3920,20l3920,381e" filled="f" stroked="t" strokecolor="black" strokeweight="0.58pt">
                <v:path arrowok="t"/>
              </v:shape>
            </v:group>
            <v:group id="_x0000_s1293" style="height:360;left:4335;position:absolute;top:20;width:2" coordorigin="4335,20" coordsize="2,360">
              <v:shape id="_x0000_s1294" style="height:360;left:4335;position:absolute;top:20;width:2" coordorigin="4335,20" coordsize="21600,360" path="m4335,20l4335,381e" filled="f" stroked="t" strokecolor="black" strokeweight="0.58pt">
                <v:path arrowok="t"/>
              </v:shape>
            </v:group>
            <v:group id="_x0000_s1295" style="height:360;left:4751;position:absolute;top:20;width:2" coordorigin="4751,20" coordsize="2,360">
              <v:shape id="_x0000_s1296" style="height:360;left:4751;position:absolute;top:20;width:2" coordorigin="4751,20" coordsize="21600,360" path="m4751,20l4751,381e" filled="f" stroked="t" strokecolor="black" strokeweight="0.58pt">
                <v:path arrowok="t"/>
              </v:shape>
            </v:group>
            <v:group id="_x0000_s1297" style="height:360;left:5166;position:absolute;top:20;width:2" coordorigin="5166,20" coordsize="2,360">
              <v:shape id="_x0000_s1298" style="height:360;left:5166;position:absolute;top:20;width:2" coordorigin="5166,20" coordsize="21600,360" path="m5166,20l5166,381e" filled="f" stroked="t" strokecolor="black" strokeweight="0.58pt">
                <v:path arrowok="t"/>
              </v:shape>
            </v:group>
            <v:group id="_x0000_s1299" style="height:360;left:5581;position:absolute;top:20;width:2" coordorigin="5581,20" coordsize="2,360">
              <v:shape id="_x0000_s1300" style="height:360;left:5581;position:absolute;top:20;width:2" coordorigin="5581,20" coordsize="21600,360" path="m5581,20l5581,381e" filled="f" stroked="t" strokecolor="black" strokeweight="0.58pt">
                <v:path arrowok="t"/>
              </v:shape>
            </v:group>
            <v:group id="_x0000_s1301" style="height:360;left:5994;position:absolute;top:20;width:2" coordorigin="5994,20" coordsize="2,360">
              <v:shape id="_x0000_s1302" style="height:360;left:5994;position:absolute;top:20;width:2" coordorigin="5994,20" coordsize="21600,360" path="m5994,20l5994,381e" filled="f" stroked="t" strokecolor="black" strokeweight="0.58pt">
                <v:path arrowok="t"/>
              </v:shape>
            </v:group>
            <v:group id="_x0000_s1303" style="height:360;left:6409;position:absolute;top:20;width:2" coordorigin="6409,20" coordsize="2,360">
              <v:shape id="_x0000_s1304" style="height:360;left:6409;position:absolute;top:20;width:2" coordorigin="6409,20" coordsize="21600,360" path="m6409,20l6409,381e" filled="f" stroked="t" strokecolor="black" strokeweight="0.58pt">
                <v:path arrowok="t"/>
              </v:shape>
            </v:group>
            <v:group id="_x0000_s1305" style="height:360;left:6825;position:absolute;top:20;width:2" coordorigin="6825,20" coordsize="2,360">
              <v:shape id="_x0000_s1306" style="height:360;left:6825;position:absolute;top:20;width:2" coordorigin="6825,20" coordsize="21600,360" path="m6825,20l6825,381e" filled="f" stroked="t" strokecolor="black" strokeweight="0.58pt">
                <v:path arrowok="t"/>
              </v:shape>
            </v:group>
            <v:group id="_x0000_s1307" style="height:360;left:7240;position:absolute;top:20;width:2" coordorigin="7240,20" coordsize="2,360">
              <v:shape id="_x0000_s1308" style="height:360;left:7240;position:absolute;top:20;width:2" coordorigin="7240,20" coordsize="21600,360" path="m7240,20l7240,381e" filled="f" stroked="t" strokecolor="black" strokeweight="0.58pt">
                <v:path arrowok="t"/>
              </v:shape>
            </v:group>
            <v:group id="_x0000_s1309" style="height:360;left:7656;position:absolute;top:20;width:2" coordorigin="7656,20" coordsize="2,360">
              <v:shape id="_x0000_s1310" style="height:360;left:7656;position:absolute;top:20;width:2" coordorigin="7656,20" coordsize="21600,360" path="m7656,20l7656,381e" filled="f" stroked="t" strokecolor="black" strokeweight="0.58pt">
                <v:path arrowok="t"/>
              </v:shape>
            </v:group>
            <v:group id="_x0000_s1311" style="height:360;left:8071;position:absolute;top:20;width:2" coordorigin="8071,20" coordsize="2,360">
              <v:shape id="_x0000_s1312" style="height:360;left:8071;position:absolute;top:20;width:2" coordorigin="8071,20" coordsize="21600,360" path="m8071,20l8071,381e" filled="f" stroked="t" strokecolor="black" strokeweight="0.58pt">
                <v:path arrowok="t"/>
              </v:shape>
            </v:group>
            <v:group id="_x0000_s1313" style="height:360;left:8486;position:absolute;top:20;width:2" coordorigin="8486,20" coordsize="2,360">
              <v:shape id="_x0000_s1314" style="height:360;left:8486;position:absolute;top:20;width:2" coordorigin="8486,20" coordsize="21600,360" path="m8486,20l8486,381e" filled="f" stroked="t" strokecolor="black" strokeweight="0.58pt">
                <v:path arrowok="t"/>
              </v:shape>
            </v:group>
            <v:group id="_x0000_s1315" style="height:360;left:8901;position:absolute;top:20;width:2" coordorigin="8901,20" coordsize="2,360">
              <v:shape id="_x0000_s1316" style="height:360;left:8901;position:absolute;top:20;width:2" coordorigin="8901,20" coordsize="21600,360" path="m8901,20l8901,381e" filled="f" stroked="t" strokecolor="black" strokeweight="0.58pt">
                <v:path arrowok="t"/>
              </v:shape>
            </v:group>
            <v:group id="_x0000_s1317" style="height:360;left:9316;position:absolute;top:20;width:2" coordorigin="9316,20" coordsize="2,360">
              <v:shape id="_x0000_s1318" style="height:360;left:9316;position:absolute;top:20;width:2" coordorigin="9316,20" coordsize="21600,360" path="m9316,20l9316,381e" filled="f" stroked="t" strokecolor="black" strokeweight="0.58pt">
                <v:path arrowok="t"/>
              </v:shape>
            </v:group>
            <v:group id="_x0000_s1319" style="height:360;left:9732;position:absolute;top:20;width:2" coordorigin="9732,20" coordsize="2,360">
              <v:shape id="_x0000_s1320" style="height:360;left:9732;position:absolute;top:20;width:2" coordorigin="9732,20" coordsize="21600,360" path="m9732,20l9732,381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321" style="height:19.06pt;margin-left:71.01pt;margin-top:11.05pt;mso-position-horizontal-relative:page;position:absolute;width:416.12pt;z-index:-251601920" coordorigin="1420,221" coordsize="8322,381">
            <v:group id="_x0000_s1322" style="height:2;left:1426;position:absolute;top:227;width:8311" coordorigin="1426,227" coordsize="8311,2">
              <v:shape id="_x0000_s1323" style="height:2;left:1426;position:absolute;top:227;width:8311" coordorigin="1426,227" coordsize="8311,21600" path="m1426,227l9737,227e" filled="f" stroked="t" strokecolor="black" strokeweight="0.58pt">
                <v:path arrowok="t"/>
              </v:shape>
            </v:group>
            <v:group id="_x0000_s1324" style="height:360;left:1431;position:absolute;top:232;width:2" coordorigin="1431,232" coordsize="2,360">
              <v:shape id="_x0000_s1325" style="height:360;left:1431;position:absolute;top:232;width:2" coordorigin="1431,232" coordsize="21600,360" path="m1431,232l1431,592e" filled="f" stroked="t" strokecolor="black" strokeweight="0.58pt">
                <v:path arrowok="t"/>
              </v:shape>
            </v:group>
            <v:group id="_x0000_s1326" style="height:2;left:1426;position:absolute;top:596;width:8311" coordorigin="1426,596" coordsize="8311,2">
              <v:shape id="_x0000_s1327" style="height:2;left:1426;position:absolute;top:596;width:8311" coordorigin="1426,596" coordsize="8311,21600" path="m1426,596l9737,596e" filled="f" stroked="t" strokecolor="black" strokeweight="0.58pt">
                <v:path arrowok="t"/>
              </v:shape>
            </v:group>
            <v:group id="_x0000_s1328" style="height:360;left:1846;position:absolute;top:232;width:2" coordorigin="1846,232" coordsize="2,360">
              <v:shape id="_x0000_s1329" style="height:360;left:1846;position:absolute;top:232;width:2" coordorigin="1846,232" coordsize="21600,360" path="m1846,232l1846,592e" filled="f" stroked="t" strokecolor="black" strokeweight="0.58pt">
                <v:path arrowok="t"/>
              </v:shape>
            </v:group>
            <v:group id="_x0000_s1330" style="height:360;left:2259;position:absolute;top:232;width:2" coordorigin="2259,232" coordsize="2,360">
              <v:shape id="_x0000_s1331" style="height:360;left:2259;position:absolute;top:232;width:2" coordorigin="2259,232" coordsize="21600,360" path="m2259,232l2259,592e" filled="f" stroked="t" strokecolor="black" strokeweight="0.58pt">
                <v:path arrowok="t"/>
              </v:shape>
            </v:group>
            <v:group id="_x0000_s1332" style="height:360;left:2674;position:absolute;top:232;width:2" coordorigin="2674,232" coordsize="2,360">
              <v:shape id="_x0000_s1333" style="height:360;left:2674;position:absolute;top:232;width:2" coordorigin="2674,232" coordsize="21600,360" path="m2674,232l2674,592e" filled="f" stroked="t" strokecolor="black" strokeweight="0.58pt">
                <v:path arrowok="t"/>
              </v:shape>
            </v:group>
            <v:group id="_x0000_s1334" style="height:360;left:3089;position:absolute;top:232;width:2" coordorigin="3089,232" coordsize="2,360">
              <v:shape id="_x0000_s1335" style="height:360;left:3089;position:absolute;top:232;width:2" coordorigin="3089,232" coordsize="21600,360" path="m3089,232l3089,592e" filled="f" stroked="t" strokecolor="black" strokeweight="0.58pt">
                <v:path arrowok="t"/>
              </v:shape>
            </v:group>
            <v:group id="_x0000_s1336" style="height:360;left:3505;position:absolute;top:232;width:2" coordorigin="3505,232" coordsize="2,360">
              <v:shape id="_x0000_s1337" style="height:360;left:3505;position:absolute;top:232;width:2" coordorigin="3505,232" coordsize="21600,360" path="m3505,232l3505,592e" filled="f" stroked="t" strokecolor="black" strokeweight="0.58pt">
                <v:path arrowok="t"/>
              </v:shape>
            </v:group>
            <v:group id="_x0000_s1338" style="height:360;left:3920;position:absolute;top:232;width:2" coordorigin="3920,232" coordsize="2,360">
              <v:shape id="_x0000_s1339" style="height:360;left:3920;position:absolute;top:232;width:2" coordorigin="3920,232" coordsize="21600,360" path="m3920,232l3920,592e" filled="f" stroked="t" strokecolor="black" strokeweight="0.58pt">
                <v:path arrowok="t"/>
              </v:shape>
            </v:group>
            <v:group id="_x0000_s1340" style="height:360;left:4335;position:absolute;top:232;width:2" coordorigin="4335,232" coordsize="2,360">
              <v:shape id="_x0000_s1341" style="height:360;left:4335;position:absolute;top:232;width:2" coordorigin="4335,232" coordsize="21600,360" path="m4335,232l4335,592e" filled="f" stroked="t" strokecolor="black" strokeweight="0.58pt">
                <v:path arrowok="t"/>
              </v:shape>
            </v:group>
            <v:group id="_x0000_s1342" style="height:360;left:4751;position:absolute;top:232;width:2" coordorigin="4751,232" coordsize="2,360">
              <v:shape id="_x0000_s1343" style="height:360;left:4751;position:absolute;top:232;width:2" coordorigin="4751,232" coordsize="21600,360" path="m4751,232l4751,592e" filled="f" stroked="t" strokecolor="black" strokeweight="0.58pt">
                <v:path arrowok="t"/>
              </v:shape>
            </v:group>
            <v:group id="_x0000_s1344" style="height:360;left:5166;position:absolute;top:232;width:2" coordorigin="5166,232" coordsize="2,360">
              <v:shape id="_x0000_s1345" style="height:360;left:5166;position:absolute;top:232;width:2" coordorigin="5166,232" coordsize="21600,360" path="m5166,232l5166,592e" filled="f" stroked="t" strokecolor="black" strokeweight="0.58pt">
                <v:path arrowok="t"/>
              </v:shape>
            </v:group>
            <v:group id="_x0000_s1346" style="height:360;left:5581;position:absolute;top:232;width:2" coordorigin="5581,232" coordsize="2,360">
              <v:shape id="_x0000_s1347" style="height:360;left:5581;position:absolute;top:232;width:2" coordorigin="5581,232" coordsize="21600,360" path="m5581,232l5581,592e" filled="f" stroked="t" strokecolor="black" strokeweight="0.58pt">
                <v:path arrowok="t"/>
              </v:shape>
            </v:group>
            <v:group id="_x0000_s1348" style="height:360;left:5994;position:absolute;top:232;width:2" coordorigin="5994,232" coordsize="2,360">
              <v:shape id="_x0000_s1349" style="height:360;left:5994;position:absolute;top:232;width:2" coordorigin="5994,232" coordsize="21600,360" path="m5994,232l5994,592e" filled="f" stroked="t" strokecolor="black" strokeweight="0.58pt">
                <v:path arrowok="t"/>
              </v:shape>
            </v:group>
            <v:group id="_x0000_s1350" style="height:360;left:6409;position:absolute;top:232;width:2" coordorigin="6409,232" coordsize="2,360">
              <v:shape id="_x0000_s1351" style="height:360;left:6409;position:absolute;top:232;width:2" coordorigin="6409,232" coordsize="21600,360" path="m6409,232l6409,592e" filled="f" stroked="t" strokecolor="black" strokeweight="0.58pt">
                <v:path arrowok="t"/>
              </v:shape>
            </v:group>
            <v:group id="_x0000_s1352" style="height:360;left:6825;position:absolute;top:232;width:2" coordorigin="6825,232" coordsize="2,360">
              <v:shape id="_x0000_s1353" style="height:360;left:6825;position:absolute;top:232;width:2" coordorigin="6825,232" coordsize="21600,360" path="m6825,232l6825,592e" filled="f" stroked="t" strokecolor="black" strokeweight="0.58pt">
                <v:path arrowok="t"/>
              </v:shape>
            </v:group>
            <v:group id="_x0000_s1354" style="height:360;left:7240;position:absolute;top:232;width:2" coordorigin="7240,232" coordsize="2,360">
              <v:shape id="_x0000_s1355" style="height:360;left:7240;position:absolute;top:232;width:2" coordorigin="7240,232" coordsize="21600,360" path="m7240,232l7240,592e" filled="f" stroked="t" strokecolor="black" strokeweight="0.58pt">
                <v:path arrowok="t"/>
              </v:shape>
            </v:group>
            <v:group id="_x0000_s1356" style="height:360;left:7656;position:absolute;top:232;width:2" coordorigin="7656,232" coordsize="2,360">
              <v:shape id="_x0000_s1357" style="height:360;left:7656;position:absolute;top:232;width:2" coordorigin="7656,232" coordsize="21600,360" path="m7656,232l7656,592e" filled="f" stroked="t" strokecolor="black" strokeweight="0.58pt">
                <v:path arrowok="t"/>
              </v:shape>
            </v:group>
            <v:group id="_x0000_s1358" style="height:360;left:8071;position:absolute;top:232;width:2" coordorigin="8071,232" coordsize="2,360">
              <v:shape id="_x0000_s1359" style="height:360;left:8071;position:absolute;top:232;width:2" coordorigin="8071,232" coordsize="21600,360" path="m8071,232l8071,592e" filled="f" stroked="t" strokecolor="black" strokeweight="0.58pt">
                <v:path arrowok="t"/>
              </v:shape>
            </v:group>
            <v:group id="_x0000_s1360" style="height:360;left:8486;position:absolute;top:232;width:2" coordorigin="8486,232" coordsize="2,360">
              <v:shape id="_x0000_s1361" style="height:360;left:8486;position:absolute;top:232;width:2" coordorigin="8486,232" coordsize="21600,360" path="m8486,232l8486,592e" filled="f" stroked="t" strokecolor="black" strokeweight="0.58pt">
                <v:path arrowok="t"/>
              </v:shape>
            </v:group>
            <v:group id="_x0000_s1362" style="height:360;left:8901;position:absolute;top:232;width:2" coordorigin="8901,232" coordsize="2,360">
              <v:shape id="_x0000_s1363" style="height:360;left:8901;position:absolute;top:232;width:2" coordorigin="8901,232" coordsize="21600,360" path="m8901,232l8901,592e" filled="f" stroked="t" strokecolor="black" strokeweight="0.58pt">
                <v:path arrowok="t"/>
              </v:shape>
            </v:group>
            <v:group id="_x0000_s1364" style="height:360;left:9316;position:absolute;top:232;width:2" coordorigin="9316,232" coordsize="2,360">
              <v:shape id="_x0000_s1365" style="height:360;left:9316;position:absolute;top:232;width:2" coordorigin="9316,232" coordsize="21600,360" path="m9316,232l9316,592e" filled="f" stroked="t" strokecolor="black" strokeweight="0.58pt">
                <v:path arrowok="t"/>
              </v:shape>
            </v:group>
            <v:group id="_x0000_s1366" style="height:360;left:9732;position:absolute;top:232;width:2" coordorigin="9732,232" coordsize="2,360">
              <v:shape id="_x0000_s1367" style="height:360;left:9732;position:absolute;top:232;width:2" coordorigin="9732,232" coordsize="21600,360" path="m9732,232l9732,592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3" w:after="0" w:line="270" w:lineRule="exact"/>
        <w:ind w:left="113" w:right="8223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368" style="height:20.98pt;margin-left:71.01pt;margin-top:21.55pt;mso-position-horizontal-relative:page;position:absolute;width:416.12pt;z-index:-251600896" coordorigin="1420,431" coordsize="8322,420">
            <v:group id="_x0000_s1369" style="height:2;left:1426;position:absolute;top:437;width:8311" coordorigin="1426,437" coordsize="8311,2">
              <v:shape id="_x0000_s1370" style="height:2;left:1426;position:absolute;top:437;width:8311" coordorigin="1426,437" coordsize="8311,21600" path="m1426,437l9737,437e" filled="f" stroked="t" strokecolor="black" strokeweight="0.58pt">
                <v:path arrowok="t"/>
              </v:shape>
            </v:group>
            <v:group id="_x0000_s1371" style="height:398;left:1431;position:absolute;top:442;width:2" coordorigin="1431,442" coordsize="2,398">
              <v:shape id="_x0000_s1372" style="height:398;left:1431;position:absolute;top:442;width:2" coordorigin="1431,442" coordsize="21600,398" path="m1431,442l1431,840e" filled="f" stroked="t" strokecolor="black" strokeweight="0.58pt">
                <v:path arrowok="t"/>
              </v:shape>
            </v:group>
            <v:group id="_x0000_s1373" style="height:2;left:1426;position:absolute;top:845;width:8311" coordorigin="1426,845" coordsize="8311,2">
              <v:shape id="_x0000_s1374" style="height:2;left:1426;position:absolute;top:845;width:8311" coordorigin="1426,845" coordsize="8311,21600" path="m1426,845l9737,845e" filled="f" stroked="t" strokecolor="black" strokeweight="0.58pt">
                <v:path arrowok="t"/>
              </v:shape>
            </v:group>
            <v:group id="_x0000_s1375" style="height:398;left:1846;position:absolute;top:442;width:2" coordorigin="1846,442" coordsize="2,398">
              <v:shape id="_x0000_s1376" style="height:398;left:1846;position:absolute;top:442;width:2" coordorigin="1846,442" coordsize="21600,398" path="m1846,442l1846,840e" filled="f" stroked="t" strokecolor="black" strokeweight="0.58pt">
                <v:path arrowok="t"/>
              </v:shape>
            </v:group>
            <v:group id="_x0000_s1377" style="height:398;left:2259;position:absolute;top:442;width:2" coordorigin="2259,442" coordsize="2,398">
              <v:shape id="_x0000_s1378" style="height:398;left:2259;position:absolute;top:442;width:2" coordorigin="2259,442" coordsize="21600,398" path="m2259,442l2259,840e" filled="f" stroked="t" strokecolor="black" strokeweight="0.58pt">
                <v:path arrowok="t"/>
              </v:shape>
            </v:group>
            <v:group id="_x0000_s1379" style="height:398;left:2674;position:absolute;top:442;width:2" coordorigin="2674,442" coordsize="2,398">
              <v:shape id="_x0000_s1380" style="height:398;left:2674;position:absolute;top:442;width:2" coordorigin="2674,442" coordsize="21600,398" path="m2674,442l2674,840e" filled="f" stroked="t" strokecolor="black" strokeweight="0.58pt">
                <v:path arrowok="t"/>
              </v:shape>
            </v:group>
            <v:group id="_x0000_s1381" style="height:398;left:3089;position:absolute;top:442;width:2" coordorigin="3089,442" coordsize="2,398">
              <v:shape id="_x0000_s1382" style="height:398;left:3089;position:absolute;top:442;width:2" coordorigin="3089,442" coordsize="21600,398" path="m3089,442l3089,840e" filled="f" stroked="t" strokecolor="black" strokeweight="0.58pt">
                <v:path arrowok="t"/>
              </v:shape>
            </v:group>
            <v:group id="_x0000_s1383" style="height:398;left:3505;position:absolute;top:442;width:2" coordorigin="3505,442" coordsize="2,398">
              <v:shape id="_x0000_s1384" style="height:398;left:3505;position:absolute;top:442;width:2" coordorigin="3505,442" coordsize="21600,398" path="m3505,442l3505,840e" filled="f" stroked="t" strokecolor="black" strokeweight="0.58pt">
                <v:path arrowok="t"/>
              </v:shape>
            </v:group>
            <v:group id="_x0000_s1385" style="height:398;left:3920;position:absolute;top:442;width:2" coordorigin="3920,442" coordsize="2,398">
              <v:shape id="_x0000_s1386" style="height:398;left:3920;position:absolute;top:442;width:2" coordorigin="3920,442" coordsize="21600,398" path="m3920,442l3920,840e" filled="f" stroked="t" strokecolor="black" strokeweight="0.58pt">
                <v:path arrowok="t"/>
              </v:shape>
            </v:group>
            <v:group id="_x0000_s1387" style="height:398;left:4335;position:absolute;top:442;width:2" coordorigin="4335,442" coordsize="2,398">
              <v:shape id="_x0000_s1388" style="height:398;left:4335;position:absolute;top:442;width:2" coordorigin="4335,442" coordsize="21600,398" path="m4335,442l4335,840e" filled="f" stroked="t" strokecolor="black" strokeweight="0.58pt">
                <v:path arrowok="t"/>
              </v:shape>
            </v:group>
            <v:group id="_x0000_s1389" style="height:398;left:4751;position:absolute;top:442;width:2" coordorigin="4751,442" coordsize="2,398">
              <v:shape id="_x0000_s1390" style="height:398;left:4751;position:absolute;top:442;width:2" coordorigin="4751,442" coordsize="21600,398" path="m4751,442l4751,840e" filled="f" stroked="t" strokecolor="black" strokeweight="0.58pt">
                <v:path arrowok="t"/>
              </v:shape>
            </v:group>
            <v:group id="_x0000_s1391" style="height:398;left:5166;position:absolute;top:442;width:2" coordorigin="5166,442" coordsize="2,398">
              <v:shape id="_x0000_s1392" style="height:398;left:5166;position:absolute;top:442;width:2" coordorigin="5166,442" coordsize="21600,398" path="m5166,442l5166,840e" filled="f" stroked="t" strokecolor="black" strokeweight="0.58pt">
                <v:path arrowok="t"/>
              </v:shape>
            </v:group>
            <v:group id="_x0000_s1393" style="height:398;left:5581;position:absolute;top:442;width:2" coordorigin="5581,442" coordsize="2,398">
              <v:shape id="_x0000_s1394" style="height:398;left:5581;position:absolute;top:442;width:2" coordorigin="5581,442" coordsize="21600,398" path="m5581,442l5581,840e" filled="f" stroked="t" strokecolor="black" strokeweight="0.58pt">
                <v:path arrowok="t"/>
              </v:shape>
            </v:group>
            <v:group id="_x0000_s1395" style="height:398;left:5994;position:absolute;top:442;width:2" coordorigin="5994,442" coordsize="2,398">
              <v:shape id="_x0000_s1396" style="height:398;left:5994;position:absolute;top:442;width:2" coordorigin="5994,442" coordsize="21600,398" path="m5994,442l5994,840e" filled="f" stroked="t" strokecolor="black" strokeweight="0.58pt">
                <v:path arrowok="t"/>
              </v:shape>
            </v:group>
            <v:group id="_x0000_s1397" style="height:398;left:6409;position:absolute;top:442;width:2" coordorigin="6409,442" coordsize="2,398">
              <v:shape id="_x0000_s1398" style="height:398;left:6409;position:absolute;top:442;width:2" coordorigin="6409,442" coordsize="21600,398" path="m6409,442l6409,840e" filled="f" stroked="t" strokecolor="black" strokeweight="0.58pt">
                <v:path arrowok="t"/>
              </v:shape>
            </v:group>
            <v:group id="_x0000_s1399" style="height:398;left:6825;position:absolute;top:442;width:2" coordorigin="6825,442" coordsize="2,398">
              <v:shape id="_x0000_s1400" style="height:398;left:6825;position:absolute;top:442;width:2" coordorigin="6825,442" coordsize="21600,398" path="m6825,442l6825,840e" filled="f" stroked="t" strokecolor="black" strokeweight="0.58pt">
                <v:path arrowok="t"/>
              </v:shape>
            </v:group>
            <v:group id="_x0000_s1401" style="height:398;left:7240;position:absolute;top:442;width:2" coordorigin="7240,442" coordsize="2,398">
              <v:shape id="_x0000_s1402" style="height:398;left:7240;position:absolute;top:442;width:2" coordorigin="7240,442" coordsize="21600,398" path="m7240,442l7240,840e" filled="f" stroked="t" strokecolor="black" strokeweight="0.58pt">
                <v:path arrowok="t"/>
              </v:shape>
            </v:group>
            <v:group id="_x0000_s1403" style="height:398;left:7656;position:absolute;top:442;width:2" coordorigin="7656,442" coordsize="2,398">
              <v:shape id="_x0000_s1404" style="height:398;left:7656;position:absolute;top:442;width:2" coordorigin="7656,442" coordsize="21600,398" path="m7656,442l7656,840e" filled="f" stroked="t" strokecolor="black" strokeweight="0.58pt">
                <v:path arrowok="t"/>
              </v:shape>
            </v:group>
            <v:group id="_x0000_s1405" style="height:398;left:8071;position:absolute;top:442;width:2" coordorigin="8071,442" coordsize="2,398">
              <v:shape id="_x0000_s1406" style="height:398;left:8071;position:absolute;top:442;width:2" coordorigin="8071,442" coordsize="21600,398" path="m8071,442l8071,840e" filled="f" stroked="t" strokecolor="black" strokeweight="0.58pt">
                <v:path arrowok="t"/>
              </v:shape>
            </v:group>
            <v:group id="_x0000_s1407" style="height:398;left:8486;position:absolute;top:442;width:2" coordorigin="8486,442" coordsize="2,398">
              <v:shape id="_x0000_s1408" style="height:398;left:8486;position:absolute;top:442;width:2" coordorigin="8486,442" coordsize="21600,398" path="m8486,442l8486,840e" filled="f" stroked="t" strokecolor="black" strokeweight="0.58pt">
                <v:path arrowok="t"/>
              </v:shape>
            </v:group>
            <v:group id="_x0000_s1409" style="height:398;left:8901;position:absolute;top:442;width:2" coordorigin="8901,442" coordsize="2,398">
              <v:shape id="_x0000_s1410" style="height:398;left:8901;position:absolute;top:442;width:2" coordorigin="8901,442" coordsize="21600,398" path="m8901,442l8901,840e" filled="f" stroked="t" strokecolor="black" strokeweight="0.58pt">
                <v:path arrowok="t"/>
              </v:shape>
            </v:group>
            <v:group id="_x0000_s1411" style="height:398;left:9316;position:absolute;top:442;width:2" coordorigin="9316,442" coordsize="2,398">
              <v:shape id="_x0000_s1412" style="height:398;left:9316;position:absolute;top:442;width:2" coordorigin="9316,442" coordsize="21600,398" path="m9316,442l9316,840e" filled="f" stroked="t" strokecolor="black" strokeweight="0.58pt">
                <v:path arrowok="t"/>
              </v:shape>
            </v:group>
            <v:group id="_x0000_s1413" style="height:398;left:9732;position:absolute;top:442;width:2" coordorigin="9732,442" coordsize="2,398">
              <v:shape id="_x0000_s1414" style="height:398;left:9732;position:absolute;top:442;width:2" coordorigin="9732,442" coordsize="21600,398" path="m9732,442l9732,840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封</w:t>
      </w:r>
    </w:p>
    <w:p>
      <w:pPr>
        <w:spacing w:before="0" w:after="0" w:line="24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415" style="height:19.18pt;margin-left:71.01pt;margin-top:7pt;mso-position-horizontal-relative:page;position:absolute;width:416.12pt;z-index:-251599872" coordorigin="1420,140" coordsize="8322,384">
            <v:group id="_x0000_s1416" style="height:2;left:1426;position:absolute;top:146;width:8311" coordorigin="1426,146" coordsize="8311,2">
              <v:shape id="_x0000_s1417" style="height:2;left:1426;position:absolute;top:146;width:8311" coordorigin="1426,146" coordsize="8311,21600" path="m1426,146l9737,146e" filled="f" stroked="t" strokecolor="black" strokeweight="0.58pt">
                <v:path arrowok="t"/>
              </v:shape>
            </v:group>
            <v:group id="_x0000_s1418" style="height:362;left:1431;position:absolute;top:151;width:2" coordorigin="1431,151" coordsize="2,362">
              <v:shape id="_x0000_s1419" style="height:362;left:1431;position:absolute;top:151;width:2" coordorigin="1431,151" coordsize="21600,362" path="m1431,151l1431,513e" filled="f" stroked="t" strokecolor="black" strokeweight="0.58pt">
                <v:path arrowok="t"/>
              </v:shape>
            </v:group>
            <v:group id="_x0000_s1420" style="height:2;left:1426;position:absolute;top:518;width:8311" coordorigin="1426,518" coordsize="8311,2">
              <v:shape id="_x0000_s1421" style="height:2;left:1426;position:absolute;top:518;width:8311" coordorigin="1426,518" coordsize="8311,21600" path="m1426,518l9737,518e" filled="f" stroked="t" strokecolor="black" strokeweight="0.58pt">
                <v:path arrowok="t"/>
              </v:shape>
            </v:group>
            <v:group id="_x0000_s1422" style="height:362;left:1846;position:absolute;top:151;width:2" coordorigin="1846,151" coordsize="2,362">
              <v:shape id="_x0000_s1423" style="height:362;left:1846;position:absolute;top:151;width:2" coordorigin="1846,151" coordsize="21600,362" path="m1846,151l1846,513e" filled="f" stroked="t" strokecolor="black" strokeweight="0.58pt">
                <v:path arrowok="t"/>
              </v:shape>
            </v:group>
            <v:group id="_x0000_s1424" style="height:362;left:2259;position:absolute;top:151;width:2" coordorigin="2259,151" coordsize="2,362">
              <v:shape id="_x0000_s1425" style="height:362;left:2259;position:absolute;top:151;width:2" coordorigin="2259,151" coordsize="21600,362" path="m2259,151l2259,513e" filled="f" stroked="t" strokecolor="black" strokeweight="0.58pt">
                <v:path arrowok="t"/>
              </v:shape>
            </v:group>
            <v:group id="_x0000_s1426" style="height:362;left:2674;position:absolute;top:151;width:2" coordorigin="2674,151" coordsize="2,362">
              <v:shape id="_x0000_s1427" style="height:362;left:2674;position:absolute;top:151;width:2" coordorigin="2674,151" coordsize="21600,362" path="m2674,151l2674,513e" filled="f" stroked="t" strokecolor="black" strokeweight="0.58pt">
                <v:path arrowok="t"/>
              </v:shape>
            </v:group>
            <v:group id="_x0000_s1428" style="height:362;left:3089;position:absolute;top:151;width:2" coordorigin="3089,151" coordsize="2,362">
              <v:shape id="_x0000_s1429" style="height:362;left:3089;position:absolute;top:151;width:2" coordorigin="3089,151" coordsize="21600,362" path="m3089,151l3089,513e" filled="f" stroked="t" strokecolor="black" strokeweight="0.58pt">
                <v:path arrowok="t"/>
              </v:shape>
            </v:group>
            <v:group id="_x0000_s1430" style="height:362;left:3505;position:absolute;top:151;width:2" coordorigin="3505,151" coordsize="2,362">
              <v:shape id="_x0000_s1431" style="height:362;left:3505;position:absolute;top:151;width:2" coordorigin="3505,151" coordsize="21600,362" path="m3505,151l3505,513e" filled="f" stroked="t" strokecolor="black" strokeweight="0.58pt">
                <v:path arrowok="t"/>
              </v:shape>
            </v:group>
            <v:group id="_x0000_s1432" style="height:362;left:3920;position:absolute;top:151;width:2" coordorigin="3920,151" coordsize="2,362">
              <v:shape id="_x0000_s1433" style="height:362;left:3920;position:absolute;top:151;width:2" coordorigin="3920,151" coordsize="21600,362" path="m3920,151l3920,513e" filled="f" stroked="t" strokecolor="black" strokeweight="0.58pt">
                <v:path arrowok="t"/>
              </v:shape>
            </v:group>
            <v:group id="_x0000_s1434" style="height:362;left:4335;position:absolute;top:151;width:2" coordorigin="4335,151" coordsize="2,362">
              <v:shape id="_x0000_s1435" style="height:362;left:4335;position:absolute;top:151;width:2" coordorigin="4335,151" coordsize="21600,362" path="m4335,151l4335,513e" filled="f" stroked="t" strokecolor="black" strokeweight="0.58pt">
                <v:path arrowok="t"/>
              </v:shape>
            </v:group>
            <v:group id="_x0000_s1436" style="height:362;left:4751;position:absolute;top:151;width:2" coordorigin="4751,151" coordsize="2,362">
              <v:shape id="_x0000_s1437" style="height:362;left:4751;position:absolute;top:151;width:2" coordorigin="4751,151" coordsize="21600,362" path="m4751,151l4751,513e" filled="f" stroked="t" strokecolor="black" strokeweight="0.58pt">
                <v:path arrowok="t"/>
              </v:shape>
            </v:group>
            <v:group id="_x0000_s1438" style="height:362;left:5166;position:absolute;top:151;width:2" coordorigin="5166,151" coordsize="2,362">
              <v:shape id="_x0000_s1439" style="height:362;left:5166;position:absolute;top:151;width:2" coordorigin="5166,151" coordsize="21600,362" path="m5166,151l5166,513e" filled="f" stroked="t" strokecolor="black" strokeweight="0.58pt">
                <v:path arrowok="t"/>
              </v:shape>
            </v:group>
            <v:group id="_x0000_s1440" style="height:362;left:5581;position:absolute;top:151;width:2" coordorigin="5581,151" coordsize="2,362">
              <v:shape id="_x0000_s1441" style="height:362;left:5581;position:absolute;top:151;width:2" coordorigin="5581,151" coordsize="21600,362" path="m5581,151l5581,513e" filled="f" stroked="t" strokecolor="black" strokeweight="0.58pt">
                <v:path arrowok="t"/>
              </v:shape>
            </v:group>
            <v:group id="_x0000_s1442" style="height:362;left:5994;position:absolute;top:151;width:2" coordorigin="5994,151" coordsize="2,362">
              <v:shape id="_x0000_s1443" style="height:362;left:5994;position:absolute;top:151;width:2" coordorigin="5994,151" coordsize="21600,362" path="m5994,151l5994,513e" filled="f" stroked="t" strokecolor="black" strokeweight="0.58pt">
                <v:path arrowok="t"/>
              </v:shape>
            </v:group>
            <v:group id="_x0000_s1444" style="height:362;left:6409;position:absolute;top:151;width:2" coordorigin="6409,151" coordsize="2,362">
              <v:shape id="_x0000_s1445" style="height:362;left:6409;position:absolute;top:151;width:2" coordorigin="6409,151" coordsize="21600,362" path="m6409,151l6409,513e" filled="f" stroked="t" strokecolor="black" strokeweight="0.58pt">
                <v:path arrowok="t"/>
              </v:shape>
            </v:group>
            <v:group id="_x0000_s1446" style="height:362;left:6825;position:absolute;top:151;width:2" coordorigin="6825,151" coordsize="2,362">
              <v:shape id="_x0000_s1447" style="height:362;left:6825;position:absolute;top:151;width:2" coordorigin="6825,151" coordsize="21600,362" path="m6825,151l6825,513e" filled="f" stroked="t" strokecolor="black" strokeweight="0.58pt">
                <v:path arrowok="t"/>
              </v:shape>
            </v:group>
            <v:group id="_x0000_s1448" style="height:362;left:7240;position:absolute;top:151;width:2" coordorigin="7240,151" coordsize="2,362">
              <v:shape id="_x0000_s1449" style="height:362;left:7240;position:absolute;top:151;width:2" coordorigin="7240,151" coordsize="21600,362" path="m7240,151l7240,513e" filled="f" stroked="t" strokecolor="black" strokeweight="0.58pt">
                <v:path arrowok="t"/>
              </v:shape>
            </v:group>
            <v:group id="_x0000_s1450" style="height:362;left:7656;position:absolute;top:151;width:2" coordorigin="7656,151" coordsize="2,362">
              <v:shape id="_x0000_s1451" style="height:362;left:7656;position:absolute;top:151;width:2" coordorigin="7656,151" coordsize="21600,362" path="m7656,151l7656,513e" filled="f" stroked="t" strokecolor="black" strokeweight="0.58pt">
                <v:path arrowok="t"/>
              </v:shape>
            </v:group>
            <v:group id="_x0000_s1452" style="height:362;left:8071;position:absolute;top:151;width:2" coordorigin="8071,151" coordsize="2,362">
              <v:shape id="_x0000_s1453" style="height:362;left:8071;position:absolute;top:151;width:2" coordorigin="8071,151" coordsize="21600,362" path="m8071,151l8071,513e" filled="f" stroked="t" strokecolor="black" strokeweight="0.58pt">
                <v:path arrowok="t"/>
              </v:shape>
            </v:group>
            <v:group id="_x0000_s1454" style="height:362;left:8486;position:absolute;top:151;width:2" coordorigin="8486,151" coordsize="2,362">
              <v:shape id="_x0000_s1455" style="height:362;left:8486;position:absolute;top:151;width:2" coordorigin="8486,151" coordsize="21600,362" path="m8486,151l8486,513e" filled="f" stroked="t" strokecolor="black" strokeweight="0.58pt">
                <v:path arrowok="t"/>
              </v:shape>
            </v:group>
            <v:group id="_x0000_s1456" style="height:362;left:8901;position:absolute;top:151;width:2" coordorigin="8901,151" coordsize="2,362">
              <v:shape id="_x0000_s1457" style="height:362;left:8901;position:absolute;top:151;width:2" coordorigin="8901,151" coordsize="21600,362" path="m8901,151l8901,513e" filled="f" stroked="t" strokecolor="black" strokeweight="0.58pt">
                <v:path arrowok="t"/>
              </v:shape>
            </v:group>
            <v:group id="_x0000_s1458" style="height:362;left:9316;position:absolute;top:151;width:2" coordorigin="9316,151" coordsize="2,362">
              <v:shape id="_x0000_s1459" style="height:362;left:9316;position:absolute;top:151;width:2" coordorigin="9316,151" coordsize="21600,362" path="m9316,151l9316,513e" filled="f" stroked="t" strokecolor="black" strokeweight="0.58pt">
                <v:path arrowok="t"/>
              </v:shape>
            </v:group>
            <v:group id="_x0000_s1460" style="height:362;left:9732;position:absolute;top:151;width:2" coordorigin="9732,151" coordsize="2,362">
              <v:shape id="_x0000_s1461" style="height:362;left:9732;position:absolute;top:151;width:2" coordorigin="9732,151" coordsize="21600,362" path="m9732,151l9732,513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462" style="height:19.18pt;margin-left:71.01pt;margin-top:4.07pt;mso-position-horizontal-relative:page;position:absolute;width:416.12pt;z-index:-251598848" coordorigin="1420,81" coordsize="8322,384">
            <v:group id="_x0000_s1463" style="height:2;left:1426;position:absolute;top:87;width:8311" coordorigin="1426,87" coordsize="8311,2">
              <v:shape id="_x0000_s1464" style="height:2;left:1426;position:absolute;top:87;width:8311" coordorigin="1426,87" coordsize="8311,21600" path="m1426,87l9737,87e" filled="f" stroked="t" strokecolor="black" strokeweight="0.58pt">
                <v:path arrowok="t"/>
              </v:shape>
            </v:group>
            <v:group id="_x0000_s1465" style="height:362;left:1431;position:absolute;top:92;width:2" coordorigin="1431,92" coordsize="2,362">
              <v:shape id="_x0000_s1466" style="height:362;left:1431;position:absolute;top:92;width:2" coordorigin="1431,92" coordsize="21600,362" path="m1431,92l1431,454e" filled="f" stroked="t" strokecolor="black" strokeweight="0.58pt">
                <v:path arrowok="t"/>
              </v:shape>
            </v:group>
            <v:group id="_x0000_s1467" style="height:2;left:1426;position:absolute;top:459;width:8311" coordorigin="1426,459" coordsize="8311,2">
              <v:shape id="_x0000_s1468" style="height:2;left:1426;position:absolute;top:459;width:8311" coordorigin="1426,459" coordsize="8311,21600" path="m1426,459l9737,459e" filled="f" stroked="t" strokecolor="black" strokeweight="0.58pt">
                <v:path arrowok="t"/>
              </v:shape>
            </v:group>
            <v:group id="_x0000_s1469" style="height:362;left:1846;position:absolute;top:92;width:2" coordorigin="1846,92" coordsize="2,362">
              <v:shape id="_x0000_s1470" style="height:362;left:1846;position:absolute;top:92;width:2" coordorigin="1846,92" coordsize="21600,362" path="m1846,92l1846,454e" filled="f" stroked="t" strokecolor="black" strokeweight="0.58pt">
                <v:path arrowok="t"/>
              </v:shape>
            </v:group>
            <v:group id="_x0000_s1471" style="height:362;left:2259;position:absolute;top:92;width:2" coordorigin="2259,92" coordsize="2,362">
              <v:shape id="_x0000_s1472" style="height:362;left:2259;position:absolute;top:92;width:2" coordorigin="2259,92" coordsize="21600,362" path="m2259,92l2259,454e" filled="f" stroked="t" strokecolor="black" strokeweight="0.58pt">
                <v:path arrowok="t"/>
              </v:shape>
            </v:group>
            <v:group id="_x0000_s1473" style="height:362;left:2674;position:absolute;top:92;width:2" coordorigin="2674,92" coordsize="2,362">
              <v:shape id="_x0000_s1474" style="height:362;left:2674;position:absolute;top:92;width:2" coordorigin="2674,92" coordsize="21600,362" path="m2674,92l2674,454e" filled="f" stroked="t" strokecolor="black" strokeweight="0.58pt">
                <v:path arrowok="t"/>
              </v:shape>
            </v:group>
            <v:group id="_x0000_s1475" style="height:362;left:3089;position:absolute;top:92;width:2" coordorigin="3089,92" coordsize="2,362">
              <v:shape id="_x0000_s1476" style="height:362;left:3089;position:absolute;top:92;width:2" coordorigin="3089,92" coordsize="21600,362" path="m3089,92l3089,454e" filled="f" stroked="t" strokecolor="black" strokeweight="0.58pt">
                <v:path arrowok="t"/>
              </v:shape>
            </v:group>
            <v:group id="_x0000_s1477" style="height:362;left:3505;position:absolute;top:92;width:2" coordorigin="3505,92" coordsize="2,362">
              <v:shape id="_x0000_s1478" style="height:362;left:3505;position:absolute;top:92;width:2" coordorigin="3505,92" coordsize="21600,362" path="m3505,92l3505,454e" filled="f" stroked="t" strokecolor="black" strokeweight="0.58pt">
                <v:path arrowok="t"/>
              </v:shape>
            </v:group>
            <v:group id="_x0000_s1479" style="height:362;left:3920;position:absolute;top:92;width:2" coordorigin="3920,92" coordsize="2,362">
              <v:shape id="_x0000_s1480" style="height:362;left:3920;position:absolute;top:92;width:2" coordorigin="3920,92" coordsize="21600,362" path="m3920,92l3920,454e" filled="f" stroked="t" strokecolor="black" strokeweight="0.58pt">
                <v:path arrowok="t"/>
              </v:shape>
            </v:group>
            <v:group id="_x0000_s1481" style="height:362;left:4335;position:absolute;top:92;width:2" coordorigin="4335,92" coordsize="2,362">
              <v:shape id="_x0000_s1482" style="height:362;left:4335;position:absolute;top:92;width:2" coordorigin="4335,92" coordsize="21600,362" path="m4335,92l4335,454e" filled="f" stroked="t" strokecolor="black" strokeweight="0.58pt">
                <v:path arrowok="t"/>
              </v:shape>
            </v:group>
            <v:group id="_x0000_s1483" style="height:362;left:4751;position:absolute;top:92;width:2" coordorigin="4751,92" coordsize="2,362">
              <v:shape id="_x0000_s1484" style="height:362;left:4751;position:absolute;top:92;width:2" coordorigin="4751,92" coordsize="21600,362" path="m4751,92l4751,454e" filled="f" stroked="t" strokecolor="black" strokeweight="0.58pt">
                <v:path arrowok="t"/>
              </v:shape>
            </v:group>
            <v:group id="_x0000_s1485" style="height:362;left:5166;position:absolute;top:92;width:2" coordorigin="5166,92" coordsize="2,362">
              <v:shape id="_x0000_s1486" style="height:362;left:5166;position:absolute;top:92;width:2" coordorigin="5166,92" coordsize="21600,362" path="m5166,92l5166,454e" filled="f" stroked="t" strokecolor="black" strokeweight="0.58pt">
                <v:path arrowok="t"/>
              </v:shape>
            </v:group>
            <v:group id="_x0000_s1487" style="height:362;left:5581;position:absolute;top:92;width:2" coordorigin="5581,92" coordsize="2,362">
              <v:shape id="_x0000_s1488" style="height:362;left:5581;position:absolute;top:92;width:2" coordorigin="5581,92" coordsize="21600,362" path="m5581,92l5581,454e" filled="f" stroked="t" strokecolor="black" strokeweight="0.58pt">
                <v:path arrowok="t"/>
              </v:shape>
            </v:group>
            <v:group id="_x0000_s1489" style="height:362;left:5994;position:absolute;top:92;width:2" coordorigin="5994,92" coordsize="2,362">
              <v:shape id="_x0000_s1490" style="height:362;left:5994;position:absolute;top:92;width:2" coordorigin="5994,92" coordsize="21600,362" path="m5994,92l5994,454e" filled="f" stroked="t" strokecolor="black" strokeweight="0.58pt">
                <v:path arrowok="t"/>
              </v:shape>
            </v:group>
            <v:group id="_x0000_s1491" style="height:362;left:6409;position:absolute;top:92;width:2" coordorigin="6409,92" coordsize="2,362">
              <v:shape id="_x0000_s1492" style="height:362;left:6409;position:absolute;top:92;width:2" coordorigin="6409,92" coordsize="21600,362" path="m6409,92l6409,454e" filled="f" stroked="t" strokecolor="black" strokeweight="0.58pt">
                <v:path arrowok="t"/>
              </v:shape>
            </v:group>
            <v:group id="_x0000_s1493" style="height:362;left:6825;position:absolute;top:92;width:2" coordorigin="6825,92" coordsize="2,362">
              <v:shape id="_x0000_s1494" style="height:362;left:6825;position:absolute;top:92;width:2" coordorigin="6825,92" coordsize="21600,362" path="m6825,92l6825,454e" filled="f" stroked="t" strokecolor="black" strokeweight="0.58pt">
                <v:path arrowok="t"/>
              </v:shape>
            </v:group>
            <v:group id="_x0000_s1495" style="height:362;left:7240;position:absolute;top:92;width:2" coordorigin="7240,92" coordsize="2,362">
              <v:shape id="_x0000_s1496" style="height:362;left:7240;position:absolute;top:92;width:2" coordorigin="7240,92" coordsize="21600,362" path="m7240,92l7240,454e" filled="f" stroked="t" strokecolor="black" strokeweight="0.58pt">
                <v:path arrowok="t"/>
              </v:shape>
            </v:group>
            <v:group id="_x0000_s1497" style="height:362;left:7656;position:absolute;top:92;width:2" coordorigin="7656,92" coordsize="2,362">
              <v:shape id="_x0000_s1498" style="height:362;left:7656;position:absolute;top:92;width:2" coordorigin="7656,92" coordsize="21600,362" path="m7656,92l7656,454e" filled="f" stroked="t" strokecolor="black" strokeweight="0.58pt">
                <v:path arrowok="t"/>
              </v:shape>
            </v:group>
            <v:group id="_x0000_s1499" style="height:362;left:8071;position:absolute;top:92;width:2" coordorigin="8071,92" coordsize="2,362">
              <v:shape id="_x0000_s1500" style="height:362;left:8071;position:absolute;top:92;width:2" coordorigin="8071,92" coordsize="21600,362" path="m8071,92l8071,454e" filled="f" stroked="t" strokecolor="black" strokeweight="0.58pt">
                <v:path arrowok="t"/>
              </v:shape>
            </v:group>
            <v:group id="_x0000_s1501" style="height:362;left:8486;position:absolute;top:92;width:2" coordorigin="8486,92" coordsize="2,362">
              <v:shape id="_x0000_s1502" style="height:362;left:8486;position:absolute;top:92;width:2" coordorigin="8486,92" coordsize="21600,362" path="m8486,92l8486,454e" filled="f" stroked="t" strokecolor="black" strokeweight="0.58pt">
                <v:path arrowok="t"/>
              </v:shape>
            </v:group>
            <v:group id="_x0000_s1503" style="height:362;left:8901;position:absolute;top:92;width:2" coordorigin="8901,92" coordsize="2,362">
              <v:shape id="_x0000_s1504" style="height:362;left:8901;position:absolute;top:92;width:2" coordorigin="8901,92" coordsize="21600,362" path="m8901,92l8901,454e" filled="f" stroked="t" strokecolor="black" strokeweight="0.58pt">
                <v:path arrowok="t"/>
              </v:shape>
            </v:group>
            <v:group id="_x0000_s1505" style="height:362;left:9316;position:absolute;top:92;width:2" coordorigin="9316,92" coordsize="2,362">
              <v:shape id="_x0000_s1506" style="height:362;left:9316;position:absolute;top:92;width:2" coordorigin="9316,92" coordsize="21600,362" path="m9316,92l9316,454e" filled="f" stroked="t" strokecolor="black" strokeweight="0.58pt">
                <v:path arrowok="t"/>
              </v:shape>
            </v:group>
            <v:group id="_x0000_s1507" style="height:362;left:9732;position:absolute;top:92;width:2" coordorigin="9732,92" coordsize="2,362">
              <v:shape id="_x0000_s1508" style="height:362;left:9732;position:absolute;top:92;width:2" coordorigin="9732,92" coordsize="21600,362" path="m9732,92l9732,454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3" w:after="0" w:line="270" w:lineRule="exact"/>
        <w:ind w:left="113" w:right="8223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509" style="height:19.18pt;margin-left:71.01pt;margin-top:14.57pt;mso-position-horizontal-relative:page;position:absolute;width:416.12pt;z-index:-251597824" coordorigin="1420,291" coordsize="8322,384">
            <v:group id="_x0000_s1510" style="height:2;left:1426;position:absolute;top:297;width:8311" coordorigin="1426,297" coordsize="8311,2">
              <v:shape id="_x0000_s1511" style="height:2;left:1426;position:absolute;top:297;width:8311" coordorigin="1426,297" coordsize="8311,21600" path="m1426,297l9737,297e" filled="f" stroked="t" strokecolor="black" strokeweight="0.58pt">
                <v:path arrowok="t"/>
              </v:shape>
            </v:group>
            <v:group id="_x0000_s1512" style="height:362;left:1431;position:absolute;top:302;width:2" coordorigin="1431,302" coordsize="2,362">
              <v:shape id="_x0000_s1513" style="height:362;left:1431;position:absolute;top:302;width:2" coordorigin="1431,302" coordsize="21600,362" path="m1431,302l1431,664e" filled="f" stroked="t" strokecolor="black" strokeweight="0.58pt">
                <v:path arrowok="t"/>
              </v:shape>
            </v:group>
            <v:group id="_x0000_s1514" style="height:2;left:1426;position:absolute;top:669;width:8311" coordorigin="1426,669" coordsize="8311,2">
              <v:shape id="_x0000_s1515" style="height:2;left:1426;position:absolute;top:669;width:8311" coordorigin="1426,669" coordsize="8311,21600" path="m1426,669l9737,669e" filled="f" stroked="t" strokecolor="black" strokeweight="0.58pt">
                <v:path arrowok="t"/>
              </v:shape>
            </v:group>
            <v:group id="_x0000_s1516" style="height:362;left:1846;position:absolute;top:302;width:2" coordorigin="1846,302" coordsize="2,362">
              <v:shape id="_x0000_s1517" style="height:362;left:1846;position:absolute;top:302;width:2" coordorigin="1846,302" coordsize="21600,362" path="m1846,302l1846,664e" filled="f" stroked="t" strokecolor="black" strokeweight="0.58pt">
                <v:path arrowok="t"/>
              </v:shape>
            </v:group>
            <v:group id="_x0000_s1518" style="height:362;left:2259;position:absolute;top:302;width:2" coordorigin="2259,302" coordsize="2,362">
              <v:shape id="_x0000_s1519" style="height:362;left:2259;position:absolute;top:302;width:2" coordorigin="2259,302" coordsize="21600,362" path="m2259,302l2259,664e" filled="f" stroked="t" strokecolor="black" strokeweight="0.58pt">
                <v:path arrowok="t"/>
              </v:shape>
            </v:group>
            <v:group id="_x0000_s1520" style="height:362;left:2674;position:absolute;top:302;width:2" coordorigin="2674,302" coordsize="2,362">
              <v:shape id="_x0000_s1521" style="height:362;left:2674;position:absolute;top:302;width:2" coordorigin="2674,302" coordsize="21600,362" path="m2674,302l2674,664e" filled="f" stroked="t" strokecolor="black" strokeweight="0.58pt">
                <v:path arrowok="t"/>
              </v:shape>
            </v:group>
            <v:group id="_x0000_s1522" style="height:362;left:3089;position:absolute;top:302;width:2" coordorigin="3089,302" coordsize="2,362">
              <v:shape id="_x0000_s1523" style="height:362;left:3089;position:absolute;top:302;width:2" coordorigin="3089,302" coordsize="21600,362" path="m3089,302l3089,664e" filled="f" stroked="t" strokecolor="black" strokeweight="0.58pt">
                <v:path arrowok="t"/>
              </v:shape>
            </v:group>
            <v:group id="_x0000_s1524" style="height:362;left:3505;position:absolute;top:302;width:2" coordorigin="3505,302" coordsize="2,362">
              <v:shape id="_x0000_s1525" style="height:362;left:3505;position:absolute;top:302;width:2" coordorigin="3505,302" coordsize="21600,362" path="m3505,302l3505,664e" filled="f" stroked="t" strokecolor="black" strokeweight="0.58pt">
                <v:path arrowok="t"/>
              </v:shape>
            </v:group>
            <v:group id="_x0000_s1526" style="height:362;left:3920;position:absolute;top:302;width:2" coordorigin="3920,302" coordsize="2,362">
              <v:shape id="_x0000_s1527" style="height:362;left:3920;position:absolute;top:302;width:2" coordorigin="3920,302" coordsize="21600,362" path="m3920,302l3920,664e" filled="f" stroked="t" strokecolor="black" strokeweight="0.58pt">
                <v:path arrowok="t"/>
              </v:shape>
            </v:group>
            <v:group id="_x0000_s1528" style="height:362;left:4335;position:absolute;top:302;width:2" coordorigin="4335,302" coordsize="2,362">
              <v:shape id="_x0000_s1529" style="height:362;left:4335;position:absolute;top:302;width:2" coordorigin="4335,302" coordsize="21600,362" path="m4335,302l4335,664e" filled="f" stroked="t" strokecolor="black" strokeweight="0.58pt">
                <v:path arrowok="t"/>
              </v:shape>
            </v:group>
            <v:group id="_x0000_s1530" style="height:362;left:4751;position:absolute;top:302;width:2" coordorigin="4751,302" coordsize="2,362">
              <v:shape id="_x0000_s1531" style="height:362;left:4751;position:absolute;top:302;width:2" coordorigin="4751,302" coordsize="21600,362" path="m4751,302l4751,664e" filled="f" stroked="t" strokecolor="black" strokeweight="0.58pt">
                <v:path arrowok="t"/>
              </v:shape>
            </v:group>
            <v:group id="_x0000_s1532" style="height:362;left:5166;position:absolute;top:302;width:2" coordorigin="5166,302" coordsize="2,362">
              <v:shape id="_x0000_s1533" style="height:362;left:5166;position:absolute;top:302;width:2" coordorigin="5166,302" coordsize="21600,362" path="m5166,302l5166,664e" filled="f" stroked="t" strokecolor="black" strokeweight="0.58pt">
                <v:path arrowok="t"/>
              </v:shape>
            </v:group>
            <v:group id="_x0000_s1534" style="height:362;left:5581;position:absolute;top:302;width:2" coordorigin="5581,302" coordsize="2,362">
              <v:shape id="_x0000_s1535" style="height:362;left:5581;position:absolute;top:302;width:2" coordorigin="5581,302" coordsize="21600,362" path="m5581,302l5581,664e" filled="f" stroked="t" strokecolor="black" strokeweight="0.58pt">
                <v:path arrowok="t"/>
              </v:shape>
            </v:group>
            <v:group id="_x0000_s1536" style="height:362;left:5994;position:absolute;top:302;width:2" coordorigin="5994,302" coordsize="2,362">
              <v:shape id="_x0000_s1537" style="height:362;left:5994;position:absolute;top:302;width:2" coordorigin="5994,302" coordsize="21600,362" path="m5994,302l5994,664e" filled="f" stroked="t" strokecolor="black" strokeweight="0.58pt">
                <v:path arrowok="t"/>
              </v:shape>
            </v:group>
            <v:group id="_x0000_s1538" style="height:362;left:6409;position:absolute;top:302;width:2" coordorigin="6409,302" coordsize="2,362">
              <v:shape id="_x0000_s1539" style="height:362;left:6409;position:absolute;top:302;width:2" coordorigin="6409,302" coordsize="21600,362" path="m6409,302l6409,664e" filled="f" stroked="t" strokecolor="black" strokeweight="0.58pt">
                <v:path arrowok="t"/>
              </v:shape>
            </v:group>
            <v:group id="_x0000_s1540" style="height:362;left:6825;position:absolute;top:302;width:2" coordorigin="6825,302" coordsize="2,362">
              <v:shape id="_x0000_s1541" style="height:362;left:6825;position:absolute;top:302;width:2" coordorigin="6825,302" coordsize="21600,362" path="m6825,302l6825,664e" filled="f" stroked="t" strokecolor="black" strokeweight="0.58pt">
                <v:path arrowok="t"/>
              </v:shape>
            </v:group>
            <v:group id="_x0000_s1542" style="height:362;left:7240;position:absolute;top:302;width:2" coordorigin="7240,302" coordsize="2,362">
              <v:shape id="_x0000_s1543" style="height:362;left:7240;position:absolute;top:302;width:2" coordorigin="7240,302" coordsize="21600,362" path="m7240,302l7240,664e" filled="f" stroked="t" strokecolor="black" strokeweight="0.58pt">
                <v:path arrowok="t"/>
              </v:shape>
            </v:group>
            <v:group id="_x0000_s1544" style="height:362;left:7656;position:absolute;top:302;width:2" coordorigin="7656,302" coordsize="2,362">
              <v:shape id="_x0000_s1545" style="height:362;left:7656;position:absolute;top:302;width:2" coordorigin="7656,302" coordsize="21600,362" path="m7656,302l7656,664e" filled="f" stroked="t" strokecolor="black" strokeweight="0.58pt">
                <v:path arrowok="t"/>
              </v:shape>
            </v:group>
            <v:group id="_x0000_s1546" style="height:362;left:8071;position:absolute;top:302;width:2" coordorigin="8071,302" coordsize="2,362">
              <v:shape id="_x0000_s1547" style="height:362;left:8071;position:absolute;top:302;width:2" coordorigin="8071,302" coordsize="21600,362" path="m8071,302l8071,664e" filled="f" stroked="t" strokecolor="black" strokeweight="0.58pt">
                <v:path arrowok="t"/>
              </v:shape>
            </v:group>
            <v:group id="_x0000_s1548" style="height:362;left:8486;position:absolute;top:302;width:2" coordorigin="8486,302" coordsize="2,362">
              <v:shape id="_x0000_s1549" style="height:362;left:8486;position:absolute;top:302;width:2" coordorigin="8486,302" coordsize="21600,362" path="m8486,302l8486,664e" filled="f" stroked="t" strokecolor="black" strokeweight="0.58pt">
                <v:path arrowok="t"/>
              </v:shape>
            </v:group>
            <v:group id="_x0000_s1550" style="height:362;left:8901;position:absolute;top:302;width:2" coordorigin="8901,302" coordsize="2,362">
              <v:shape id="_x0000_s1551" style="height:362;left:8901;position:absolute;top:302;width:2" coordorigin="8901,302" coordsize="21600,362" path="m8901,302l8901,664e" filled="f" stroked="t" strokecolor="black" strokeweight="0.58pt">
                <v:path arrowok="t"/>
              </v:shape>
            </v:group>
            <v:group id="_x0000_s1552" style="height:362;left:9316;position:absolute;top:302;width:2" coordorigin="9316,302" coordsize="2,362">
              <v:shape id="_x0000_s1553" style="height:362;left:9316;position:absolute;top:302;width:2" coordorigin="9316,302" coordsize="21600,362" path="m9316,302l9316,664e" filled="f" stroked="t" strokecolor="black" strokeweight="0.58pt">
                <v:path arrowok="t"/>
              </v:shape>
            </v:group>
            <v:group id="_x0000_s1554" style="height:362;left:9732;position:absolute;top:302;width:2" coordorigin="9732,302" coordsize="2,362">
              <v:shape id="_x0000_s1555" style="height:362;left:9732;position:absolute;top:302;width:2" coordorigin="9732,302" coordsize="21600,362" path="m9732,302l9732,664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</w:p>
    <w:p>
      <w:pPr>
        <w:spacing w:before="0" w:after="0" w:line="24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556" style="height:19.18pt;margin-left:71.01pt;margin-top:10.47pt;mso-position-horizontal-relative:page;position:absolute;width:416.12pt;z-index:-251596800" coordorigin="1420,209" coordsize="8322,384">
            <v:group id="_x0000_s1557" style="height:2;left:1426;position:absolute;top:215;width:8311" coordorigin="1426,215" coordsize="8311,2">
              <v:shape id="_x0000_s1558" style="height:2;left:1426;position:absolute;top:215;width:8311" coordorigin="1426,215" coordsize="8311,21600" path="m1426,215l9737,215e" filled="f" stroked="t" strokecolor="black" strokeweight="0.58pt">
                <v:path arrowok="t"/>
              </v:shape>
            </v:group>
            <v:group id="_x0000_s1559" style="height:362;left:1431;position:absolute;top:220;width:2" coordorigin="1431,220" coordsize="2,362">
              <v:shape id="_x0000_s1560" style="height:362;left:1431;position:absolute;top:220;width:2" coordorigin="1431,220" coordsize="21600,362" path="m1431,220l1431,582e" filled="f" stroked="t" strokecolor="black" strokeweight="0.58pt">
                <v:path arrowok="t"/>
              </v:shape>
            </v:group>
            <v:group id="_x0000_s1561" style="height:2;left:1426;position:absolute;top:587;width:8311" coordorigin="1426,587" coordsize="8311,2">
              <v:shape id="_x0000_s1562" style="height:2;left:1426;position:absolute;top:587;width:8311" coordorigin="1426,587" coordsize="8311,21600" path="m1426,587l9737,587e" filled="f" stroked="t" strokecolor="black" strokeweight="0.58pt">
                <v:path arrowok="t"/>
              </v:shape>
            </v:group>
            <v:group id="_x0000_s1563" style="height:362;left:1846;position:absolute;top:220;width:2" coordorigin="1846,220" coordsize="2,362">
              <v:shape id="_x0000_s1564" style="height:362;left:1846;position:absolute;top:220;width:2" coordorigin="1846,220" coordsize="21600,362" path="m1846,220l1846,582e" filled="f" stroked="t" strokecolor="black" strokeweight="0.58pt">
                <v:path arrowok="t"/>
              </v:shape>
            </v:group>
            <v:group id="_x0000_s1565" style="height:362;left:2259;position:absolute;top:220;width:2" coordorigin="2259,220" coordsize="2,362">
              <v:shape id="_x0000_s1566" style="height:362;left:2259;position:absolute;top:220;width:2" coordorigin="2259,220" coordsize="21600,362" path="m2259,220l2259,582e" filled="f" stroked="t" strokecolor="black" strokeweight="0.58pt">
                <v:path arrowok="t"/>
              </v:shape>
            </v:group>
            <v:group id="_x0000_s1567" style="height:362;left:2674;position:absolute;top:220;width:2" coordorigin="2674,220" coordsize="2,362">
              <v:shape id="_x0000_s1568" style="height:362;left:2674;position:absolute;top:220;width:2" coordorigin="2674,220" coordsize="21600,362" path="m2674,220l2674,582e" filled="f" stroked="t" strokecolor="black" strokeweight="0.58pt">
                <v:path arrowok="t"/>
              </v:shape>
            </v:group>
            <v:group id="_x0000_s1569" style="height:362;left:3089;position:absolute;top:220;width:2" coordorigin="3089,220" coordsize="2,362">
              <v:shape id="_x0000_s1570" style="height:362;left:3089;position:absolute;top:220;width:2" coordorigin="3089,220" coordsize="21600,362" path="m3089,220l3089,582e" filled="f" stroked="t" strokecolor="black" strokeweight="0.58pt">
                <v:path arrowok="t"/>
              </v:shape>
            </v:group>
            <v:group id="_x0000_s1571" style="height:362;left:3505;position:absolute;top:220;width:2" coordorigin="3505,220" coordsize="2,362">
              <v:shape id="_x0000_s1572" style="height:362;left:3505;position:absolute;top:220;width:2" coordorigin="3505,220" coordsize="21600,362" path="m3505,220l3505,582e" filled="f" stroked="t" strokecolor="black" strokeweight="0.58pt">
                <v:path arrowok="t"/>
              </v:shape>
            </v:group>
            <v:group id="_x0000_s1573" style="height:362;left:3920;position:absolute;top:220;width:2" coordorigin="3920,220" coordsize="2,362">
              <v:shape id="_x0000_s1574" style="height:362;left:3920;position:absolute;top:220;width:2" coordorigin="3920,220" coordsize="21600,362" path="m3920,220l3920,582e" filled="f" stroked="t" strokecolor="black" strokeweight="0.58pt">
                <v:path arrowok="t"/>
              </v:shape>
            </v:group>
            <v:group id="_x0000_s1575" style="height:362;left:4335;position:absolute;top:220;width:2" coordorigin="4335,220" coordsize="2,362">
              <v:shape id="_x0000_s1576" style="height:362;left:4335;position:absolute;top:220;width:2" coordorigin="4335,220" coordsize="21600,362" path="m4335,220l4335,582e" filled="f" stroked="t" strokecolor="black" strokeweight="0.58pt">
                <v:path arrowok="t"/>
              </v:shape>
            </v:group>
            <v:group id="_x0000_s1577" style="height:362;left:4751;position:absolute;top:220;width:2" coordorigin="4751,220" coordsize="2,362">
              <v:shape id="_x0000_s1578" style="height:362;left:4751;position:absolute;top:220;width:2" coordorigin="4751,220" coordsize="21600,362" path="m4751,220l4751,582e" filled="f" stroked="t" strokecolor="black" strokeweight="0.58pt">
                <v:path arrowok="t"/>
              </v:shape>
            </v:group>
            <v:group id="_x0000_s1579" style="height:362;left:5166;position:absolute;top:220;width:2" coordorigin="5166,220" coordsize="2,362">
              <v:shape id="_x0000_s1580" style="height:362;left:5166;position:absolute;top:220;width:2" coordorigin="5166,220" coordsize="21600,362" path="m5166,220l5166,582e" filled="f" stroked="t" strokecolor="black" strokeweight="0.58pt">
                <v:path arrowok="t"/>
              </v:shape>
            </v:group>
            <v:group id="_x0000_s1581" style="height:362;left:5581;position:absolute;top:220;width:2" coordorigin="5581,220" coordsize="2,362">
              <v:shape id="_x0000_s1582" style="height:362;left:5581;position:absolute;top:220;width:2" coordorigin="5581,220" coordsize="21600,362" path="m5581,220l5581,582e" filled="f" stroked="t" strokecolor="black" strokeweight="0.58pt">
                <v:path arrowok="t"/>
              </v:shape>
            </v:group>
            <v:group id="_x0000_s1583" style="height:362;left:5994;position:absolute;top:220;width:2" coordorigin="5994,220" coordsize="2,362">
              <v:shape id="_x0000_s1584" style="height:362;left:5994;position:absolute;top:220;width:2" coordorigin="5994,220" coordsize="21600,362" path="m5994,220l5994,582e" filled="f" stroked="t" strokecolor="black" strokeweight="0.58pt">
                <v:path arrowok="t"/>
              </v:shape>
            </v:group>
            <v:group id="_x0000_s1585" style="height:362;left:6409;position:absolute;top:220;width:2" coordorigin="6409,220" coordsize="2,362">
              <v:shape id="_x0000_s1586" style="height:362;left:6409;position:absolute;top:220;width:2" coordorigin="6409,220" coordsize="21600,362" path="m6409,220l6409,582e" filled="f" stroked="t" strokecolor="black" strokeweight="0.58pt">
                <v:path arrowok="t"/>
              </v:shape>
            </v:group>
            <v:group id="_x0000_s1587" style="height:362;left:6825;position:absolute;top:220;width:2" coordorigin="6825,220" coordsize="2,362">
              <v:shape id="_x0000_s1588" style="height:362;left:6825;position:absolute;top:220;width:2" coordorigin="6825,220" coordsize="21600,362" path="m6825,220l6825,582e" filled="f" stroked="t" strokecolor="black" strokeweight="0.58pt">
                <v:path arrowok="t"/>
              </v:shape>
            </v:group>
            <v:group id="_x0000_s1589" style="height:362;left:7240;position:absolute;top:220;width:2" coordorigin="7240,220" coordsize="2,362">
              <v:shape id="_x0000_s1590" style="height:362;left:7240;position:absolute;top:220;width:2" coordorigin="7240,220" coordsize="21600,362" path="m7240,220l7240,582e" filled="f" stroked="t" strokecolor="black" strokeweight="0.58pt">
                <v:path arrowok="t"/>
              </v:shape>
            </v:group>
            <v:group id="_x0000_s1591" style="height:362;left:7656;position:absolute;top:220;width:2" coordorigin="7656,220" coordsize="2,362">
              <v:shape id="_x0000_s1592" style="height:362;left:7656;position:absolute;top:220;width:2" coordorigin="7656,220" coordsize="21600,362" path="m7656,220l7656,582e" filled="f" stroked="t" strokecolor="black" strokeweight="0.58pt">
                <v:path arrowok="t"/>
              </v:shape>
            </v:group>
            <v:group id="_x0000_s1593" style="height:362;left:8071;position:absolute;top:220;width:2" coordorigin="8071,220" coordsize="2,362">
              <v:shape id="_x0000_s1594" style="height:362;left:8071;position:absolute;top:220;width:2" coordorigin="8071,220" coordsize="21600,362" path="m8071,220l8071,582e" filled="f" stroked="t" strokecolor="black" strokeweight="0.58pt">
                <v:path arrowok="t"/>
              </v:shape>
            </v:group>
            <v:group id="_x0000_s1595" style="height:362;left:8486;position:absolute;top:220;width:2" coordorigin="8486,220" coordsize="2,362">
              <v:shape id="_x0000_s1596" style="height:362;left:8486;position:absolute;top:220;width:2" coordorigin="8486,220" coordsize="21600,362" path="m8486,220l8486,582e" filled="f" stroked="t" strokecolor="black" strokeweight="0.58pt">
                <v:path arrowok="t"/>
              </v:shape>
            </v:group>
            <v:group id="_x0000_s1597" style="height:362;left:8901;position:absolute;top:220;width:2" coordorigin="8901,220" coordsize="2,362">
              <v:shape id="_x0000_s1598" style="height:362;left:8901;position:absolute;top:220;width:2" coordorigin="8901,220" coordsize="21600,362" path="m8901,220l8901,582e" filled="f" stroked="t" strokecolor="black" strokeweight="0.58pt">
                <v:path arrowok="t"/>
              </v:shape>
            </v:group>
            <v:group id="_x0000_s1599" style="height:362;left:9316;position:absolute;top:220;width:2" coordorigin="9316,220" coordsize="2,362">
              <v:shape id="_x0000_s1600" style="height:362;left:9316;position:absolute;top:220;width:2" coordorigin="9316,220" coordsize="21600,362" path="m9316,220l9316,582e" filled="f" stroked="t" strokecolor="black" strokeweight="0.58pt">
                <v:path arrowok="t"/>
              </v:shape>
            </v:group>
            <v:group id="_x0000_s1601" style="height:362;left:9732;position:absolute;top:220;width:2" coordorigin="9732,220" coordsize="2,362">
              <v:shape id="_x0000_s1602" style="height:362;left:9732;position:absolute;top:220;width:2" coordorigin="9732,220" coordsize="21600,362" path="m9732,220l9732,582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603" style="height:21.1pt;margin-left:71.01pt;margin-top:8.77pt;mso-position-horizontal-relative:page;position:absolute;width:416.12pt;z-index:-251595776" coordorigin="1420,175" coordsize="8322,422">
            <v:group id="_x0000_s1604" style="height:2;left:1426;position:absolute;top:181;width:8311" coordorigin="1426,181" coordsize="8311,2">
              <v:shape id="_x0000_s1605" style="height:2;left:1426;position:absolute;top:181;width:8311" coordorigin="1426,181" coordsize="8311,21600" path="m1426,181l9737,181e" filled="f" stroked="t" strokecolor="black" strokeweight="0.58pt">
                <v:path arrowok="t"/>
              </v:shape>
            </v:group>
            <v:group id="_x0000_s1606" style="height:401;left:1431;position:absolute;top:186;width:2" coordorigin="1431,186" coordsize="2,401">
              <v:shape id="_x0000_s1607" style="height:401;left:1431;position:absolute;top:186;width:2" coordorigin="1431,186" coordsize="21600,401" path="m1431,186l1431,587e" filled="f" stroked="t" strokecolor="black" strokeweight="0.58pt">
                <v:path arrowok="t"/>
              </v:shape>
            </v:group>
            <v:group id="_x0000_s1608" style="height:2;left:1426;position:absolute;top:592;width:8311" coordorigin="1426,592" coordsize="8311,2">
              <v:shape id="_x0000_s1609" style="height:2;left:1426;position:absolute;top:592;width:8311" coordorigin="1426,592" coordsize="8311,21600" path="m1426,592l9737,592e" filled="f" stroked="t" strokecolor="black" strokeweight="0.58pt">
                <v:path arrowok="t"/>
              </v:shape>
            </v:group>
            <v:group id="_x0000_s1610" style="height:401;left:1846;position:absolute;top:186;width:2" coordorigin="1846,186" coordsize="2,401">
              <v:shape id="_x0000_s1611" style="height:401;left:1846;position:absolute;top:186;width:2" coordorigin="1846,186" coordsize="21600,401" path="m1846,186l1846,587e" filled="f" stroked="t" strokecolor="black" strokeweight="0.58pt">
                <v:path arrowok="t"/>
              </v:shape>
            </v:group>
            <v:group id="_x0000_s1612" style="height:401;left:2259;position:absolute;top:186;width:2" coordorigin="2259,186" coordsize="2,401">
              <v:shape id="_x0000_s1613" style="height:401;left:2259;position:absolute;top:186;width:2" coordorigin="2259,186" coordsize="21600,401" path="m2259,186l2259,587e" filled="f" stroked="t" strokecolor="black" strokeweight="0.58pt">
                <v:path arrowok="t"/>
              </v:shape>
            </v:group>
            <v:group id="_x0000_s1614" style="height:401;left:2674;position:absolute;top:186;width:2" coordorigin="2674,186" coordsize="2,401">
              <v:shape id="_x0000_s1615" style="height:401;left:2674;position:absolute;top:186;width:2" coordorigin="2674,186" coordsize="21600,401" path="m2674,186l2674,587e" filled="f" stroked="t" strokecolor="black" strokeweight="0.58pt">
                <v:path arrowok="t"/>
              </v:shape>
            </v:group>
            <v:group id="_x0000_s1616" style="height:401;left:3089;position:absolute;top:186;width:2" coordorigin="3089,186" coordsize="2,401">
              <v:shape id="_x0000_s1617" style="height:401;left:3089;position:absolute;top:186;width:2" coordorigin="3089,186" coordsize="21600,401" path="m3089,186l3089,587e" filled="f" stroked="t" strokecolor="black" strokeweight="0.58pt">
                <v:path arrowok="t"/>
              </v:shape>
            </v:group>
            <v:group id="_x0000_s1618" style="height:401;left:3505;position:absolute;top:186;width:2" coordorigin="3505,186" coordsize="2,401">
              <v:shape id="_x0000_s1619" style="height:401;left:3505;position:absolute;top:186;width:2" coordorigin="3505,186" coordsize="21600,401" path="m3505,186l3505,587e" filled="f" stroked="t" strokecolor="black" strokeweight="0.58pt">
                <v:path arrowok="t"/>
              </v:shape>
            </v:group>
            <v:group id="_x0000_s1620" style="height:401;left:3920;position:absolute;top:186;width:2" coordorigin="3920,186" coordsize="2,401">
              <v:shape id="_x0000_s1621" style="height:401;left:3920;position:absolute;top:186;width:2" coordorigin="3920,186" coordsize="21600,401" path="m3920,186l3920,587e" filled="f" stroked="t" strokecolor="black" strokeweight="0.58pt">
                <v:path arrowok="t"/>
              </v:shape>
            </v:group>
            <v:group id="_x0000_s1622" style="height:401;left:4335;position:absolute;top:186;width:2" coordorigin="4335,186" coordsize="2,401">
              <v:shape id="_x0000_s1623" style="height:401;left:4335;position:absolute;top:186;width:2" coordorigin="4335,186" coordsize="21600,401" path="m4335,186l4335,587e" filled="f" stroked="t" strokecolor="black" strokeweight="0.58pt">
                <v:path arrowok="t"/>
              </v:shape>
            </v:group>
            <v:group id="_x0000_s1624" style="height:401;left:4751;position:absolute;top:186;width:2" coordorigin="4751,186" coordsize="2,401">
              <v:shape id="_x0000_s1625" style="height:401;left:4751;position:absolute;top:186;width:2" coordorigin="4751,186" coordsize="21600,401" path="m4751,186l4751,587e" filled="f" stroked="t" strokecolor="black" strokeweight="0.58pt">
                <v:path arrowok="t"/>
              </v:shape>
            </v:group>
            <v:group id="_x0000_s1626" style="height:401;left:5166;position:absolute;top:186;width:2" coordorigin="5166,186" coordsize="2,401">
              <v:shape id="_x0000_s1627" style="height:401;left:5166;position:absolute;top:186;width:2" coordorigin="5166,186" coordsize="21600,401" path="m5166,186l5166,587e" filled="f" stroked="t" strokecolor="black" strokeweight="0.58pt">
                <v:path arrowok="t"/>
              </v:shape>
            </v:group>
            <v:group id="_x0000_s1628" style="height:401;left:5581;position:absolute;top:186;width:2" coordorigin="5581,186" coordsize="2,401">
              <v:shape id="_x0000_s1629" style="height:401;left:5581;position:absolute;top:186;width:2" coordorigin="5581,186" coordsize="21600,401" path="m5581,186l5581,587e" filled="f" stroked="t" strokecolor="black" strokeweight="0.58pt">
                <v:path arrowok="t"/>
              </v:shape>
            </v:group>
            <v:group id="_x0000_s1630" style="height:401;left:5994;position:absolute;top:186;width:2" coordorigin="5994,186" coordsize="2,401">
              <v:shape id="_x0000_s1631" style="height:401;left:5994;position:absolute;top:186;width:2" coordorigin="5994,186" coordsize="21600,401" path="m5994,186l5994,587e" filled="f" stroked="t" strokecolor="black" strokeweight="0.58pt">
                <v:path arrowok="t"/>
              </v:shape>
            </v:group>
            <v:group id="_x0000_s1632" style="height:401;left:6409;position:absolute;top:186;width:2" coordorigin="6409,186" coordsize="2,401">
              <v:shape id="_x0000_s1633" style="height:401;left:6409;position:absolute;top:186;width:2" coordorigin="6409,186" coordsize="21600,401" path="m6409,186l6409,587e" filled="f" stroked="t" strokecolor="black" strokeweight="0.58pt">
                <v:path arrowok="t"/>
              </v:shape>
            </v:group>
            <v:group id="_x0000_s1634" style="height:401;left:6825;position:absolute;top:186;width:2" coordorigin="6825,186" coordsize="2,401">
              <v:shape id="_x0000_s1635" style="height:401;left:6825;position:absolute;top:186;width:2" coordorigin="6825,186" coordsize="21600,401" path="m6825,186l6825,587e" filled="f" stroked="t" strokecolor="black" strokeweight="0.58pt">
                <v:path arrowok="t"/>
              </v:shape>
            </v:group>
            <v:group id="_x0000_s1636" style="height:401;left:7240;position:absolute;top:186;width:2" coordorigin="7240,186" coordsize="2,401">
              <v:shape id="_x0000_s1637" style="height:401;left:7240;position:absolute;top:186;width:2" coordorigin="7240,186" coordsize="21600,401" path="m7240,186l7240,587e" filled="f" stroked="t" strokecolor="black" strokeweight="0.58pt">
                <v:path arrowok="t"/>
              </v:shape>
            </v:group>
            <v:group id="_x0000_s1638" style="height:401;left:7656;position:absolute;top:186;width:2" coordorigin="7656,186" coordsize="2,401">
              <v:shape id="_x0000_s1639" style="height:401;left:7656;position:absolute;top:186;width:2" coordorigin="7656,186" coordsize="21600,401" path="m7656,186l7656,587e" filled="f" stroked="t" strokecolor="black" strokeweight="0.58pt">
                <v:path arrowok="t"/>
              </v:shape>
            </v:group>
            <v:group id="_x0000_s1640" style="height:401;left:8071;position:absolute;top:186;width:2" coordorigin="8071,186" coordsize="2,401">
              <v:shape id="_x0000_s1641" style="height:401;left:8071;position:absolute;top:186;width:2" coordorigin="8071,186" coordsize="21600,401" path="m8071,186l8071,587e" filled="f" stroked="t" strokecolor="black" strokeweight="0.58pt">
                <v:path arrowok="t"/>
              </v:shape>
            </v:group>
            <v:group id="_x0000_s1642" style="height:401;left:8486;position:absolute;top:186;width:2" coordorigin="8486,186" coordsize="2,401">
              <v:shape id="_x0000_s1643" style="height:401;left:8486;position:absolute;top:186;width:2" coordorigin="8486,186" coordsize="21600,401" path="m8486,186l8486,587e" filled="f" stroked="t" strokecolor="black" strokeweight="0.58pt">
                <v:path arrowok="t"/>
              </v:shape>
            </v:group>
            <v:group id="_x0000_s1644" style="height:401;left:8901;position:absolute;top:186;width:2" coordorigin="8901,186" coordsize="2,401">
              <v:shape id="_x0000_s1645" style="height:401;left:8901;position:absolute;top:186;width:2" coordorigin="8901,186" coordsize="21600,401" path="m8901,186l8901,587e" filled="f" stroked="t" strokecolor="black" strokeweight="0.58pt">
                <v:path arrowok="t"/>
              </v:shape>
            </v:group>
            <v:group id="_x0000_s1646" style="height:401;left:9316;position:absolute;top:186;width:2" coordorigin="9316,186" coordsize="2,401">
              <v:shape id="_x0000_s1647" style="height:401;left:9316;position:absolute;top:186;width:2" coordorigin="9316,186" coordsize="21600,401" path="m9316,186l9316,587e" filled="f" stroked="t" strokecolor="black" strokeweight="0.58pt">
                <v:path arrowok="t"/>
              </v:shape>
            </v:group>
            <v:group id="_x0000_s1648" style="height:401;left:9732;position:absolute;top:186;width:2" coordorigin="9732,186" coordsize="2,401">
              <v:shape id="_x0000_s1649" style="height:401;left:9732;position:absolute;top:186;width:2" coordorigin="9732,186" coordsize="21600,401" path="m9732,186l9732,58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3" w:after="0" w:line="270" w:lineRule="exact"/>
        <w:ind w:left="113" w:right="8223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650" style="height:19.18pt;margin-left:71.01pt;margin-top:7.72pt;mso-position-horizontal-relative:page;position:absolute;width:416.12pt;z-index:-251594752" coordorigin="1420,154" coordsize="8322,384">
            <v:group id="_x0000_s1651" style="height:2;left:1426;position:absolute;top:160;width:8311" coordorigin="1426,160" coordsize="8311,2">
              <v:shape id="_x0000_s1652" style="height:2;left:1426;position:absolute;top:160;width:8311" coordorigin="1426,160" coordsize="8311,21600" path="m1426,160l9737,160e" filled="f" stroked="t" strokecolor="black" strokeweight="0.58pt">
                <v:path arrowok="t"/>
              </v:shape>
            </v:group>
            <v:group id="_x0000_s1653" style="height:362;left:1431;position:absolute;top:165;width:2" coordorigin="1431,165" coordsize="2,362">
              <v:shape id="_x0000_s1654" style="height:362;left:1431;position:absolute;top:165;width:2" coordorigin="1431,165" coordsize="21600,362" path="m1431,165l1431,527e" filled="f" stroked="t" strokecolor="black" strokeweight="0.58pt">
                <v:path arrowok="t"/>
              </v:shape>
            </v:group>
            <v:group id="_x0000_s1655" style="height:2;left:1426;position:absolute;top:532;width:8311" coordorigin="1426,532" coordsize="8311,2">
              <v:shape id="_x0000_s1656" style="height:2;left:1426;position:absolute;top:532;width:8311" coordorigin="1426,532" coordsize="8311,21600" path="m1426,532l9737,532e" filled="f" stroked="t" strokecolor="black" strokeweight="0.58pt">
                <v:path arrowok="t"/>
              </v:shape>
            </v:group>
            <v:group id="_x0000_s1657" style="height:362;left:1846;position:absolute;top:165;width:2" coordorigin="1846,165" coordsize="2,362">
              <v:shape id="_x0000_s1658" style="height:362;left:1846;position:absolute;top:165;width:2" coordorigin="1846,165" coordsize="21600,362" path="m1846,165l1846,527e" filled="f" stroked="t" strokecolor="black" strokeweight="0.58pt">
                <v:path arrowok="t"/>
              </v:shape>
            </v:group>
            <v:group id="_x0000_s1659" style="height:362;left:2259;position:absolute;top:165;width:2" coordorigin="2259,165" coordsize="2,362">
              <v:shape id="_x0000_s1660" style="height:362;left:2259;position:absolute;top:165;width:2" coordorigin="2259,165" coordsize="21600,362" path="m2259,165l2259,527e" filled="f" stroked="t" strokecolor="black" strokeweight="0.58pt">
                <v:path arrowok="t"/>
              </v:shape>
            </v:group>
            <v:group id="_x0000_s1661" style="height:362;left:2674;position:absolute;top:165;width:2" coordorigin="2674,165" coordsize="2,362">
              <v:shape id="_x0000_s1662" style="height:362;left:2674;position:absolute;top:165;width:2" coordorigin="2674,165" coordsize="21600,362" path="m2674,165l2674,527e" filled="f" stroked="t" strokecolor="black" strokeweight="0.58pt">
                <v:path arrowok="t"/>
              </v:shape>
            </v:group>
            <v:group id="_x0000_s1663" style="height:362;left:3089;position:absolute;top:165;width:2" coordorigin="3089,165" coordsize="2,362">
              <v:shape id="_x0000_s1664" style="height:362;left:3089;position:absolute;top:165;width:2" coordorigin="3089,165" coordsize="21600,362" path="m3089,165l3089,527e" filled="f" stroked="t" strokecolor="black" strokeweight="0.58pt">
                <v:path arrowok="t"/>
              </v:shape>
            </v:group>
            <v:group id="_x0000_s1665" style="height:362;left:3505;position:absolute;top:165;width:2" coordorigin="3505,165" coordsize="2,362">
              <v:shape id="_x0000_s1666" style="height:362;left:3505;position:absolute;top:165;width:2" coordorigin="3505,165" coordsize="21600,362" path="m3505,165l3505,527e" filled="f" stroked="t" strokecolor="black" strokeweight="0.58pt">
                <v:path arrowok="t"/>
              </v:shape>
            </v:group>
            <v:group id="_x0000_s1667" style="height:362;left:3920;position:absolute;top:165;width:2" coordorigin="3920,165" coordsize="2,362">
              <v:shape id="_x0000_s1668" style="height:362;left:3920;position:absolute;top:165;width:2" coordorigin="3920,165" coordsize="21600,362" path="m3920,165l3920,527e" filled="f" stroked="t" strokecolor="black" strokeweight="0.58pt">
                <v:path arrowok="t"/>
              </v:shape>
            </v:group>
            <v:group id="_x0000_s1669" style="height:362;left:4335;position:absolute;top:165;width:2" coordorigin="4335,165" coordsize="2,362">
              <v:shape id="_x0000_s1670" style="height:362;left:4335;position:absolute;top:165;width:2" coordorigin="4335,165" coordsize="21600,362" path="m4335,165l4335,527e" filled="f" stroked="t" strokecolor="black" strokeweight="0.58pt">
                <v:path arrowok="t"/>
              </v:shape>
            </v:group>
            <v:group id="_x0000_s1671" style="height:362;left:4751;position:absolute;top:165;width:2" coordorigin="4751,165" coordsize="2,362">
              <v:shape id="_x0000_s1672" style="height:362;left:4751;position:absolute;top:165;width:2" coordorigin="4751,165" coordsize="21600,362" path="m4751,165l4751,527e" filled="f" stroked="t" strokecolor="black" strokeweight="0.58pt">
                <v:path arrowok="t"/>
              </v:shape>
            </v:group>
            <v:group id="_x0000_s1673" style="height:362;left:5166;position:absolute;top:165;width:2" coordorigin="5166,165" coordsize="2,362">
              <v:shape id="_x0000_s1674" style="height:362;left:5166;position:absolute;top:165;width:2" coordorigin="5166,165" coordsize="21600,362" path="m5166,165l5166,527e" filled="f" stroked="t" strokecolor="black" strokeweight="0.58pt">
                <v:path arrowok="t"/>
              </v:shape>
            </v:group>
            <v:group id="_x0000_s1675" style="height:362;left:5581;position:absolute;top:165;width:2" coordorigin="5581,165" coordsize="2,362">
              <v:shape id="_x0000_s1676" style="height:362;left:5581;position:absolute;top:165;width:2" coordorigin="5581,165" coordsize="21600,362" path="m5581,165l5581,527e" filled="f" stroked="t" strokecolor="black" strokeweight="0.58pt">
                <v:path arrowok="t"/>
              </v:shape>
            </v:group>
            <v:group id="_x0000_s1677" style="height:362;left:5994;position:absolute;top:165;width:2" coordorigin="5994,165" coordsize="2,362">
              <v:shape id="_x0000_s1678" style="height:362;left:5994;position:absolute;top:165;width:2" coordorigin="5994,165" coordsize="21600,362" path="m5994,165l5994,527e" filled="f" stroked="t" strokecolor="black" strokeweight="0.58pt">
                <v:path arrowok="t"/>
              </v:shape>
            </v:group>
            <v:group id="_x0000_s1679" style="height:362;left:6409;position:absolute;top:165;width:2" coordorigin="6409,165" coordsize="2,362">
              <v:shape id="_x0000_s1680" style="height:362;left:6409;position:absolute;top:165;width:2" coordorigin="6409,165" coordsize="21600,362" path="m6409,165l6409,527e" filled="f" stroked="t" strokecolor="black" strokeweight="0.58pt">
                <v:path arrowok="t"/>
              </v:shape>
            </v:group>
            <v:group id="_x0000_s1681" style="height:362;left:6825;position:absolute;top:165;width:2" coordorigin="6825,165" coordsize="2,362">
              <v:shape id="_x0000_s1682" style="height:362;left:6825;position:absolute;top:165;width:2" coordorigin="6825,165" coordsize="21600,362" path="m6825,165l6825,527e" filled="f" stroked="t" strokecolor="black" strokeweight="0.58pt">
                <v:path arrowok="t"/>
              </v:shape>
            </v:group>
            <v:group id="_x0000_s1683" style="height:362;left:7240;position:absolute;top:165;width:2" coordorigin="7240,165" coordsize="2,362">
              <v:shape id="_x0000_s1684" style="height:362;left:7240;position:absolute;top:165;width:2" coordorigin="7240,165" coordsize="21600,362" path="m7240,165l7240,527e" filled="f" stroked="t" strokecolor="black" strokeweight="0.58pt">
                <v:path arrowok="t"/>
              </v:shape>
            </v:group>
            <v:group id="_x0000_s1685" style="height:362;left:7656;position:absolute;top:165;width:2" coordorigin="7656,165" coordsize="2,362">
              <v:shape id="_x0000_s1686" style="height:362;left:7656;position:absolute;top:165;width:2" coordorigin="7656,165" coordsize="21600,362" path="m7656,165l7656,527e" filled="f" stroked="t" strokecolor="black" strokeweight="0.58pt">
                <v:path arrowok="t"/>
              </v:shape>
            </v:group>
            <v:group id="_x0000_s1687" style="height:362;left:8071;position:absolute;top:165;width:2" coordorigin="8071,165" coordsize="2,362">
              <v:shape id="_x0000_s1688" style="height:362;left:8071;position:absolute;top:165;width:2" coordorigin="8071,165" coordsize="21600,362" path="m8071,165l8071,527e" filled="f" stroked="t" strokecolor="black" strokeweight="0.58pt">
                <v:path arrowok="t"/>
              </v:shape>
            </v:group>
            <v:group id="_x0000_s1689" style="height:362;left:8486;position:absolute;top:165;width:2" coordorigin="8486,165" coordsize="2,362">
              <v:shape id="_x0000_s1690" style="height:362;left:8486;position:absolute;top:165;width:2" coordorigin="8486,165" coordsize="21600,362" path="m8486,165l8486,527e" filled="f" stroked="t" strokecolor="black" strokeweight="0.58pt">
                <v:path arrowok="t"/>
              </v:shape>
            </v:group>
            <v:group id="_x0000_s1691" style="height:362;left:8901;position:absolute;top:165;width:2" coordorigin="8901,165" coordsize="2,362">
              <v:shape id="_x0000_s1692" style="height:362;left:8901;position:absolute;top:165;width:2" coordorigin="8901,165" coordsize="21600,362" path="m8901,165l8901,527e" filled="f" stroked="t" strokecolor="black" strokeweight="0.58pt">
                <v:path arrowok="t"/>
              </v:shape>
            </v:group>
            <v:group id="_x0000_s1693" style="height:362;left:9316;position:absolute;top:165;width:2" coordorigin="9316,165" coordsize="2,362">
              <v:shape id="_x0000_s1694" style="height:362;left:9316;position:absolute;top:165;width:2" coordorigin="9316,165" coordsize="21600,362" path="m9316,165l9316,527e" filled="f" stroked="t" strokecolor="black" strokeweight="0.58pt">
                <v:path arrowok="t"/>
              </v:shape>
            </v:group>
            <v:group id="_x0000_s1695" style="height:362;left:9732;position:absolute;top:165;width:2" coordorigin="9732,165" coordsize="2,362">
              <v:shape id="_x0000_s1696" style="height:362;left:9732;position:absolute;top:165;width:2" coordorigin="9732,165" coordsize="21600,362" path="m9732,165l9732,52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</w:p>
    <w:p>
      <w:pPr>
        <w:spacing w:before="0" w:after="0" w:line="24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697" style="height:19.18pt;margin-left:71.01pt;margin-top:3.61pt;mso-position-horizontal-relative:page;position:absolute;width:416.12pt;z-index:-251593728" coordorigin="1420,72" coordsize="8322,384">
            <v:group id="_x0000_s1698" style="height:2;left:1426;position:absolute;top:78;width:8311" coordorigin="1426,78" coordsize="8311,2">
              <v:shape id="_x0000_s1699" style="height:2;left:1426;position:absolute;top:78;width:8311" coordorigin="1426,78" coordsize="8311,21600" path="m1426,78l9737,78e" filled="f" stroked="t" strokecolor="black" strokeweight="0.58pt">
                <v:path arrowok="t"/>
              </v:shape>
            </v:group>
            <v:group id="_x0000_s1700" style="height:362;left:1431;position:absolute;top:83;width:2" coordorigin="1431,83" coordsize="2,362">
              <v:shape id="_x0000_s1701" style="height:362;left:1431;position:absolute;top:83;width:2" coordorigin="1431,83" coordsize="21600,362" path="m1431,83l1431,445e" filled="f" stroked="t" strokecolor="black" strokeweight="0.58pt">
                <v:path arrowok="t"/>
              </v:shape>
            </v:group>
            <v:group id="_x0000_s1702" style="height:2;left:1426;position:absolute;top:450;width:8311" coordorigin="1426,450" coordsize="8311,2">
              <v:shape id="_x0000_s1703" style="height:2;left:1426;position:absolute;top:450;width:8311" coordorigin="1426,450" coordsize="8311,21600" path="m1426,450l9737,450e" filled="f" stroked="t" strokecolor="black" strokeweight="0.58pt">
                <v:path arrowok="t"/>
              </v:shape>
            </v:group>
            <v:group id="_x0000_s1704" style="height:362;left:1846;position:absolute;top:83;width:2" coordorigin="1846,83" coordsize="2,362">
              <v:shape id="_x0000_s1705" style="height:362;left:1846;position:absolute;top:83;width:2" coordorigin="1846,83" coordsize="21600,362" path="m1846,83l1846,445e" filled="f" stroked="t" strokecolor="black" strokeweight="0.58pt">
                <v:path arrowok="t"/>
              </v:shape>
            </v:group>
            <v:group id="_x0000_s1706" style="height:362;left:2259;position:absolute;top:83;width:2" coordorigin="2259,83" coordsize="2,362">
              <v:shape id="_x0000_s1707" style="height:362;left:2259;position:absolute;top:83;width:2" coordorigin="2259,83" coordsize="21600,362" path="m2259,83l2259,445e" filled="f" stroked="t" strokecolor="black" strokeweight="0.58pt">
                <v:path arrowok="t"/>
              </v:shape>
            </v:group>
            <v:group id="_x0000_s1708" style="height:362;left:2674;position:absolute;top:83;width:2" coordorigin="2674,83" coordsize="2,362">
              <v:shape id="_x0000_s1709" style="height:362;left:2674;position:absolute;top:83;width:2" coordorigin="2674,83" coordsize="21600,362" path="m2674,83l2674,445e" filled="f" stroked="t" strokecolor="black" strokeweight="0.58pt">
                <v:path arrowok="t"/>
              </v:shape>
            </v:group>
            <v:group id="_x0000_s1710" style="height:362;left:3089;position:absolute;top:83;width:2" coordorigin="3089,83" coordsize="2,362">
              <v:shape id="_x0000_s1711" style="height:362;left:3089;position:absolute;top:83;width:2" coordorigin="3089,83" coordsize="21600,362" path="m3089,83l3089,445e" filled="f" stroked="t" strokecolor="black" strokeweight="0.58pt">
                <v:path arrowok="t"/>
              </v:shape>
            </v:group>
            <v:group id="_x0000_s1712" style="height:362;left:3505;position:absolute;top:83;width:2" coordorigin="3505,83" coordsize="2,362">
              <v:shape id="_x0000_s1713" style="height:362;left:3505;position:absolute;top:83;width:2" coordorigin="3505,83" coordsize="21600,362" path="m3505,83l3505,445e" filled="f" stroked="t" strokecolor="black" strokeweight="0.58pt">
                <v:path arrowok="t"/>
              </v:shape>
            </v:group>
            <v:group id="_x0000_s1714" style="height:362;left:3920;position:absolute;top:83;width:2" coordorigin="3920,83" coordsize="2,362">
              <v:shape id="_x0000_s1715" style="height:362;left:3920;position:absolute;top:83;width:2" coordorigin="3920,83" coordsize="21600,362" path="m3920,83l3920,445e" filled="f" stroked="t" strokecolor="black" strokeweight="0.58pt">
                <v:path arrowok="t"/>
              </v:shape>
            </v:group>
            <v:group id="_x0000_s1716" style="height:362;left:4335;position:absolute;top:83;width:2" coordorigin="4335,83" coordsize="2,362">
              <v:shape id="_x0000_s1717" style="height:362;left:4335;position:absolute;top:83;width:2" coordorigin="4335,83" coordsize="21600,362" path="m4335,83l4335,445e" filled="f" stroked="t" strokecolor="black" strokeweight="0.58pt">
                <v:path arrowok="t"/>
              </v:shape>
            </v:group>
            <v:group id="_x0000_s1718" style="height:362;left:4751;position:absolute;top:83;width:2" coordorigin="4751,83" coordsize="2,362">
              <v:shape id="_x0000_s1719" style="height:362;left:4751;position:absolute;top:83;width:2" coordorigin="4751,83" coordsize="21600,362" path="m4751,83l4751,445e" filled="f" stroked="t" strokecolor="black" strokeweight="0.58pt">
                <v:path arrowok="t"/>
              </v:shape>
            </v:group>
            <v:group id="_x0000_s1720" style="height:362;left:5166;position:absolute;top:83;width:2" coordorigin="5166,83" coordsize="2,362">
              <v:shape id="_x0000_s1721" style="height:362;left:5166;position:absolute;top:83;width:2" coordorigin="5166,83" coordsize="21600,362" path="m5166,83l5166,445e" filled="f" stroked="t" strokecolor="black" strokeweight="0.58pt">
                <v:path arrowok="t"/>
              </v:shape>
            </v:group>
            <v:group id="_x0000_s1722" style="height:362;left:5581;position:absolute;top:83;width:2" coordorigin="5581,83" coordsize="2,362">
              <v:shape id="_x0000_s1723" style="height:362;left:5581;position:absolute;top:83;width:2" coordorigin="5581,83" coordsize="21600,362" path="m5581,83l5581,445e" filled="f" stroked="t" strokecolor="black" strokeweight="0.58pt">
                <v:path arrowok="t"/>
              </v:shape>
            </v:group>
            <v:group id="_x0000_s1724" style="height:362;left:5994;position:absolute;top:83;width:2" coordorigin="5994,83" coordsize="2,362">
              <v:shape id="_x0000_s1725" style="height:362;left:5994;position:absolute;top:83;width:2" coordorigin="5994,83" coordsize="21600,362" path="m5994,83l5994,445e" filled="f" stroked="t" strokecolor="black" strokeweight="0.58pt">
                <v:path arrowok="t"/>
              </v:shape>
            </v:group>
            <v:group id="_x0000_s1726" style="height:362;left:6409;position:absolute;top:83;width:2" coordorigin="6409,83" coordsize="2,362">
              <v:shape id="_x0000_s1727" style="height:362;left:6409;position:absolute;top:83;width:2" coordorigin="6409,83" coordsize="21600,362" path="m6409,83l6409,445e" filled="f" stroked="t" strokecolor="black" strokeweight="0.58pt">
                <v:path arrowok="t"/>
              </v:shape>
            </v:group>
            <v:group id="_x0000_s1728" style="height:362;left:6825;position:absolute;top:83;width:2" coordorigin="6825,83" coordsize="2,362">
              <v:shape id="_x0000_s1729" style="height:362;left:6825;position:absolute;top:83;width:2" coordorigin="6825,83" coordsize="21600,362" path="m6825,83l6825,445e" filled="f" stroked="t" strokecolor="black" strokeweight="0.58pt">
                <v:path arrowok="t"/>
              </v:shape>
            </v:group>
            <v:group id="_x0000_s1730" style="height:362;left:7240;position:absolute;top:83;width:2" coordorigin="7240,83" coordsize="2,362">
              <v:shape id="_x0000_s1731" style="height:362;left:7240;position:absolute;top:83;width:2" coordorigin="7240,83" coordsize="21600,362" path="m7240,83l7240,445e" filled="f" stroked="t" strokecolor="black" strokeweight="0.58pt">
                <v:path arrowok="t"/>
              </v:shape>
            </v:group>
            <v:group id="_x0000_s1732" style="height:362;left:7656;position:absolute;top:83;width:2" coordorigin="7656,83" coordsize="2,362">
              <v:shape id="_x0000_s1733" style="height:362;left:7656;position:absolute;top:83;width:2" coordorigin="7656,83" coordsize="21600,362" path="m7656,83l7656,445e" filled="f" stroked="t" strokecolor="black" strokeweight="0.58pt">
                <v:path arrowok="t"/>
              </v:shape>
            </v:group>
            <v:group id="_x0000_s1734" style="height:362;left:8071;position:absolute;top:83;width:2" coordorigin="8071,83" coordsize="2,362">
              <v:shape id="_x0000_s1735" style="height:362;left:8071;position:absolute;top:83;width:2" coordorigin="8071,83" coordsize="21600,362" path="m8071,83l8071,445e" filled="f" stroked="t" strokecolor="black" strokeweight="0.58pt">
                <v:path arrowok="t"/>
              </v:shape>
            </v:group>
            <v:group id="_x0000_s1736" style="height:362;left:8486;position:absolute;top:83;width:2" coordorigin="8486,83" coordsize="2,362">
              <v:shape id="_x0000_s1737" style="height:362;left:8486;position:absolute;top:83;width:2" coordorigin="8486,83" coordsize="21600,362" path="m8486,83l8486,445e" filled="f" stroked="t" strokecolor="black" strokeweight="0.58pt">
                <v:path arrowok="t"/>
              </v:shape>
            </v:group>
            <v:group id="_x0000_s1738" style="height:362;left:8901;position:absolute;top:83;width:2" coordorigin="8901,83" coordsize="2,362">
              <v:shape id="_x0000_s1739" style="height:362;left:8901;position:absolute;top:83;width:2" coordorigin="8901,83" coordsize="21600,362" path="m8901,83l8901,445e" filled="f" stroked="t" strokecolor="black" strokeweight="0.58pt">
                <v:path arrowok="t"/>
              </v:shape>
            </v:group>
            <v:group id="_x0000_s1740" style="height:362;left:9316;position:absolute;top:83;width:2" coordorigin="9316,83" coordsize="2,362">
              <v:shape id="_x0000_s1741" style="height:362;left:9316;position:absolute;top:83;width:2" coordorigin="9316,83" coordsize="21600,362" path="m9316,83l9316,445e" filled="f" stroked="t" strokecolor="black" strokeweight="0.58pt">
                <v:path arrowok="t"/>
              </v:shape>
            </v:group>
            <v:group id="_x0000_s1742" style="height:362;left:9732;position:absolute;top:83;width:2" coordorigin="9732,83" coordsize="2,362">
              <v:shape id="_x0000_s1743" style="height:362;left:9732;position:absolute;top:83;width:2" coordorigin="9732,83" coordsize="21600,362" path="m9732,83l9732,445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744" style="height:19.18pt;margin-left:71.01pt;margin-top:1.91pt;mso-position-horizontal-relative:page;position:absolute;width:416.12pt;z-index:-251592704" coordorigin="1420,38" coordsize="8322,384">
            <v:group id="_x0000_s1745" style="height:2;left:1426;position:absolute;top:44;width:8311" coordorigin="1426,44" coordsize="8311,2">
              <v:shape id="_x0000_s1746" style="height:2;left:1426;position:absolute;top:44;width:8311" coordorigin="1426,44" coordsize="8311,21600" path="m1426,44l9737,44e" filled="f" stroked="t" strokecolor="black" strokeweight="0.58pt">
                <v:path arrowok="t"/>
              </v:shape>
            </v:group>
            <v:group id="_x0000_s1747" style="height:362;left:1431;position:absolute;top:49;width:2" coordorigin="1431,49" coordsize="2,362">
              <v:shape id="_x0000_s1748" style="height:362;left:1431;position:absolute;top:49;width:2" coordorigin="1431,49" coordsize="21600,362" path="m1431,49l1431,411e" filled="f" stroked="t" strokecolor="black" strokeweight="0.58pt">
                <v:path arrowok="t"/>
              </v:shape>
            </v:group>
            <v:group id="_x0000_s1749" style="height:2;left:1426;position:absolute;top:416;width:8311" coordorigin="1426,416" coordsize="8311,2">
              <v:shape id="_x0000_s1750" style="height:2;left:1426;position:absolute;top:416;width:8311" coordorigin="1426,416" coordsize="8311,21600" path="m1426,416l9737,416e" filled="f" stroked="t" strokecolor="black" strokeweight="0.58pt">
                <v:path arrowok="t"/>
              </v:shape>
            </v:group>
            <v:group id="_x0000_s1751" style="height:362;left:1846;position:absolute;top:49;width:2" coordorigin="1846,49" coordsize="2,362">
              <v:shape id="_x0000_s1752" style="height:362;left:1846;position:absolute;top:49;width:2" coordorigin="1846,49" coordsize="21600,362" path="m1846,49l1846,411e" filled="f" stroked="t" strokecolor="black" strokeweight="0.58pt">
                <v:path arrowok="t"/>
              </v:shape>
            </v:group>
            <v:group id="_x0000_s1753" style="height:362;left:2259;position:absolute;top:49;width:2" coordorigin="2259,49" coordsize="2,362">
              <v:shape id="_x0000_s1754" style="height:362;left:2259;position:absolute;top:49;width:2" coordorigin="2259,49" coordsize="21600,362" path="m2259,49l2259,411e" filled="f" stroked="t" strokecolor="black" strokeweight="0.58pt">
                <v:path arrowok="t"/>
              </v:shape>
            </v:group>
            <v:group id="_x0000_s1755" style="height:362;left:2674;position:absolute;top:49;width:2" coordorigin="2674,49" coordsize="2,362">
              <v:shape id="_x0000_s1756" style="height:362;left:2674;position:absolute;top:49;width:2" coordorigin="2674,49" coordsize="21600,362" path="m2674,49l2674,411e" filled="f" stroked="t" strokecolor="black" strokeweight="0.58pt">
                <v:path arrowok="t"/>
              </v:shape>
            </v:group>
            <v:group id="_x0000_s1757" style="height:362;left:3089;position:absolute;top:49;width:2" coordorigin="3089,49" coordsize="2,362">
              <v:shape id="_x0000_s1758" style="height:362;left:3089;position:absolute;top:49;width:2" coordorigin="3089,49" coordsize="21600,362" path="m3089,49l3089,411e" filled="f" stroked="t" strokecolor="black" strokeweight="0.58pt">
                <v:path arrowok="t"/>
              </v:shape>
            </v:group>
            <v:group id="_x0000_s1759" style="height:362;left:3505;position:absolute;top:49;width:2" coordorigin="3505,49" coordsize="2,362">
              <v:shape id="_x0000_s1760" style="height:362;left:3505;position:absolute;top:49;width:2" coordorigin="3505,49" coordsize="21600,362" path="m3505,49l3505,411e" filled="f" stroked="t" strokecolor="black" strokeweight="0.58pt">
                <v:path arrowok="t"/>
              </v:shape>
            </v:group>
            <v:group id="_x0000_s1761" style="height:362;left:3920;position:absolute;top:49;width:2" coordorigin="3920,49" coordsize="2,362">
              <v:shape id="_x0000_s1762" style="height:362;left:3920;position:absolute;top:49;width:2" coordorigin="3920,49" coordsize="21600,362" path="m3920,49l3920,411e" filled="f" stroked="t" strokecolor="black" strokeweight="0.58pt">
                <v:path arrowok="t"/>
              </v:shape>
            </v:group>
            <v:group id="_x0000_s1763" style="height:362;left:4335;position:absolute;top:49;width:2" coordorigin="4335,49" coordsize="2,362">
              <v:shape id="_x0000_s1764" style="height:362;left:4335;position:absolute;top:49;width:2" coordorigin="4335,49" coordsize="21600,362" path="m4335,49l4335,411e" filled="f" stroked="t" strokecolor="black" strokeweight="0.58pt">
                <v:path arrowok="t"/>
              </v:shape>
            </v:group>
            <v:group id="_x0000_s1765" style="height:362;left:4751;position:absolute;top:49;width:2" coordorigin="4751,49" coordsize="2,362">
              <v:shape id="_x0000_s1766" style="height:362;left:4751;position:absolute;top:49;width:2" coordorigin="4751,49" coordsize="21600,362" path="m4751,49l4751,411e" filled="f" stroked="t" strokecolor="black" strokeweight="0.58pt">
                <v:path arrowok="t"/>
              </v:shape>
            </v:group>
            <v:group id="_x0000_s1767" style="height:362;left:5166;position:absolute;top:49;width:2" coordorigin="5166,49" coordsize="2,362">
              <v:shape id="_x0000_s1768" style="height:362;left:5166;position:absolute;top:49;width:2" coordorigin="5166,49" coordsize="21600,362" path="m5166,49l5166,411e" filled="f" stroked="t" strokecolor="black" strokeweight="0.58pt">
                <v:path arrowok="t"/>
              </v:shape>
            </v:group>
            <v:group id="_x0000_s1769" style="height:362;left:5581;position:absolute;top:49;width:2" coordorigin="5581,49" coordsize="2,362">
              <v:shape id="_x0000_s1770" style="height:362;left:5581;position:absolute;top:49;width:2" coordorigin="5581,49" coordsize="21600,362" path="m5581,49l5581,411e" filled="f" stroked="t" strokecolor="black" strokeweight="0.58pt">
                <v:path arrowok="t"/>
              </v:shape>
            </v:group>
            <v:group id="_x0000_s1771" style="height:362;left:5994;position:absolute;top:49;width:2" coordorigin="5994,49" coordsize="2,362">
              <v:shape id="_x0000_s1772" style="height:362;left:5994;position:absolute;top:49;width:2" coordorigin="5994,49" coordsize="21600,362" path="m5994,49l5994,411e" filled="f" stroked="t" strokecolor="black" strokeweight="0.58pt">
                <v:path arrowok="t"/>
              </v:shape>
            </v:group>
            <v:group id="_x0000_s1773" style="height:362;left:6409;position:absolute;top:49;width:2" coordorigin="6409,49" coordsize="2,362">
              <v:shape id="_x0000_s1774" style="height:362;left:6409;position:absolute;top:49;width:2" coordorigin="6409,49" coordsize="21600,362" path="m6409,49l6409,411e" filled="f" stroked="t" strokecolor="black" strokeweight="0.58pt">
                <v:path arrowok="t"/>
              </v:shape>
            </v:group>
            <v:group id="_x0000_s1775" style="height:362;left:6825;position:absolute;top:49;width:2" coordorigin="6825,49" coordsize="2,362">
              <v:shape id="_x0000_s1776" style="height:362;left:6825;position:absolute;top:49;width:2" coordorigin="6825,49" coordsize="21600,362" path="m6825,49l6825,411e" filled="f" stroked="t" strokecolor="black" strokeweight="0.58pt">
                <v:path arrowok="t"/>
              </v:shape>
            </v:group>
            <v:group id="_x0000_s1777" style="height:362;left:7240;position:absolute;top:49;width:2" coordorigin="7240,49" coordsize="2,362">
              <v:shape id="_x0000_s1778" style="height:362;left:7240;position:absolute;top:49;width:2" coordorigin="7240,49" coordsize="21600,362" path="m7240,49l7240,411e" filled="f" stroked="t" strokecolor="black" strokeweight="0.58pt">
                <v:path arrowok="t"/>
              </v:shape>
            </v:group>
            <v:group id="_x0000_s1779" style="height:362;left:7656;position:absolute;top:49;width:2" coordorigin="7656,49" coordsize="2,362">
              <v:shape id="_x0000_s1780" style="height:362;left:7656;position:absolute;top:49;width:2" coordorigin="7656,49" coordsize="21600,362" path="m7656,49l7656,411e" filled="f" stroked="t" strokecolor="black" strokeweight="0.58pt">
                <v:path arrowok="t"/>
              </v:shape>
            </v:group>
            <v:group id="_x0000_s1781" style="height:362;left:8071;position:absolute;top:49;width:2" coordorigin="8071,49" coordsize="2,362">
              <v:shape id="_x0000_s1782" style="height:362;left:8071;position:absolute;top:49;width:2" coordorigin="8071,49" coordsize="21600,362" path="m8071,49l8071,411e" filled="f" stroked="t" strokecolor="black" strokeweight="0.58pt">
                <v:path arrowok="t"/>
              </v:shape>
            </v:group>
            <v:group id="_x0000_s1783" style="height:362;left:8486;position:absolute;top:49;width:2" coordorigin="8486,49" coordsize="2,362">
              <v:shape id="_x0000_s1784" style="height:362;left:8486;position:absolute;top:49;width:2" coordorigin="8486,49" coordsize="21600,362" path="m8486,49l8486,411e" filled="f" stroked="t" strokecolor="black" strokeweight="0.58pt">
                <v:path arrowok="t"/>
              </v:shape>
            </v:group>
            <v:group id="_x0000_s1785" style="height:362;left:8901;position:absolute;top:49;width:2" coordorigin="8901,49" coordsize="2,362">
              <v:shape id="_x0000_s1786" style="height:362;left:8901;position:absolute;top:49;width:2" coordorigin="8901,49" coordsize="21600,362" path="m8901,49l8901,411e" filled="f" stroked="t" strokecolor="black" strokeweight="0.58pt">
                <v:path arrowok="t"/>
              </v:shape>
            </v:group>
            <v:group id="_x0000_s1787" style="height:362;left:9316;position:absolute;top:49;width:2" coordorigin="9316,49" coordsize="2,362">
              <v:shape id="_x0000_s1788" style="height:362;left:9316;position:absolute;top:49;width:2" coordorigin="9316,49" coordsize="21600,362" path="m9316,49l9316,411e" filled="f" stroked="t" strokecolor="black" strokeweight="0.58pt">
                <v:path arrowok="t"/>
              </v:shape>
            </v:group>
            <v:group id="_x0000_s1789" style="height:362;left:9732;position:absolute;top:49;width:2" coordorigin="9732,49" coordsize="2,362">
              <v:shape id="_x0000_s1790" style="height:362;left:9732;position:absolute;top:49;width:2" coordorigin="9732,49" coordsize="21600,362" path="m9732,49l9732,411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791" style="height:19.21pt;margin-left:71.01pt;margin-top:12.44pt;mso-position-horizontal-relative:page;position:absolute;width:416.12pt;z-index:-251591680" coordorigin="1420,249" coordsize="8322,384">
            <v:group id="_x0000_s1792" style="height:2;left:1426;position:absolute;top:255;width:8311" coordorigin="1426,255" coordsize="8311,2">
              <v:shape id="_x0000_s1793" style="height:2;left:1426;position:absolute;top:255;width:8311" coordorigin="1426,255" coordsize="8311,21600" path="m1426,255l9737,255e" filled="f" stroked="t" strokecolor="black" strokeweight="0.58pt">
                <v:path arrowok="t"/>
              </v:shape>
            </v:group>
            <v:group id="_x0000_s1794" style="height:363;left:1431;position:absolute;top:260;width:2" coordorigin="1431,260" coordsize="2,363">
              <v:shape id="_x0000_s1795" style="height:363;left:1431;position:absolute;top:260;width:2" coordorigin="1431,260" coordsize="21600,363" path="m1431,260l1431,622e" filled="f" stroked="t" strokecolor="black" strokeweight="0.58pt">
                <v:path arrowok="t"/>
              </v:shape>
            </v:group>
            <v:group id="_x0000_s1796" style="height:2;left:1426;position:absolute;top:627;width:8311" coordorigin="1426,627" coordsize="8311,2">
              <v:shape id="_x0000_s1797" style="height:2;left:1426;position:absolute;top:627;width:8311" coordorigin="1426,627" coordsize="8311,21600" path="m1426,627l9737,627e" filled="f" stroked="t" strokecolor="black" strokeweight="0.58pt">
                <v:path arrowok="t"/>
              </v:shape>
            </v:group>
            <v:group id="_x0000_s1798" style="height:363;left:1846;position:absolute;top:260;width:2" coordorigin="1846,260" coordsize="2,363">
              <v:shape id="_x0000_s1799" style="height:363;left:1846;position:absolute;top:260;width:2" coordorigin="1846,260" coordsize="21600,363" path="m1846,260l1846,622e" filled="f" stroked="t" strokecolor="black" strokeweight="0.58pt">
                <v:path arrowok="t"/>
              </v:shape>
            </v:group>
            <v:group id="_x0000_s1800" style="height:363;left:2259;position:absolute;top:260;width:2" coordorigin="2259,260" coordsize="2,363">
              <v:shape id="_x0000_s1801" style="height:363;left:2259;position:absolute;top:260;width:2" coordorigin="2259,260" coordsize="21600,363" path="m2259,260l2259,622e" filled="f" stroked="t" strokecolor="black" strokeweight="0.58pt">
                <v:path arrowok="t"/>
              </v:shape>
            </v:group>
            <v:group id="_x0000_s1802" style="height:363;left:2674;position:absolute;top:260;width:2" coordorigin="2674,260" coordsize="2,363">
              <v:shape id="_x0000_s1803" style="height:363;left:2674;position:absolute;top:260;width:2" coordorigin="2674,260" coordsize="21600,363" path="m2674,260l2674,622e" filled="f" stroked="t" strokecolor="black" strokeweight="0.58pt">
                <v:path arrowok="t"/>
              </v:shape>
            </v:group>
            <v:group id="_x0000_s1804" style="height:363;left:3089;position:absolute;top:260;width:2" coordorigin="3089,260" coordsize="2,363">
              <v:shape id="_x0000_s1805" style="height:363;left:3089;position:absolute;top:260;width:2" coordorigin="3089,260" coordsize="21600,363" path="m3089,260l3089,622e" filled="f" stroked="t" strokecolor="black" strokeweight="0.58pt">
                <v:path arrowok="t"/>
              </v:shape>
            </v:group>
            <v:group id="_x0000_s1806" style="height:363;left:3505;position:absolute;top:260;width:2" coordorigin="3505,260" coordsize="2,363">
              <v:shape id="_x0000_s1807" style="height:363;left:3505;position:absolute;top:260;width:2" coordorigin="3505,260" coordsize="21600,363" path="m3505,260l3505,622e" filled="f" stroked="t" strokecolor="black" strokeweight="0.58pt">
                <v:path arrowok="t"/>
              </v:shape>
            </v:group>
            <v:group id="_x0000_s1808" style="height:363;left:3920;position:absolute;top:260;width:2" coordorigin="3920,260" coordsize="2,363">
              <v:shape id="_x0000_s1809" style="height:363;left:3920;position:absolute;top:260;width:2" coordorigin="3920,260" coordsize="21600,363" path="m3920,260l3920,622e" filled="f" stroked="t" strokecolor="black" strokeweight="0.58pt">
                <v:path arrowok="t"/>
              </v:shape>
            </v:group>
            <v:group id="_x0000_s1810" style="height:363;left:4335;position:absolute;top:260;width:2" coordorigin="4335,260" coordsize="2,363">
              <v:shape id="_x0000_s1811" style="height:363;left:4335;position:absolute;top:260;width:2" coordorigin="4335,260" coordsize="21600,363" path="m4335,260l4335,622e" filled="f" stroked="t" strokecolor="black" strokeweight="0.58pt">
                <v:path arrowok="t"/>
              </v:shape>
            </v:group>
            <v:group id="_x0000_s1812" style="height:363;left:4751;position:absolute;top:260;width:2" coordorigin="4751,260" coordsize="2,363">
              <v:shape id="_x0000_s1813" style="height:363;left:4751;position:absolute;top:260;width:2" coordorigin="4751,260" coordsize="21600,363" path="m4751,260l4751,622e" filled="f" stroked="t" strokecolor="black" strokeweight="0.58pt">
                <v:path arrowok="t"/>
              </v:shape>
            </v:group>
            <v:group id="_x0000_s1814" style="height:363;left:5166;position:absolute;top:260;width:2" coordorigin="5166,260" coordsize="2,363">
              <v:shape id="_x0000_s1815" style="height:363;left:5166;position:absolute;top:260;width:2" coordorigin="5166,260" coordsize="21600,363" path="m5166,260l5166,622e" filled="f" stroked="t" strokecolor="black" strokeweight="0.58pt">
                <v:path arrowok="t"/>
              </v:shape>
            </v:group>
            <v:group id="_x0000_s1816" style="height:363;left:5581;position:absolute;top:260;width:2" coordorigin="5581,260" coordsize="2,363">
              <v:shape id="_x0000_s1817" style="height:363;left:5581;position:absolute;top:260;width:2" coordorigin="5581,260" coordsize="21600,363" path="m5581,260l5581,622e" filled="f" stroked="t" strokecolor="black" strokeweight="0.58pt">
                <v:path arrowok="t"/>
              </v:shape>
            </v:group>
            <v:group id="_x0000_s1818" style="height:363;left:5994;position:absolute;top:260;width:2" coordorigin="5994,260" coordsize="2,363">
              <v:shape id="_x0000_s1819" style="height:363;left:5994;position:absolute;top:260;width:2" coordorigin="5994,260" coordsize="21600,363" path="m5994,260l5994,622e" filled="f" stroked="t" strokecolor="black" strokeweight="0.58pt">
                <v:path arrowok="t"/>
              </v:shape>
            </v:group>
            <v:group id="_x0000_s1820" style="height:363;left:6409;position:absolute;top:260;width:2" coordorigin="6409,260" coordsize="2,363">
              <v:shape id="_x0000_s1821" style="height:363;left:6409;position:absolute;top:260;width:2" coordorigin="6409,260" coordsize="21600,363" path="m6409,260l6409,622e" filled="f" stroked="t" strokecolor="black" strokeweight="0.58pt">
                <v:path arrowok="t"/>
              </v:shape>
            </v:group>
            <v:group id="_x0000_s1822" style="height:363;left:6825;position:absolute;top:260;width:2" coordorigin="6825,260" coordsize="2,363">
              <v:shape id="_x0000_s1823" style="height:363;left:6825;position:absolute;top:260;width:2" coordorigin="6825,260" coordsize="21600,363" path="m6825,260l6825,622e" filled="f" stroked="t" strokecolor="black" strokeweight="0.58pt">
                <v:path arrowok="t"/>
              </v:shape>
            </v:group>
            <v:group id="_x0000_s1824" style="height:363;left:7240;position:absolute;top:260;width:2" coordorigin="7240,260" coordsize="2,363">
              <v:shape id="_x0000_s1825" style="height:363;left:7240;position:absolute;top:260;width:2" coordorigin="7240,260" coordsize="21600,363" path="m7240,260l7240,622e" filled="f" stroked="t" strokecolor="black" strokeweight="0.58pt">
                <v:path arrowok="t"/>
              </v:shape>
            </v:group>
            <v:group id="_x0000_s1826" style="height:363;left:7656;position:absolute;top:260;width:2" coordorigin="7656,260" coordsize="2,363">
              <v:shape id="_x0000_s1827" style="height:363;left:7656;position:absolute;top:260;width:2" coordorigin="7656,260" coordsize="21600,363" path="m7656,260l7656,622e" filled="f" stroked="t" strokecolor="black" strokeweight="0.58pt">
                <v:path arrowok="t"/>
              </v:shape>
            </v:group>
            <v:group id="_x0000_s1828" style="height:363;left:8071;position:absolute;top:260;width:2" coordorigin="8071,260" coordsize="2,363">
              <v:shape id="_x0000_s1829" style="height:363;left:8071;position:absolute;top:260;width:2" coordorigin="8071,260" coordsize="21600,363" path="m8071,260l8071,622e" filled="f" stroked="t" strokecolor="black" strokeweight="0.58pt">
                <v:path arrowok="t"/>
              </v:shape>
            </v:group>
            <v:group id="_x0000_s1830" style="height:363;left:8486;position:absolute;top:260;width:2" coordorigin="8486,260" coordsize="2,363">
              <v:shape id="_x0000_s1831" style="height:363;left:8486;position:absolute;top:260;width:2" coordorigin="8486,260" coordsize="21600,363" path="m8486,260l8486,622e" filled="f" stroked="t" strokecolor="black" strokeweight="0.58pt">
                <v:path arrowok="t"/>
              </v:shape>
            </v:group>
            <v:group id="_x0000_s1832" style="height:363;left:8901;position:absolute;top:260;width:2" coordorigin="8901,260" coordsize="2,363">
              <v:shape id="_x0000_s1833" style="height:363;left:8901;position:absolute;top:260;width:2" coordorigin="8901,260" coordsize="21600,363" path="m8901,260l8901,622e" filled="f" stroked="t" strokecolor="black" strokeweight="0.58pt">
                <v:path arrowok="t"/>
              </v:shape>
            </v:group>
            <v:group id="_x0000_s1834" style="height:363;left:9316;position:absolute;top:260;width:2" coordorigin="9316,260" coordsize="2,363">
              <v:shape id="_x0000_s1835" style="height:363;left:9316;position:absolute;top:260;width:2" coordorigin="9316,260" coordsize="21600,363" path="m9316,260l9316,622e" filled="f" stroked="t" strokecolor="black" strokeweight="0.58pt">
                <v:path arrowok="t"/>
              </v:shape>
            </v:group>
            <v:group id="_x0000_s1836" style="height:363;left:9732;position:absolute;top:260;width:2" coordorigin="9732,260" coordsize="2,363">
              <v:shape id="_x0000_s1837" style="height:363;left:9732;position:absolute;top:260;width:2" coordorigin="9732,260" coordsize="21600,363" path="m9732,260l9732,622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3" w:after="0" w:line="270" w:lineRule="exact"/>
        <w:ind w:left="113" w:right="8223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838" style="height:20.98pt;margin-left:71.01pt;margin-top:22.97pt;mso-position-horizontal-relative:page;position:absolute;width:416.12pt;z-index:-251590656" coordorigin="1420,459" coordsize="8322,420">
            <v:group id="_x0000_s1839" style="height:2;left:1426;position:absolute;top:465;width:8311" coordorigin="1426,465" coordsize="8311,2">
              <v:shape id="_x0000_s1840" style="height:2;left:1426;position:absolute;top:465;width:8311" coordorigin="1426,465" coordsize="8311,21600" path="m1426,465l9737,465e" filled="f" stroked="t" strokecolor="black" strokeweight="0.58pt">
                <v:path arrowok="t"/>
              </v:shape>
            </v:group>
            <v:group id="_x0000_s1841" style="height:398;left:1431;position:absolute;top:470;width:2" coordorigin="1431,470" coordsize="2,398">
              <v:shape id="_x0000_s1842" style="height:398;left:1431;position:absolute;top:470;width:2" coordorigin="1431,470" coordsize="21600,398" path="m1431,470l1431,868e" filled="f" stroked="t" strokecolor="black" strokeweight="0.58pt">
                <v:path arrowok="t"/>
              </v:shape>
            </v:group>
            <v:group id="_x0000_s1843" style="height:2;left:1426;position:absolute;top:873;width:8311" coordorigin="1426,873" coordsize="8311,2">
              <v:shape id="_x0000_s1844" style="height:2;left:1426;position:absolute;top:873;width:8311" coordorigin="1426,873" coordsize="8311,21600" path="m1426,873l9737,873e" filled="f" stroked="t" strokecolor="black" strokeweight="0.58pt">
                <v:path arrowok="t"/>
              </v:shape>
            </v:group>
            <v:group id="_x0000_s1845" style="height:398;left:1846;position:absolute;top:470;width:2" coordorigin="1846,470" coordsize="2,398">
              <v:shape id="_x0000_s1846" style="height:398;left:1846;position:absolute;top:470;width:2" coordorigin="1846,470" coordsize="21600,398" path="m1846,470l1846,868e" filled="f" stroked="t" strokecolor="black" strokeweight="0.58pt">
                <v:path arrowok="t"/>
              </v:shape>
            </v:group>
            <v:group id="_x0000_s1847" style="height:398;left:2259;position:absolute;top:470;width:2" coordorigin="2259,470" coordsize="2,398">
              <v:shape id="_x0000_s1848" style="height:398;left:2259;position:absolute;top:470;width:2" coordorigin="2259,470" coordsize="21600,398" path="m2259,470l2259,868e" filled="f" stroked="t" strokecolor="black" strokeweight="0.58pt">
                <v:path arrowok="t"/>
              </v:shape>
            </v:group>
            <v:group id="_x0000_s1849" style="height:398;left:2674;position:absolute;top:470;width:2" coordorigin="2674,470" coordsize="2,398">
              <v:shape id="_x0000_s1850" style="height:398;left:2674;position:absolute;top:470;width:2" coordorigin="2674,470" coordsize="21600,398" path="m2674,470l2674,868e" filled="f" stroked="t" strokecolor="black" strokeweight="0.58pt">
                <v:path arrowok="t"/>
              </v:shape>
            </v:group>
            <v:group id="_x0000_s1851" style="height:398;left:3089;position:absolute;top:470;width:2" coordorigin="3089,470" coordsize="2,398">
              <v:shape id="_x0000_s1852" style="height:398;left:3089;position:absolute;top:470;width:2" coordorigin="3089,470" coordsize="21600,398" path="m3089,470l3089,868e" filled="f" stroked="t" strokecolor="black" strokeweight="0.58pt">
                <v:path arrowok="t"/>
              </v:shape>
            </v:group>
            <v:group id="_x0000_s1853" style="height:398;left:3505;position:absolute;top:470;width:2" coordorigin="3505,470" coordsize="2,398">
              <v:shape id="_x0000_s1854" style="height:398;left:3505;position:absolute;top:470;width:2" coordorigin="3505,470" coordsize="21600,398" path="m3505,470l3505,868e" filled="f" stroked="t" strokecolor="black" strokeweight="0.58pt">
                <v:path arrowok="t"/>
              </v:shape>
            </v:group>
            <v:group id="_x0000_s1855" style="height:398;left:3920;position:absolute;top:470;width:2" coordorigin="3920,470" coordsize="2,398">
              <v:shape id="_x0000_s1856" style="height:398;left:3920;position:absolute;top:470;width:2" coordorigin="3920,470" coordsize="21600,398" path="m3920,470l3920,868e" filled="f" stroked="t" strokecolor="black" strokeweight="0.58pt">
                <v:path arrowok="t"/>
              </v:shape>
            </v:group>
            <v:group id="_x0000_s1857" style="height:398;left:4335;position:absolute;top:470;width:2" coordorigin="4335,470" coordsize="2,398">
              <v:shape id="_x0000_s1858" style="height:398;left:4335;position:absolute;top:470;width:2" coordorigin="4335,470" coordsize="21600,398" path="m4335,470l4335,868e" filled="f" stroked="t" strokecolor="black" strokeweight="0.58pt">
                <v:path arrowok="t"/>
              </v:shape>
            </v:group>
            <v:group id="_x0000_s1859" style="height:398;left:4751;position:absolute;top:470;width:2" coordorigin="4751,470" coordsize="2,398">
              <v:shape id="_x0000_s1860" style="height:398;left:4751;position:absolute;top:470;width:2" coordorigin="4751,470" coordsize="21600,398" path="m4751,470l4751,868e" filled="f" stroked="t" strokecolor="black" strokeweight="0.58pt">
                <v:path arrowok="t"/>
              </v:shape>
            </v:group>
            <v:group id="_x0000_s1861" style="height:398;left:5166;position:absolute;top:470;width:2" coordorigin="5166,470" coordsize="2,398">
              <v:shape id="_x0000_s1862" style="height:398;left:5166;position:absolute;top:470;width:2" coordorigin="5166,470" coordsize="21600,398" path="m5166,470l5166,868e" filled="f" stroked="t" strokecolor="black" strokeweight="0.58pt">
                <v:path arrowok="t"/>
              </v:shape>
            </v:group>
            <v:group id="_x0000_s1863" style="height:398;left:5581;position:absolute;top:470;width:2" coordorigin="5581,470" coordsize="2,398">
              <v:shape id="_x0000_s1864" style="height:398;left:5581;position:absolute;top:470;width:2" coordorigin="5581,470" coordsize="21600,398" path="m5581,470l5581,868e" filled="f" stroked="t" strokecolor="black" strokeweight="0.58pt">
                <v:path arrowok="t"/>
              </v:shape>
            </v:group>
            <v:group id="_x0000_s1865" style="height:398;left:5994;position:absolute;top:470;width:2" coordorigin="5994,470" coordsize="2,398">
              <v:shape id="_x0000_s1866" style="height:398;left:5994;position:absolute;top:470;width:2" coordorigin="5994,470" coordsize="21600,398" path="m5994,470l5994,868e" filled="f" stroked="t" strokecolor="black" strokeweight="0.58pt">
                <v:path arrowok="t"/>
              </v:shape>
            </v:group>
            <v:group id="_x0000_s1867" style="height:398;left:6409;position:absolute;top:470;width:2" coordorigin="6409,470" coordsize="2,398">
              <v:shape id="_x0000_s1868" style="height:398;left:6409;position:absolute;top:470;width:2" coordorigin="6409,470" coordsize="21600,398" path="m6409,470l6409,868e" filled="f" stroked="t" strokecolor="black" strokeweight="0.58pt">
                <v:path arrowok="t"/>
              </v:shape>
            </v:group>
            <v:group id="_x0000_s1869" style="height:398;left:6825;position:absolute;top:470;width:2" coordorigin="6825,470" coordsize="2,398">
              <v:shape id="_x0000_s1870" style="height:398;left:6825;position:absolute;top:470;width:2" coordorigin="6825,470" coordsize="21600,398" path="m6825,470l6825,868e" filled="f" stroked="t" strokecolor="black" strokeweight="0.58pt">
                <v:path arrowok="t"/>
              </v:shape>
            </v:group>
            <v:group id="_x0000_s1871" style="height:398;left:7240;position:absolute;top:470;width:2" coordorigin="7240,470" coordsize="2,398">
              <v:shape id="_x0000_s1872" style="height:398;left:7240;position:absolute;top:470;width:2" coordorigin="7240,470" coordsize="21600,398" path="m7240,470l7240,868e" filled="f" stroked="t" strokecolor="black" strokeweight="0.58pt">
                <v:path arrowok="t"/>
              </v:shape>
            </v:group>
            <v:group id="_x0000_s1873" style="height:398;left:7656;position:absolute;top:470;width:2" coordorigin="7656,470" coordsize="2,398">
              <v:shape id="_x0000_s1874" style="height:398;left:7656;position:absolute;top:470;width:2" coordorigin="7656,470" coordsize="21600,398" path="m7656,470l7656,868e" filled="f" stroked="t" strokecolor="black" strokeweight="0.58pt">
                <v:path arrowok="t"/>
              </v:shape>
            </v:group>
            <v:group id="_x0000_s1875" style="height:398;left:8071;position:absolute;top:470;width:2" coordorigin="8071,470" coordsize="2,398">
              <v:shape id="_x0000_s1876" style="height:398;left:8071;position:absolute;top:470;width:2" coordorigin="8071,470" coordsize="21600,398" path="m8071,470l8071,868e" filled="f" stroked="t" strokecolor="black" strokeweight="0.58pt">
                <v:path arrowok="t"/>
              </v:shape>
            </v:group>
            <v:group id="_x0000_s1877" style="height:398;left:8486;position:absolute;top:470;width:2" coordorigin="8486,470" coordsize="2,398">
              <v:shape id="_x0000_s1878" style="height:398;left:8486;position:absolute;top:470;width:2" coordorigin="8486,470" coordsize="21600,398" path="m8486,470l8486,868e" filled="f" stroked="t" strokecolor="black" strokeweight="0.58pt">
                <v:path arrowok="t"/>
              </v:shape>
            </v:group>
            <v:group id="_x0000_s1879" style="height:398;left:8901;position:absolute;top:470;width:2" coordorigin="8901,470" coordsize="2,398">
              <v:shape id="_x0000_s1880" style="height:398;left:8901;position:absolute;top:470;width:2" coordorigin="8901,470" coordsize="21600,398" path="m8901,470l8901,868e" filled="f" stroked="t" strokecolor="black" strokeweight="0.58pt">
                <v:path arrowok="t"/>
              </v:shape>
            </v:group>
            <v:group id="_x0000_s1881" style="height:398;left:9316;position:absolute;top:470;width:2" coordorigin="9316,470" coordsize="2,398">
              <v:shape id="_x0000_s1882" style="height:398;left:9316;position:absolute;top:470;width:2" coordorigin="9316,470" coordsize="21600,398" path="m9316,470l9316,868e" filled="f" stroked="t" strokecolor="black" strokeweight="0.58pt">
                <v:path arrowok="t"/>
              </v:shape>
            </v:group>
            <v:group id="_x0000_s1883" style="height:398;left:9732;position:absolute;top:470;width:2" coordorigin="9732,470" coordsize="2,398">
              <v:shape id="_x0000_s1884" style="height:398;left:9732;position:absolute;top:470;width:2" coordorigin="9732,470" coordsize="21600,398" path="m9732,470l9732,868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</w:p>
    <w:p>
      <w:pPr>
        <w:spacing w:before="0" w:after="0" w:line="24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885" style="height:19.06pt;margin-left:71.01pt;margin-top:8.54pt;mso-position-horizontal-relative:page;position:absolute;width:416.12pt;z-index:-251589632" coordorigin="1420,171" coordsize="8322,381">
            <v:group id="_x0000_s1886" style="height:2;left:1426;position:absolute;top:177;width:8311" coordorigin="1426,177" coordsize="8311,2">
              <v:shape id="_x0000_s1887" style="height:2;left:1426;position:absolute;top:177;width:8311" coordorigin="1426,177" coordsize="8311,21600" path="m1426,177l9737,177e" filled="f" stroked="t" strokecolor="black" strokeweight="0.58pt">
                <v:path arrowok="t"/>
              </v:shape>
            </v:group>
            <v:group id="_x0000_s1888" style="height:360;left:1431;position:absolute;top:181;width:2" coordorigin="1431,181" coordsize="2,360">
              <v:shape id="_x0000_s1889" style="height:360;left:1431;position:absolute;top:181;width:2" coordorigin="1431,181" coordsize="21600,360" path="m1431,181l1431,541e" filled="f" stroked="t" strokecolor="black" strokeweight="0.58pt">
                <v:path arrowok="t"/>
              </v:shape>
            </v:group>
            <v:group id="_x0000_s1890" style="height:2;left:1426;position:absolute;top:546;width:8311" coordorigin="1426,546" coordsize="8311,2">
              <v:shape id="_x0000_s1891" style="height:2;left:1426;position:absolute;top:546;width:8311" coordorigin="1426,546" coordsize="8311,21600" path="m1426,546l9737,546e" filled="f" stroked="t" strokecolor="black" strokeweight="0.58pt">
                <v:path arrowok="t"/>
              </v:shape>
            </v:group>
            <v:group id="_x0000_s1892" style="height:360;left:1846;position:absolute;top:181;width:2" coordorigin="1846,181" coordsize="2,360">
              <v:shape id="_x0000_s1893" style="height:360;left:1846;position:absolute;top:181;width:2" coordorigin="1846,181" coordsize="21600,360" path="m1846,181l1846,541e" filled="f" stroked="t" strokecolor="black" strokeweight="0.58pt">
                <v:path arrowok="t"/>
              </v:shape>
            </v:group>
            <v:group id="_x0000_s1894" style="height:360;left:2259;position:absolute;top:181;width:2" coordorigin="2259,181" coordsize="2,360">
              <v:shape id="_x0000_s1895" style="height:360;left:2259;position:absolute;top:181;width:2" coordorigin="2259,181" coordsize="21600,360" path="m2259,181l2259,541e" filled="f" stroked="t" strokecolor="black" strokeweight="0.58pt">
                <v:path arrowok="t"/>
              </v:shape>
            </v:group>
            <v:group id="_x0000_s1896" style="height:360;left:2674;position:absolute;top:181;width:2" coordorigin="2674,181" coordsize="2,360">
              <v:shape id="_x0000_s1897" style="height:360;left:2674;position:absolute;top:181;width:2" coordorigin="2674,181" coordsize="21600,360" path="m2674,181l2674,541e" filled="f" stroked="t" strokecolor="black" strokeweight="0.58pt">
                <v:path arrowok="t"/>
              </v:shape>
            </v:group>
            <v:group id="_x0000_s1898" style="height:360;left:3089;position:absolute;top:181;width:2" coordorigin="3089,181" coordsize="2,360">
              <v:shape id="_x0000_s1899" style="height:360;left:3089;position:absolute;top:181;width:2" coordorigin="3089,181" coordsize="21600,360" path="m3089,181l3089,541e" filled="f" stroked="t" strokecolor="black" strokeweight="0.58pt">
                <v:path arrowok="t"/>
              </v:shape>
            </v:group>
            <v:group id="_x0000_s1900" style="height:360;left:3505;position:absolute;top:181;width:2" coordorigin="3505,181" coordsize="2,360">
              <v:shape id="_x0000_s1901" style="height:360;left:3505;position:absolute;top:181;width:2" coordorigin="3505,181" coordsize="21600,360" path="m3505,181l3505,541e" filled="f" stroked="t" strokecolor="black" strokeweight="0.58pt">
                <v:path arrowok="t"/>
              </v:shape>
            </v:group>
            <v:group id="_x0000_s1902" style="height:360;left:3920;position:absolute;top:181;width:2" coordorigin="3920,181" coordsize="2,360">
              <v:shape id="_x0000_s1903" style="height:360;left:3920;position:absolute;top:181;width:2" coordorigin="3920,181" coordsize="21600,360" path="m3920,181l3920,541e" filled="f" stroked="t" strokecolor="black" strokeweight="0.58pt">
                <v:path arrowok="t"/>
              </v:shape>
            </v:group>
            <v:group id="_x0000_s1904" style="height:360;left:4335;position:absolute;top:181;width:2" coordorigin="4335,181" coordsize="2,360">
              <v:shape id="_x0000_s1905" style="height:360;left:4335;position:absolute;top:181;width:2" coordorigin="4335,181" coordsize="21600,360" path="m4335,181l4335,541e" filled="f" stroked="t" strokecolor="black" strokeweight="0.58pt">
                <v:path arrowok="t"/>
              </v:shape>
            </v:group>
            <v:group id="_x0000_s1906" style="height:360;left:4751;position:absolute;top:181;width:2" coordorigin="4751,181" coordsize="2,360">
              <v:shape id="_x0000_s1907" style="height:360;left:4751;position:absolute;top:181;width:2" coordorigin="4751,181" coordsize="21600,360" path="m4751,181l4751,541e" filled="f" stroked="t" strokecolor="black" strokeweight="0.58pt">
                <v:path arrowok="t"/>
              </v:shape>
            </v:group>
            <v:group id="_x0000_s1908" style="height:360;left:5166;position:absolute;top:181;width:2" coordorigin="5166,181" coordsize="2,360">
              <v:shape id="_x0000_s1909" style="height:360;left:5166;position:absolute;top:181;width:2" coordorigin="5166,181" coordsize="21600,360" path="m5166,181l5166,541e" filled="f" stroked="t" strokecolor="black" strokeweight="0.58pt">
                <v:path arrowok="t"/>
              </v:shape>
            </v:group>
            <v:group id="_x0000_s1910" style="height:360;left:5581;position:absolute;top:181;width:2" coordorigin="5581,181" coordsize="2,360">
              <v:shape id="_x0000_s1911" style="height:360;left:5581;position:absolute;top:181;width:2" coordorigin="5581,181" coordsize="21600,360" path="m5581,181l5581,541e" filled="f" stroked="t" strokecolor="black" strokeweight="0.58pt">
                <v:path arrowok="t"/>
              </v:shape>
            </v:group>
            <v:group id="_x0000_s1912" style="height:360;left:5994;position:absolute;top:181;width:2" coordorigin="5994,181" coordsize="2,360">
              <v:shape id="_x0000_s1913" style="height:360;left:5994;position:absolute;top:181;width:2" coordorigin="5994,181" coordsize="21600,360" path="m5994,181l5994,541e" filled="f" stroked="t" strokecolor="black" strokeweight="0.58pt">
                <v:path arrowok="t"/>
              </v:shape>
            </v:group>
            <v:group id="_x0000_s1914" style="height:360;left:6409;position:absolute;top:181;width:2" coordorigin="6409,181" coordsize="2,360">
              <v:shape id="_x0000_s1915" style="height:360;left:6409;position:absolute;top:181;width:2" coordorigin="6409,181" coordsize="21600,360" path="m6409,181l6409,541e" filled="f" stroked="t" strokecolor="black" strokeweight="0.58pt">
                <v:path arrowok="t"/>
              </v:shape>
            </v:group>
            <v:group id="_x0000_s1916" style="height:360;left:6825;position:absolute;top:181;width:2" coordorigin="6825,181" coordsize="2,360">
              <v:shape id="_x0000_s1917" style="height:360;left:6825;position:absolute;top:181;width:2" coordorigin="6825,181" coordsize="21600,360" path="m6825,181l6825,541e" filled="f" stroked="t" strokecolor="black" strokeweight="0.58pt">
                <v:path arrowok="t"/>
              </v:shape>
            </v:group>
            <v:group id="_x0000_s1918" style="height:360;left:7240;position:absolute;top:181;width:2" coordorigin="7240,181" coordsize="2,360">
              <v:shape id="_x0000_s1919" style="height:360;left:7240;position:absolute;top:181;width:2" coordorigin="7240,181" coordsize="21600,360" path="m7240,181l7240,541e" filled="f" stroked="t" strokecolor="black" strokeweight="0.58pt">
                <v:path arrowok="t"/>
              </v:shape>
            </v:group>
            <v:group id="_x0000_s1920" style="height:360;left:7656;position:absolute;top:181;width:2" coordorigin="7656,181" coordsize="2,360">
              <v:shape id="_x0000_s1921" style="height:360;left:7656;position:absolute;top:181;width:2" coordorigin="7656,181" coordsize="21600,360" path="m7656,181l7656,541e" filled="f" stroked="t" strokecolor="black" strokeweight="0.58pt">
                <v:path arrowok="t"/>
              </v:shape>
            </v:group>
            <v:group id="_x0000_s1922" style="height:360;left:8071;position:absolute;top:181;width:2" coordorigin="8071,181" coordsize="2,360">
              <v:shape id="_x0000_s1923" style="height:360;left:8071;position:absolute;top:181;width:2" coordorigin="8071,181" coordsize="21600,360" path="m8071,181l8071,541e" filled="f" stroked="t" strokecolor="black" strokeweight="0.58pt">
                <v:path arrowok="t"/>
              </v:shape>
            </v:group>
            <v:group id="_x0000_s1924" style="height:360;left:8486;position:absolute;top:181;width:2" coordorigin="8486,181" coordsize="2,360">
              <v:shape id="_x0000_s1925" style="height:360;left:8486;position:absolute;top:181;width:2" coordorigin="8486,181" coordsize="21600,360" path="m8486,181l8486,541e" filled="f" stroked="t" strokecolor="black" strokeweight="0.58pt">
                <v:path arrowok="t"/>
              </v:shape>
            </v:group>
            <v:group id="_x0000_s1926" style="height:360;left:8901;position:absolute;top:181;width:2" coordorigin="8901,181" coordsize="2,360">
              <v:shape id="_x0000_s1927" style="height:360;left:8901;position:absolute;top:181;width:2" coordorigin="8901,181" coordsize="21600,360" path="m8901,181l8901,541e" filled="f" stroked="t" strokecolor="black" strokeweight="0.58pt">
                <v:path arrowok="t"/>
              </v:shape>
            </v:group>
            <v:group id="_x0000_s1928" style="height:360;left:9316;position:absolute;top:181;width:2" coordorigin="9316,181" coordsize="2,360">
              <v:shape id="_x0000_s1929" style="height:360;left:9316;position:absolute;top:181;width:2" coordorigin="9316,181" coordsize="21600,360" path="m9316,181l9316,541e" filled="f" stroked="t" strokecolor="black" strokeweight="0.58pt">
                <v:path arrowok="t"/>
              </v:shape>
            </v:group>
            <v:group id="_x0000_s1930" style="height:360;left:9732;position:absolute;top:181;width:2" coordorigin="9732,181" coordsize="2,360">
              <v:shape id="_x0000_s1931" style="height:360;left:9732;position:absolute;top:181;width:2" coordorigin="9732,181" coordsize="21600,360" path="m9732,181l9732,541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932" style="height:19.06pt;margin-left:71.01pt;margin-top:5.61pt;mso-position-horizontal-relative:page;position:absolute;width:416.12pt;z-index:-251588608" coordorigin="1420,112" coordsize="8322,381">
            <v:group id="_x0000_s1933" style="height:2;left:1426;position:absolute;top:118;width:8311" coordorigin="1426,118" coordsize="8311,2">
              <v:shape id="_x0000_s1934" style="height:2;left:1426;position:absolute;top:118;width:8311" coordorigin="1426,118" coordsize="8311,21600" path="m1426,118l9737,118e" filled="f" stroked="t" strokecolor="black" strokeweight="0.58pt">
                <v:path arrowok="t"/>
              </v:shape>
            </v:group>
            <v:group id="_x0000_s1935" style="height:360;left:1431;position:absolute;top:123;width:2" coordorigin="1431,123" coordsize="2,360">
              <v:shape id="_x0000_s1936" style="height:360;left:1431;position:absolute;top:123;width:2" coordorigin="1431,123" coordsize="21600,360" path="m1431,123l1431,483e" filled="f" stroked="t" strokecolor="black" strokeweight="0.58pt">
                <v:path arrowok="t"/>
              </v:shape>
            </v:group>
            <v:group id="_x0000_s1937" style="height:2;left:1426;position:absolute;top:488;width:8311" coordorigin="1426,488" coordsize="8311,2">
              <v:shape id="_x0000_s1938" style="height:2;left:1426;position:absolute;top:488;width:8311" coordorigin="1426,488" coordsize="8311,21600" path="m1426,488l9737,488e" filled="f" stroked="t" strokecolor="black" strokeweight="0.58pt">
                <v:path arrowok="t"/>
              </v:shape>
            </v:group>
            <v:group id="_x0000_s1939" style="height:360;left:1846;position:absolute;top:123;width:2" coordorigin="1846,123" coordsize="2,360">
              <v:shape id="_x0000_s1940" style="height:360;left:1846;position:absolute;top:123;width:2" coordorigin="1846,123" coordsize="21600,360" path="m1846,123l1846,483e" filled="f" stroked="t" strokecolor="black" strokeweight="0.58pt">
                <v:path arrowok="t"/>
              </v:shape>
            </v:group>
            <v:group id="_x0000_s1941" style="height:360;left:2259;position:absolute;top:123;width:2" coordorigin="2259,123" coordsize="2,360">
              <v:shape id="_x0000_s1942" style="height:360;left:2259;position:absolute;top:123;width:2" coordorigin="2259,123" coordsize="21600,360" path="m2259,123l2259,483e" filled="f" stroked="t" strokecolor="black" strokeweight="0.58pt">
                <v:path arrowok="t"/>
              </v:shape>
            </v:group>
            <v:group id="_x0000_s1943" style="height:360;left:2674;position:absolute;top:123;width:2" coordorigin="2674,123" coordsize="2,360">
              <v:shape id="_x0000_s1944" style="height:360;left:2674;position:absolute;top:123;width:2" coordorigin="2674,123" coordsize="21600,360" path="m2674,123l2674,483e" filled="f" stroked="t" strokecolor="black" strokeweight="0.58pt">
                <v:path arrowok="t"/>
              </v:shape>
            </v:group>
            <v:group id="_x0000_s1945" style="height:360;left:3089;position:absolute;top:123;width:2" coordorigin="3089,123" coordsize="2,360">
              <v:shape id="_x0000_s1946" style="height:360;left:3089;position:absolute;top:123;width:2" coordorigin="3089,123" coordsize="21600,360" path="m3089,123l3089,483e" filled="f" stroked="t" strokecolor="black" strokeweight="0.58pt">
                <v:path arrowok="t"/>
              </v:shape>
            </v:group>
            <v:group id="_x0000_s1947" style="height:360;left:3505;position:absolute;top:123;width:2" coordorigin="3505,123" coordsize="2,360">
              <v:shape id="_x0000_s1948" style="height:360;left:3505;position:absolute;top:123;width:2" coordorigin="3505,123" coordsize="21600,360" path="m3505,123l3505,483e" filled="f" stroked="t" strokecolor="black" strokeweight="0.58pt">
                <v:path arrowok="t"/>
              </v:shape>
            </v:group>
            <v:group id="_x0000_s1949" style="height:360;left:3920;position:absolute;top:123;width:2" coordorigin="3920,123" coordsize="2,360">
              <v:shape id="_x0000_s1950" style="height:360;left:3920;position:absolute;top:123;width:2" coordorigin="3920,123" coordsize="21600,360" path="m3920,123l3920,483e" filled="f" stroked="t" strokecolor="black" strokeweight="0.58pt">
                <v:path arrowok="t"/>
              </v:shape>
            </v:group>
            <v:group id="_x0000_s1951" style="height:360;left:4335;position:absolute;top:123;width:2" coordorigin="4335,123" coordsize="2,360">
              <v:shape id="_x0000_s1952" style="height:360;left:4335;position:absolute;top:123;width:2" coordorigin="4335,123" coordsize="21600,360" path="m4335,123l4335,483e" filled="f" stroked="t" strokecolor="black" strokeweight="0.58pt">
                <v:path arrowok="t"/>
              </v:shape>
            </v:group>
            <v:group id="_x0000_s1953" style="height:360;left:4751;position:absolute;top:123;width:2" coordorigin="4751,123" coordsize="2,360">
              <v:shape id="_x0000_s1954" style="height:360;left:4751;position:absolute;top:123;width:2" coordorigin="4751,123" coordsize="21600,360" path="m4751,123l4751,483e" filled="f" stroked="t" strokecolor="black" strokeweight="0.58pt">
                <v:path arrowok="t"/>
              </v:shape>
            </v:group>
            <v:group id="_x0000_s1955" style="height:360;left:5166;position:absolute;top:123;width:2" coordorigin="5166,123" coordsize="2,360">
              <v:shape id="_x0000_s1956" style="height:360;left:5166;position:absolute;top:123;width:2" coordorigin="5166,123" coordsize="21600,360" path="m5166,123l5166,483e" filled="f" stroked="t" strokecolor="black" strokeweight="0.58pt">
                <v:path arrowok="t"/>
              </v:shape>
            </v:group>
            <v:group id="_x0000_s1957" style="height:360;left:5581;position:absolute;top:123;width:2" coordorigin="5581,123" coordsize="2,360">
              <v:shape id="_x0000_s1958" style="height:360;left:5581;position:absolute;top:123;width:2" coordorigin="5581,123" coordsize="21600,360" path="m5581,123l5581,483e" filled="f" stroked="t" strokecolor="black" strokeweight="0.58pt">
                <v:path arrowok="t"/>
              </v:shape>
            </v:group>
            <v:group id="_x0000_s1959" style="height:360;left:5994;position:absolute;top:123;width:2" coordorigin="5994,123" coordsize="2,360">
              <v:shape id="_x0000_s1960" style="height:360;left:5994;position:absolute;top:123;width:2" coordorigin="5994,123" coordsize="21600,360" path="m5994,123l5994,483e" filled="f" stroked="t" strokecolor="black" strokeweight="0.58pt">
                <v:path arrowok="t"/>
              </v:shape>
            </v:group>
            <v:group id="_x0000_s1961" style="height:360;left:6409;position:absolute;top:123;width:2" coordorigin="6409,123" coordsize="2,360">
              <v:shape id="_x0000_s1962" style="height:360;left:6409;position:absolute;top:123;width:2" coordorigin="6409,123" coordsize="21600,360" path="m6409,123l6409,483e" filled="f" stroked="t" strokecolor="black" strokeweight="0.58pt">
                <v:path arrowok="t"/>
              </v:shape>
            </v:group>
            <v:group id="_x0000_s1963" style="height:360;left:6825;position:absolute;top:123;width:2" coordorigin="6825,123" coordsize="2,360">
              <v:shape id="_x0000_s1964" style="height:360;left:6825;position:absolute;top:123;width:2" coordorigin="6825,123" coordsize="21600,360" path="m6825,123l6825,483e" filled="f" stroked="t" strokecolor="black" strokeweight="0.58pt">
                <v:path arrowok="t"/>
              </v:shape>
            </v:group>
            <v:group id="_x0000_s1965" style="height:360;left:7240;position:absolute;top:123;width:2" coordorigin="7240,123" coordsize="2,360">
              <v:shape id="_x0000_s1966" style="height:360;left:7240;position:absolute;top:123;width:2" coordorigin="7240,123" coordsize="21600,360" path="m7240,123l7240,483e" filled="f" stroked="t" strokecolor="black" strokeweight="0.58pt">
                <v:path arrowok="t"/>
              </v:shape>
            </v:group>
            <v:group id="_x0000_s1967" style="height:360;left:7656;position:absolute;top:123;width:2" coordorigin="7656,123" coordsize="2,360">
              <v:shape id="_x0000_s1968" style="height:360;left:7656;position:absolute;top:123;width:2" coordorigin="7656,123" coordsize="21600,360" path="m7656,123l7656,483e" filled="f" stroked="t" strokecolor="black" strokeweight="0.58pt">
                <v:path arrowok="t"/>
              </v:shape>
            </v:group>
            <v:group id="_x0000_s1969" style="height:360;left:8071;position:absolute;top:123;width:2" coordorigin="8071,123" coordsize="2,360">
              <v:shape id="_x0000_s1970" style="height:360;left:8071;position:absolute;top:123;width:2" coordorigin="8071,123" coordsize="21600,360" path="m8071,123l8071,483e" filled="f" stroked="t" strokecolor="black" strokeweight="0.58pt">
                <v:path arrowok="t"/>
              </v:shape>
            </v:group>
            <v:group id="_x0000_s1971" style="height:360;left:8486;position:absolute;top:123;width:2" coordorigin="8486,123" coordsize="2,360">
              <v:shape id="_x0000_s1972" style="height:360;left:8486;position:absolute;top:123;width:2" coordorigin="8486,123" coordsize="21600,360" path="m8486,123l8486,483e" filled="f" stroked="t" strokecolor="black" strokeweight="0.58pt">
                <v:path arrowok="t"/>
              </v:shape>
            </v:group>
            <v:group id="_x0000_s1973" style="height:360;left:8901;position:absolute;top:123;width:2" coordorigin="8901,123" coordsize="2,360">
              <v:shape id="_x0000_s1974" style="height:360;left:8901;position:absolute;top:123;width:2" coordorigin="8901,123" coordsize="21600,360" path="m8901,123l8901,483e" filled="f" stroked="t" strokecolor="black" strokeweight="0.58pt">
                <v:path arrowok="t"/>
              </v:shape>
            </v:group>
            <v:group id="_x0000_s1975" style="height:360;left:9316;position:absolute;top:123;width:2" coordorigin="9316,123" coordsize="2,360">
              <v:shape id="_x0000_s1976" style="height:360;left:9316;position:absolute;top:123;width:2" coordorigin="9316,123" coordsize="21600,360" path="m9316,123l9316,483e" filled="f" stroked="t" strokecolor="black" strokeweight="0.58pt">
                <v:path arrowok="t"/>
              </v:shape>
            </v:group>
            <v:group id="_x0000_s1977" style="height:360;left:9732;position:absolute;top:123;width:2" coordorigin="9732,123" coordsize="2,360">
              <v:shape id="_x0000_s1978" style="height:360;left:9732;position:absolute;top:123;width:2" coordorigin="9732,123" coordsize="21600,360" path="m9732,123l9732,483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3" w:after="0" w:line="270" w:lineRule="exact"/>
        <w:ind w:left="113" w:right="8223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979" style="height:19.06pt;margin-left:71.01pt;margin-top:16.11pt;mso-position-horizontal-relative:page;position:absolute;width:416.12pt;z-index:-251587584" coordorigin="1420,322" coordsize="8322,381">
            <v:group id="_x0000_s1980" style="height:2;left:1426;position:absolute;top:328;width:8311" coordorigin="1426,328" coordsize="8311,2">
              <v:shape id="_x0000_s1981" style="height:2;left:1426;position:absolute;top:328;width:8311" coordorigin="1426,328" coordsize="8311,21600" path="m1426,328l9737,328e" filled="f" stroked="t" strokecolor="black" strokeweight="0.58pt">
                <v:path arrowok="t"/>
              </v:shape>
            </v:group>
            <v:group id="_x0000_s1982" style="height:360;left:1431;position:absolute;top:333;width:2" coordorigin="1431,333" coordsize="2,360">
              <v:shape id="_x0000_s1983" style="height:360;left:1431;position:absolute;top:333;width:2" coordorigin="1431,333" coordsize="21600,360" path="m1431,333l1431,693e" filled="f" stroked="t" strokecolor="black" strokeweight="0.58pt">
                <v:path arrowok="t"/>
              </v:shape>
            </v:group>
            <v:group id="_x0000_s1984" style="height:2;left:1426;position:absolute;top:698;width:8311" coordorigin="1426,698" coordsize="8311,2">
              <v:shape id="_x0000_s1985" style="height:2;left:1426;position:absolute;top:698;width:8311" coordorigin="1426,698" coordsize="8311,21600" path="m1426,698l9737,698e" filled="f" stroked="t" strokecolor="black" strokeweight="0.58pt">
                <v:path arrowok="t"/>
              </v:shape>
            </v:group>
            <v:group id="_x0000_s1986" style="height:360;left:1846;position:absolute;top:333;width:2" coordorigin="1846,333" coordsize="2,360">
              <v:shape id="_x0000_s1987" style="height:360;left:1846;position:absolute;top:333;width:2" coordorigin="1846,333" coordsize="21600,360" path="m1846,333l1846,693e" filled="f" stroked="t" strokecolor="black" strokeweight="0.58pt">
                <v:path arrowok="t"/>
              </v:shape>
            </v:group>
            <v:group id="_x0000_s1988" style="height:360;left:2259;position:absolute;top:333;width:2" coordorigin="2259,333" coordsize="2,360">
              <v:shape id="_x0000_s1989" style="height:360;left:2259;position:absolute;top:333;width:2" coordorigin="2259,333" coordsize="21600,360" path="m2259,333l2259,693e" filled="f" stroked="t" strokecolor="black" strokeweight="0.58pt">
                <v:path arrowok="t"/>
              </v:shape>
            </v:group>
            <v:group id="_x0000_s1990" style="height:360;left:2674;position:absolute;top:333;width:2" coordorigin="2674,333" coordsize="2,360">
              <v:shape id="_x0000_s1991" style="height:360;left:2674;position:absolute;top:333;width:2" coordorigin="2674,333" coordsize="21600,360" path="m2674,333l2674,693e" filled="f" stroked="t" strokecolor="black" strokeweight="0.58pt">
                <v:path arrowok="t"/>
              </v:shape>
            </v:group>
            <v:group id="_x0000_s1992" style="height:360;left:3089;position:absolute;top:333;width:2" coordorigin="3089,333" coordsize="2,360">
              <v:shape id="_x0000_s1993" style="height:360;left:3089;position:absolute;top:333;width:2" coordorigin="3089,333" coordsize="21600,360" path="m3089,333l3089,693e" filled="f" stroked="t" strokecolor="black" strokeweight="0.58pt">
                <v:path arrowok="t"/>
              </v:shape>
            </v:group>
            <v:group id="_x0000_s1994" style="height:360;left:3505;position:absolute;top:333;width:2" coordorigin="3505,333" coordsize="2,360">
              <v:shape id="_x0000_s1995" style="height:360;left:3505;position:absolute;top:333;width:2" coordorigin="3505,333" coordsize="21600,360" path="m3505,333l3505,693e" filled="f" stroked="t" strokecolor="black" strokeweight="0.58pt">
                <v:path arrowok="t"/>
              </v:shape>
            </v:group>
            <v:group id="_x0000_s1996" style="height:360;left:3920;position:absolute;top:333;width:2" coordorigin="3920,333" coordsize="2,360">
              <v:shape id="_x0000_s1997" style="height:360;left:3920;position:absolute;top:333;width:2" coordorigin="3920,333" coordsize="21600,360" path="m3920,333l3920,693e" filled="f" stroked="t" strokecolor="black" strokeweight="0.58pt">
                <v:path arrowok="t"/>
              </v:shape>
            </v:group>
            <v:group id="_x0000_s1998" style="height:360;left:4335;position:absolute;top:333;width:2" coordorigin="4335,333" coordsize="2,360">
              <v:shape id="_x0000_s1999" style="height:360;left:4335;position:absolute;top:333;width:2" coordorigin="4335,333" coordsize="21600,360" path="m4335,333l4335,693e" filled="f" stroked="t" strokecolor="black" strokeweight="0.58pt">
                <v:path arrowok="t"/>
              </v:shape>
            </v:group>
            <v:group id="_x0000_s2000" style="height:360;left:4751;position:absolute;top:333;width:2" coordorigin="4751,333" coordsize="2,360">
              <v:shape id="_x0000_s2001" style="height:360;left:4751;position:absolute;top:333;width:2" coordorigin="4751,333" coordsize="21600,360" path="m4751,333l4751,693e" filled="f" stroked="t" strokecolor="black" strokeweight="0.58pt">
                <v:path arrowok="t"/>
              </v:shape>
            </v:group>
            <v:group id="_x0000_s2002" style="height:360;left:5166;position:absolute;top:333;width:2" coordorigin="5166,333" coordsize="2,360">
              <v:shape id="_x0000_s2003" style="height:360;left:5166;position:absolute;top:333;width:2" coordorigin="5166,333" coordsize="21600,360" path="m5166,333l5166,693e" filled="f" stroked="t" strokecolor="black" strokeweight="0.58pt">
                <v:path arrowok="t"/>
              </v:shape>
            </v:group>
            <v:group id="_x0000_s2004" style="height:360;left:5581;position:absolute;top:333;width:2" coordorigin="5581,333" coordsize="2,360">
              <v:shape id="_x0000_s2005" style="height:360;left:5581;position:absolute;top:333;width:2" coordorigin="5581,333" coordsize="21600,360" path="m5581,333l5581,693e" filled="f" stroked="t" strokecolor="black" strokeweight="0.58pt">
                <v:path arrowok="t"/>
              </v:shape>
            </v:group>
            <v:group id="_x0000_s2006" style="height:360;left:5994;position:absolute;top:333;width:2" coordorigin="5994,333" coordsize="2,360">
              <v:shape id="_x0000_s2007" style="height:360;left:5994;position:absolute;top:333;width:2" coordorigin="5994,333" coordsize="21600,360" path="m5994,333l5994,693e" filled="f" stroked="t" strokecolor="black" strokeweight="0.58pt">
                <v:path arrowok="t"/>
              </v:shape>
            </v:group>
            <v:group id="_x0000_s2008" style="height:360;left:6409;position:absolute;top:333;width:2" coordorigin="6409,333" coordsize="2,360">
              <v:shape id="_x0000_s2009" style="height:360;left:6409;position:absolute;top:333;width:2" coordorigin="6409,333" coordsize="21600,360" path="m6409,333l6409,693e" filled="f" stroked="t" strokecolor="black" strokeweight="0.58pt">
                <v:path arrowok="t"/>
              </v:shape>
            </v:group>
            <v:group id="_x0000_s2010" style="height:360;left:6825;position:absolute;top:333;width:2" coordorigin="6825,333" coordsize="2,360">
              <v:shape id="_x0000_s2011" style="height:360;left:6825;position:absolute;top:333;width:2" coordorigin="6825,333" coordsize="21600,360" path="m6825,333l6825,693e" filled="f" stroked="t" strokecolor="black" strokeweight="0.58pt">
                <v:path arrowok="t"/>
              </v:shape>
            </v:group>
            <v:group id="_x0000_s2012" style="height:360;left:7240;position:absolute;top:333;width:2" coordorigin="7240,333" coordsize="2,360">
              <v:shape id="_x0000_s2013" style="height:360;left:7240;position:absolute;top:333;width:2" coordorigin="7240,333" coordsize="21600,360" path="m7240,333l7240,693e" filled="f" stroked="t" strokecolor="black" strokeweight="0.58pt">
                <v:path arrowok="t"/>
              </v:shape>
            </v:group>
            <v:group id="_x0000_s2014" style="height:360;left:7656;position:absolute;top:333;width:2" coordorigin="7656,333" coordsize="2,360">
              <v:shape id="_x0000_s2015" style="height:360;left:7656;position:absolute;top:333;width:2" coordorigin="7656,333" coordsize="21600,360" path="m7656,333l7656,693e" filled="f" stroked="t" strokecolor="black" strokeweight="0.58pt">
                <v:path arrowok="t"/>
              </v:shape>
            </v:group>
            <v:group id="_x0000_s2016" style="height:360;left:8071;position:absolute;top:333;width:2" coordorigin="8071,333" coordsize="2,360">
              <v:shape id="_x0000_s2017" style="height:360;left:8071;position:absolute;top:333;width:2" coordorigin="8071,333" coordsize="21600,360" path="m8071,333l8071,693e" filled="f" stroked="t" strokecolor="black" strokeweight="0.58pt">
                <v:path arrowok="t"/>
              </v:shape>
            </v:group>
            <v:group id="_x0000_s2018" style="height:360;left:8486;position:absolute;top:333;width:2" coordorigin="8486,333" coordsize="2,360">
              <v:shape id="_x0000_s2019" style="height:360;left:8486;position:absolute;top:333;width:2" coordorigin="8486,333" coordsize="21600,360" path="m8486,333l8486,693e" filled="f" stroked="t" strokecolor="black" strokeweight="0.58pt">
                <v:path arrowok="t"/>
              </v:shape>
            </v:group>
            <v:group id="_x0000_s2020" style="height:360;left:8901;position:absolute;top:333;width:2" coordorigin="8901,333" coordsize="2,360">
              <v:shape id="_x0000_s2021" style="height:360;left:8901;position:absolute;top:333;width:2" coordorigin="8901,333" coordsize="21600,360" path="m8901,333l8901,693e" filled="f" stroked="t" strokecolor="black" strokeweight="0.58pt">
                <v:path arrowok="t"/>
              </v:shape>
            </v:group>
            <v:group id="_x0000_s2022" style="height:360;left:9316;position:absolute;top:333;width:2" coordorigin="9316,333" coordsize="2,360">
              <v:shape id="_x0000_s2023" style="height:360;left:9316;position:absolute;top:333;width:2" coordorigin="9316,333" coordsize="21600,360" path="m9316,333l9316,693e" filled="f" stroked="t" strokecolor="black" strokeweight="0.58pt">
                <v:path arrowok="t"/>
              </v:shape>
            </v:group>
            <v:group id="_x0000_s2024" style="height:360;left:9732;position:absolute;top:333;width:2" coordorigin="9732,333" coordsize="2,360">
              <v:shape id="_x0000_s2025" style="height:360;left:9732;position:absolute;top:333;width:2" coordorigin="9732,333" coordsize="21600,360" path="m9732,333l9732,693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准</w:t>
      </w:r>
    </w:p>
    <w:p>
      <w:pPr>
        <w:spacing w:before="0" w:after="0" w:line="24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2026" style="height:19.08pt;margin-left:71.01pt;margin-top:11.99pt;mso-position-horizontal-relative:page;position:absolute;width:416.12pt;z-index:-251586560" coordorigin="1420,240" coordsize="8322,382">
            <v:group id="_x0000_s2027" style="height:2;left:1426;position:absolute;top:246;width:8311" coordorigin="1426,246" coordsize="8311,2">
              <v:shape id="_x0000_s2028" style="height:2;left:1426;position:absolute;top:246;width:8311" coordorigin="1426,246" coordsize="8311,21600" path="m1426,246l9737,246e" filled="f" stroked="t" strokecolor="black" strokeweight="0.58pt">
                <v:path arrowok="t"/>
              </v:shape>
            </v:group>
            <v:group id="_x0000_s2029" style="height:360;left:1431;position:absolute;top:250;width:2" coordorigin="1431,250" coordsize="2,360">
              <v:shape id="_x0000_s2030" style="height:360;left:1431;position:absolute;top:250;width:2" coordorigin="1431,250" coordsize="21600,360" path="m1431,250l1431,611e" filled="f" stroked="t" strokecolor="black" strokeweight="0.58pt">
                <v:path arrowok="t"/>
              </v:shape>
            </v:group>
            <v:group id="_x0000_s2031" style="height:2;left:1426;position:absolute;top:616;width:8311" coordorigin="1426,616" coordsize="8311,2">
              <v:shape id="_x0000_s2032" style="height:2;left:1426;position:absolute;top:616;width:8311" coordorigin="1426,616" coordsize="8311,21600" path="m1426,616l9737,616e" filled="f" stroked="t" strokecolor="black" strokeweight="0.58pt">
                <v:path arrowok="t"/>
              </v:shape>
            </v:group>
            <v:group id="_x0000_s2033" style="height:360;left:1846;position:absolute;top:250;width:2" coordorigin="1846,250" coordsize="2,360">
              <v:shape id="_x0000_s2034" style="height:360;left:1846;position:absolute;top:250;width:2" coordorigin="1846,250" coordsize="21600,360" path="m1846,250l1846,611e" filled="f" stroked="t" strokecolor="black" strokeweight="0.58pt">
                <v:path arrowok="t"/>
              </v:shape>
            </v:group>
            <v:group id="_x0000_s2035" style="height:360;left:2259;position:absolute;top:250;width:2" coordorigin="2259,250" coordsize="2,360">
              <v:shape id="_x0000_s2036" style="height:360;left:2259;position:absolute;top:250;width:2" coordorigin="2259,250" coordsize="21600,360" path="m2259,250l2259,611e" filled="f" stroked="t" strokecolor="black" strokeweight="0.58pt">
                <v:path arrowok="t"/>
              </v:shape>
            </v:group>
            <v:group id="_x0000_s2037" style="height:360;left:2674;position:absolute;top:250;width:2" coordorigin="2674,250" coordsize="2,360">
              <v:shape id="_x0000_s2038" style="height:360;left:2674;position:absolute;top:250;width:2" coordorigin="2674,250" coordsize="21600,360" path="m2674,250l2674,611e" filled="f" stroked="t" strokecolor="black" strokeweight="0.58pt">
                <v:path arrowok="t"/>
              </v:shape>
            </v:group>
            <v:group id="_x0000_s2039" style="height:360;left:3089;position:absolute;top:250;width:2" coordorigin="3089,250" coordsize="2,360">
              <v:shape id="_x0000_s2040" style="height:360;left:3089;position:absolute;top:250;width:2" coordorigin="3089,250" coordsize="21600,360" path="m3089,250l3089,611e" filled="f" stroked="t" strokecolor="black" strokeweight="0.58pt">
                <v:path arrowok="t"/>
              </v:shape>
            </v:group>
            <v:group id="_x0000_s2041" style="height:360;left:3505;position:absolute;top:250;width:2" coordorigin="3505,250" coordsize="2,360">
              <v:shape id="_x0000_s2042" style="height:360;left:3505;position:absolute;top:250;width:2" coordorigin="3505,250" coordsize="21600,360" path="m3505,250l3505,611e" filled="f" stroked="t" strokecolor="black" strokeweight="0.58pt">
                <v:path arrowok="t"/>
              </v:shape>
            </v:group>
            <v:group id="_x0000_s2043" style="height:360;left:3920;position:absolute;top:250;width:2" coordorigin="3920,250" coordsize="2,360">
              <v:shape id="_x0000_s2044" style="height:360;left:3920;position:absolute;top:250;width:2" coordorigin="3920,250" coordsize="21600,360" path="m3920,250l3920,611e" filled="f" stroked="t" strokecolor="black" strokeweight="0.58pt">
                <v:path arrowok="t"/>
              </v:shape>
            </v:group>
            <v:group id="_x0000_s2045" style="height:360;left:4335;position:absolute;top:250;width:2" coordorigin="4335,250" coordsize="2,360">
              <v:shape id="_x0000_s2046" style="height:360;left:4335;position:absolute;top:250;width:2" coordorigin="4335,250" coordsize="21600,360" path="m4335,250l4335,611e" filled="f" stroked="t" strokecolor="black" strokeweight="0.58pt">
                <v:path arrowok="t"/>
              </v:shape>
            </v:group>
            <v:group id="_x0000_s2047" style="height:360;left:4751;position:absolute;top:250;width:2" coordorigin="4751,250" coordsize="2,360">
              <v:shape id="_x0000_s2048" style="height:360;left:4751;position:absolute;top:250;width:2" coordorigin="4751,250" coordsize="21600,360" path="m4751,250l4751,611e" filled="f" stroked="t" strokecolor="black" strokeweight="0.58pt">
                <v:path arrowok="t"/>
              </v:shape>
            </v:group>
            <v:group id="_x0000_s2049" style="height:360;left:5166;position:absolute;top:250;width:2" coordorigin="5166,250" coordsize="2,360">
              <v:shape id="_x0000_s2050" style="height:360;left:5166;position:absolute;top:250;width:2" coordorigin="5166,250" coordsize="21600,360" path="m5166,250l5166,611e" filled="f" stroked="t" strokecolor="black" strokeweight="0.58pt">
                <v:path arrowok="t"/>
              </v:shape>
            </v:group>
            <v:group id="_x0000_s2051" style="height:360;left:5581;position:absolute;top:250;width:2" coordorigin="5581,250" coordsize="2,360">
              <v:shape id="_x0000_s2052" style="height:360;left:5581;position:absolute;top:250;width:2" coordorigin="5581,250" coordsize="21600,360" path="m5581,250l5581,611e" filled="f" stroked="t" strokecolor="black" strokeweight="0.58pt">
                <v:path arrowok="t"/>
              </v:shape>
            </v:group>
            <v:group id="_x0000_s2053" style="height:360;left:5994;position:absolute;top:250;width:2" coordorigin="5994,250" coordsize="2,360">
              <v:shape id="_x0000_s2054" style="height:360;left:5994;position:absolute;top:250;width:2" coordorigin="5994,250" coordsize="21600,360" path="m5994,250l5994,611e" filled="f" stroked="t" strokecolor="black" strokeweight="0.58pt">
                <v:path arrowok="t"/>
              </v:shape>
            </v:group>
            <v:group id="_x0000_s2055" style="height:360;left:6409;position:absolute;top:250;width:2" coordorigin="6409,250" coordsize="2,360">
              <v:shape id="_x0000_s2056" style="height:360;left:6409;position:absolute;top:250;width:2" coordorigin="6409,250" coordsize="21600,360" path="m6409,250l6409,611e" filled="f" stroked="t" strokecolor="black" strokeweight="0.58pt">
                <v:path arrowok="t"/>
              </v:shape>
            </v:group>
            <v:group id="_x0000_s2057" style="height:360;left:6825;position:absolute;top:250;width:2" coordorigin="6825,250" coordsize="2,360">
              <v:shape id="_x0000_s2058" style="height:360;left:6825;position:absolute;top:250;width:2" coordorigin="6825,250" coordsize="21600,360" path="m6825,250l6825,611e" filled="f" stroked="t" strokecolor="black" strokeweight="0.58pt">
                <v:path arrowok="t"/>
              </v:shape>
            </v:group>
            <v:group id="_x0000_s2059" style="height:360;left:7240;position:absolute;top:250;width:2" coordorigin="7240,250" coordsize="2,360">
              <v:shape id="_x0000_s2060" style="height:360;left:7240;position:absolute;top:250;width:2" coordorigin="7240,250" coordsize="21600,360" path="m7240,250l7240,611e" filled="f" stroked="t" strokecolor="black" strokeweight="0.58pt">
                <v:path arrowok="t"/>
              </v:shape>
            </v:group>
            <v:group id="_x0000_s2061" style="height:360;left:7656;position:absolute;top:250;width:2" coordorigin="7656,250" coordsize="2,360">
              <v:shape id="_x0000_s2062" style="height:360;left:7656;position:absolute;top:250;width:2" coordorigin="7656,250" coordsize="21600,360" path="m7656,250l7656,611e" filled="f" stroked="t" strokecolor="black" strokeweight="0.58pt">
                <v:path arrowok="t"/>
              </v:shape>
            </v:group>
            <v:group id="_x0000_s2063" style="height:360;left:8071;position:absolute;top:250;width:2" coordorigin="8071,250" coordsize="2,360">
              <v:shape id="_x0000_s2064" style="height:360;left:8071;position:absolute;top:250;width:2" coordorigin="8071,250" coordsize="21600,360" path="m8071,250l8071,611e" filled="f" stroked="t" strokecolor="black" strokeweight="0.58pt">
                <v:path arrowok="t"/>
              </v:shape>
            </v:group>
            <v:group id="_x0000_s2065" style="height:360;left:8486;position:absolute;top:250;width:2" coordorigin="8486,250" coordsize="2,360">
              <v:shape id="_x0000_s2066" style="height:360;left:8486;position:absolute;top:250;width:2" coordorigin="8486,250" coordsize="21600,360" path="m8486,250l8486,611e" filled="f" stroked="t" strokecolor="black" strokeweight="0.58pt">
                <v:path arrowok="t"/>
              </v:shape>
            </v:group>
            <v:group id="_x0000_s2067" style="height:360;left:8901;position:absolute;top:250;width:2" coordorigin="8901,250" coordsize="2,360">
              <v:shape id="_x0000_s2068" style="height:360;left:8901;position:absolute;top:250;width:2" coordorigin="8901,250" coordsize="21600,360" path="m8901,250l8901,611e" filled="f" stroked="t" strokecolor="black" strokeweight="0.58pt">
                <v:path arrowok="t"/>
              </v:shape>
            </v:group>
            <v:group id="_x0000_s2069" style="height:360;left:9316;position:absolute;top:250;width:2" coordorigin="9316,250" coordsize="2,360">
              <v:shape id="_x0000_s2070" style="height:360;left:9316;position:absolute;top:250;width:2" coordorigin="9316,250" coordsize="21600,360" path="m9316,250l9316,611e" filled="f" stroked="t" strokecolor="black" strokeweight="0.58pt">
                <v:path arrowok="t"/>
              </v:shape>
            </v:group>
            <v:group id="_x0000_s2071" style="height:360;left:9732;position:absolute;top:250;width:2" coordorigin="9732,250" coordsize="2,360">
              <v:shape id="_x0000_s2072" style="height:360;left:9732;position:absolute;top:250;width:2" coordorigin="9732,250" coordsize="21600,360" path="m9732,250l9732,611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2073" style="height:19.06pt;margin-left:71.01pt;margin-top:10.31pt;mso-position-horizontal-relative:page;position:absolute;width:416.12pt;z-index:-251585536" coordorigin="1420,206" coordsize="8322,381">
            <v:group id="_x0000_s2074" style="height:2;left:1426;position:absolute;top:212;width:8311" coordorigin="1426,212" coordsize="8311,2">
              <v:shape id="_x0000_s2075" style="height:2;left:1426;position:absolute;top:212;width:8311" coordorigin="1426,212" coordsize="8311,21600" path="m1426,212l9737,212e" filled="f" stroked="t" strokecolor="black" strokeweight="0.58pt">
                <v:path arrowok="t"/>
              </v:shape>
            </v:group>
            <v:group id="_x0000_s2076" style="height:360;left:1431;position:absolute;top:217;width:2" coordorigin="1431,217" coordsize="2,360">
              <v:shape id="_x0000_s2077" style="height:360;left:1431;position:absolute;top:217;width:2" coordorigin="1431,217" coordsize="21600,360" path="m1431,217l1431,577e" filled="f" stroked="t" strokecolor="black" strokeweight="0.58pt">
                <v:path arrowok="t"/>
              </v:shape>
            </v:group>
            <v:group id="_x0000_s2078" style="height:2;left:1426;position:absolute;top:582;width:8311" coordorigin="1426,582" coordsize="8311,2">
              <v:shape id="_x0000_s2079" style="height:2;left:1426;position:absolute;top:582;width:8311" coordorigin="1426,582" coordsize="8311,21600" path="m1426,582l9737,582e" filled="f" stroked="t" strokecolor="black" strokeweight="0.58pt">
                <v:path arrowok="t"/>
              </v:shape>
            </v:group>
            <v:group id="_x0000_s2080" style="height:360;left:1846;position:absolute;top:217;width:2" coordorigin="1846,217" coordsize="2,360">
              <v:shape id="_x0000_s2081" style="height:360;left:1846;position:absolute;top:217;width:2" coordorigin="1846,217" coordsize="21600,360" path="m1846,217l1846,577e" filled="f" stroked="t" strokecolor="black" strokeweight="0.58pt">
                <v:path arrowok="t"/>
              </v:shape>
            </v:group>
            <v:group id="_x0000_s2082" style="height:360;left:2259;position:absolute;top:217;width:2" coordorigin="2259,217" coordsize="2,360">
              <v:shape id="_x0000_s2083" style="height:360;left:2259;position:absolute;top:217;width:2" coordorigin="2259,217" coordsize="21600,360" path="m2259,217l2259,577e" filled="f" stroked="t" strokecolor="black" strokeweight="0.58pt">
                <v:path arrowok="t"/>
              </v:shape>
            </v:group>
            <v:group id="_x0000_s2084" style="height:360;left:2674;position:absolute;top:217;width:2" coordorigin="2674,217" coordsize="2,360">
              <v:shape id="_x0000_s2085" style="height:360;left:2674;position:absolute;top:217;width:2" coordorigin="2674,217" coordsize="21600,360" path="m2674,217l2674,577e" filled="f" stroked="t" strokecolor="black" strokeweight="0.58pt">
                <v:path arrowok="t"/>
              </v:shape>
            </v:group>
            <v:group id="_x0000_s2086" style="height:360;left:3089;position:absolute;top:217;width:2" coordorigin="3089,217" coordsize="2,360">
              <v:shape id="_x0000_s2087" style="height:360;left:3089;position:absolute;top:217;width:2" coordorigin="3089,217" coordsize="21600,360" path="m3089,217l3089,577e" filled="f" stroked="t" strokecolor="black" strokeweight="0.58pt">
                <v:path arrowok="t"/>
              </v:shape>
            </v:group>
            <v:group id="_x0000_s2088" style="height:360;left:3505;position:absolute;top:217;width:2" coordorigin="3505,217" coordsize="2,360">
              <v:shape id="_x0000_s2089" style="height:360;left:3505;position:absolute;top:217;width:2" coordorigin="3505,217" coordsize="21600,360" path="m3505,217l3505,577e" filled="f" stroked="t" strokecolor="black" strokeweight="0.58pt">
                <v:path arrowok="t"/>
              </v:shape>
            </v:group>
            <v:group id="_x0000_s2090" style="height:360;left:3920;position:absolute;top:217;width:2" coordorigin="3920,217" coordsize="2,360">
              <v:shape id="_x0000_s2091" style="height:360;left:3920;position:absolute;top:217;width:2" coordorigin="3920,217" coordsize="21600,360" path="m3920,217l3920,577e" filled="f" stroked="t" strokecolor="black" strokeweight="0.58pt">
                <v:path arrowok="t"/>
              </v:shape>
            </v:group>
            <v:group id="_x0000_s2092" style="height:360;left:4335;position:absolute;top:217;width:2" coordorigin="4335,217" coordsize="2,360">
              <v:shape id="_x0000_s2093" style="height:360;left:4335;position:absolute;top:217;width:2" coordorigin="4335,217" coordsize="21600,360" path="m4335,217l4335,577e" filled="f" stroked="t" strokecolor="black" strokeweight="0.58pt">
                <v:path arrowok="t"/>
              </v:shape>
            </v:group>
            <v:group id="_x0000_s2094" style="height:360;left:4751;position:absolute;top:217;width:2" coordorigin="4751,217" coordsize="2,360">
              <v:shape id="_x0000_s2095" style="height:360;left:4751;position:absolute;top:217;width:2" coordorigin="4751,217" coordsize="21600,360" path="m4751,217l4751,577e" filled="f" stroked="t" strokecolor="black" strokeweight="0.58pt">
                <v:path arrowok="t"/>
              </v:shape>
            </v:group>
            <v:group id="_x0000_s2096" style="height:360;left:5166;position:absolute;top:217;width:2" coordorigin="5166,217" coordsize="2,360">
              <v:shape id="_x0000_s2097" style="height:360;left:5166;position:absolute;top:217;width:2" coordorigin="5166,217" coordsize="21600,360" path="m5166,217l5166,577e" filled="f" stroked="t" strokecolor="black" strokeweight="0.58pt">
                <v:path arrowok="t"/>
              </v:shape>
            </v:group>
            <v:group id="_x0000_s2098" style="height:360;left:5581;position:absolute;top:217;width:2" coordorigin="5581,217" coordsize="2,360">
              <v:shape id="_x0000_s2099" style="height:360;left:5581;position:absolute;top:217;width:2" coordorigin="5581,217" coordsize="21600,360" path="m5581,217l5581,577e" filled="f" stroked="t" strokecolor="black" strokeweight="0.58pt">
                <v:path arrowok="t"/>
              </v:shape>
            </v:group>
            <v:group id="_x0000_s2100" style="height:360;left:5994;position:absolute;top:217;width:2" coordorigin="5994,217" coordsize="2,360">
              <v:shape id="_x0000_s2101" style="height:360;left:5994;position:absolute;top:217;width:2" coordorigin="5994,217" coordsize="21600,360" path="m5994,217l5994,577e" filled="f" stroked="t" strokecolor="black" strokeweight="0.58pt">
                <v:path arrowok="t"/>
              </v:shape>
            </v:group>
            <v:group id="_x0000_s2102" style="height:360;left:6409;position:absolute;top:217;width:2" coordorigin="6409,217" coordsize="2,360">
              <v:shape id="_x0000_s2103" style="height:360;left:6409;position:absolute;top:217;width:2" coordorigin="6409,217" coordsize="21600,360" path="m6409,217l6409,577e" filled="f" stroked="t" strokecolor="black" strokeweight="0.58pt">
                <v:path arrowok="t"/>
              </v:shape>
            </v:group>
            <v:group id="_x0000_s2104" style="height:360;left:6825;position:absolute;top:217;width:2" coordorigin="6825,217" coordsize="2,360">
              <v:shape id="_x0000_s2105" style="height:360;left:6825;position:absolute;top:217;width:2" coordorigin="6825,217" coordsize="21600,360" path="m6825,217l6825,577e" filled="f" stroked="t" strokecolor="black" strokeweight="0.58pt">
                <v:path arrowok="t"/>
              </v:shape>
            </v:group>
            <v:group id="_x0000_s2106" style="height:360;left:7240;position:absolute;top:217;width:2" coordorigin="7240,217" coordsize="2,360">
              <v:shape id="_x0000_s2107" style="height:360;left:7240;position:absolute;top:217;width:2" coordorigin="7240,217" coordsize="21600,360" path="m7240,217l7240,577e" filled="f" stroked="t" strokecolor="black" strokeweight="0.58pt">
                <v:path arrowok="t"/>
              </v:shape>
            </v:group>
            <v:group id="_x0000_s2108" style="height:360;left:7656;position:absolute;top:217;width:2" coordorigin="7656,217" coordsize="2,360">
              <v:shape id="_x0000_s2109" style="height:360;left:7656;position:absolute;top:217;width:2" coordorigin="7656,217" coordsize="21600,360" path="m7656,217l7656,577e" filled="f" stroked="t" strokecolor="black" strokeweight="0.58pt">
                <v:path arrowok="t"/>
              </v:shape>
            </v:group>
            <v:group id="_x0000_s2110" style="height:360;left:8071;position:absolute;top:217;width:2" coordorigin="8071,217" coordsize="2,360">
              <v:shape id="_x0000_s2111" style="height:360;left:8071;position:absolute;top:217;width:2" coordorigin="8071,217" coordsize="21600,360" path="m8071,217l8071,577e" filled="f" stroked="t" strokecolor="black" strokeweight="0.58pt">
                <v:path arrowok="t"/>
              </v:shape>
            </v:group>
            <v:group id="_x0000_s2112" style="height:360;left:8486;position:absolute;top:217;width:2" coordorigin="8486,217" coordsize="2,360">
              <v:shape id="_x0000_s2113" style="height:360;left:8486;position:absolute;top:217;width:2" coordorigin="8486,217" coordsize="21600,360" path="m8486,217l8486,577e" filled="f" stroked="t" strokecolor="black" strokeweight="0.58pt">
                <v:path arrowok="t"/>
              </v:shape>
            </v:group>
            <v:group id="_x0000_s2114" style="height:360;left:8901;position:absolute;top:217;width:2" coordorigin="8901,217" coordsize="2,360">
              <v:shape id="_x0000_s2115" style="height:360;left:8901;position:absolute;top:217;width:2" coordorigin="8901,217" coordsize="21600,360" path="m8901,217l8901,577e" filled="f" stroked="t" strokecolor="black" strokeweight="0.58pt">
                <v:path arrowok="t"/>
              </v:shape>
            </v:group>
            <v:group id="_x0000_s2116" style="height:360;left:9316;position:absolute;top:217;width:2" coordorigin="9316,217" coordsize="2,360">
              <v:shape id="_x0000_s2117" style="height:360;left:9316;position:absolute;top:217;width:2" coordorigin="9316,217" coordsize="21600,360" path="m9316,217l9316,577e" filled="f" stroked="t" strokecolor="black" strokeweight="0.58pt">
                <v:path arrowok="t"/>
              </v:shape>
            </v:group>
            <v:group id="_x0000_s2118" style="height:360;left:9732;position:absolute;top:217;width:2" coordorigin="9732,217" coordsize="2,360">
              <v:shape id="_x0000_s2119" style="height:360;left:9732;position:absolute;top:217;width:2" coordorigin="9732,217" coordsize="21600,360" path="m9732,217l9732,57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3" w:after="0" w:line="270" w:lineRule="exact"/>
        <w:ind w:left="113" w:right="8223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2120" style="height:19.06pt;margin-left:71.01pt;margin-top:7.34pt;mso-position-horizontal-relative:page;position:absolute;width:416.12pt;z-index:-251584512" coordorigin="1420,147" coordsize="8322,381">
            <v:group id="_x0000_s2121" style="height:2;left:1426;position:absolute;top:153;width:8311" coordorigin="1426,153" coordsize="8311,2">
              <v:shape id="_x0000_s2122" style="height:2;left:1426;position:absolute;top:153;width:8311" coordorigin="1426,153" coordsize="8311,21600" path="m1426,153l9737,153e" filled="f" stroked="t" strokecolor="black" strokeweight="0.58pt">
                <v:path arrowok="t"/>
              </v:shape>
            </v:group>
            <v:group id="_x0000_s2123" style="height:360;left:1431;position:absolute;top:157;width:2" coordorigin="1431,157" coordsize="2,360">
              <v:shape id="_x0000_s2124" style="height:360;left:1431;position:absolute;top:157;width:2" coordorigin="1431,157" coordsize="21600,360" path="m1431,157l1431,517e" filled="f" stroked="t" strokecolor="black" strokeweight="0.58pt">
                <v:path arrowok="t"/>
              </v:shape>
            </v:group>
            <v:group id="_x0000_s2125" style="height:2;left:1426;position:absolute;top:522;width:8311" coordorigin="1426,522" coordsize="8311,2">
              <v:shape id="_x0000_s2126" style="height:2;left:1426;position:absolute;top:522;width:8311" coordorigin="1426,522" coordsize="8311,21600" path="m1426,522l9737,522e" filled="f" stroked="t" strokecolor="black" strokeweight="0.58pt">
                <v:path arrowok="t"/>
              </v:shape>
            </v:group>
            <v:group id="_x0000_s2127" style="height:360;left:1846;position:absolute;top:157;width:2" coordorigin="1846,157" coordsize="2,360">
              <v:shape id="_x0000_s2128" style="height:360;left:1846;position:absolute;top:157;width:2" coordorigin="1846,157" coordsize="21600,360" path="m1846,157l1846,517e" filled="f" stroked="t" strokecolor="black" strokeweight="0.58pt">
                <v:path arrowok="t"/>
              </v:shape>
            </v:group>
            <v:group id="_x0000_s2129" style="height:360;left:2259;position:absolute;top:157;width:2" coordorigin="2259,157" coordsize="2,360">
              <v:shape id="_x0000_s2130" style="height:360;left:2259;position:absolute;top:157;width:2" coordorigin="2259,157" coordsize="21600,360" path="m2259,157l2259,517e" filled="f" stroked="t" strokecolor="black" strokeweight="0.58pt">
                <v:path arrowok="t"/>
              </v:shape>
            </v:group>
            <v:group id="_x0000_s2131" style="height:360;left:2674;position:absolute;top:157;width:2" coordorigin="2674,157" coordsize="2,360">
              <v:shape id="_x0000_s2132" style="height:360;left:2674;position:absolute;top:157;width:2" coordorigin="2674,157" coordsize="21600,360" path="m2674,157l2674,517e" filled="f" stroked="t" strokecolor="black" strokeweight="0.58pt">
                <v:path arrowok="t"/>
              </v:shape>
            </v:group>
            <v:group id="_x0000_s2133" style="height:360;left:3089;position:absolute;top:157;width:2" coordorigin="3089,157" coordsize="2,360">
              <v:shape id="_x0000_s2134" style="height:360;left:3089;position:absolute;top:157;width:2" coordorigin="3089,157" coordsize="21600,360" path="m3089,157l3089,517e" filled="f" stroked="t" strokecolor="black" strokeweight="0.58pt">
                <v:path arrowok="t"/>
              </v:shape>
            </v:group>
            <v:group id="_x0000_s2135" style="height:360;left:3505;position:absolute;top:157;width:2" coordorigin="3505,157" coordsize="2,360">
              <v:shape id="_x0000_s2136" style="height:360;left:3505;position:absolute;top:157;width:2" coordorigin="3505,157" coordsize="21600,360" path="m3505,157l3505,517e" filled="f" stroked="t" strokecolor="black" strokeweight="0.58pt">
                <v:path arrowok="t"/>
              </v:shape>
            </v:group>
            <v:group id="_x0000_s2137" style="height:360;left:3920;position:absolute;top:157;width:2" coordorigin="3920,157" coordsize="2,360">
              <v:shape id="_x0000_s2138" style="height:360;left:3920;position:absolute;top:157;width:2" coordorigin="3920,157" coordsize="21600,360" path="m3920,157l3920,517e" filled="f" stroked="t" strokecolor="black" strokeweight="0.58pt">
                <v:path arrowok="t"/>
              </v:shape>
            </v:group>
            <v:group id="_x0000_s2139" style="height:360;left:4335;position:absolute;top:157;width:2" coordorigin="4335,157" coordsize="2,360">
              <v:shape id="_x0000_s2140" style="height:360;left:4335;position:absolute;top:157;width:2" coordorigin="4335,157" coordsize="21600,360" path="m4335,157l4335,517e" filled="f" stroked="t" strokecolor="black" strokeweight="0.58pt">
                <v:path arrowok="t"/>
              </v:shape>
            </v:group>
            <v:group id="_x0000_s2141" style="height:360;left:4751;position:absolute;top:157;width:2" coordorigin="4751,157" coordsize="2,360">
              <v:shape id="_x0000_s2142" style="height:360;left:4751;position:absolute;top:157;width:2" coordorigin="4751,157" coordsize="21600,360" path="m4751,157l4751,517e" filled="f" stroked="t" strokecolor="black" strokeweight="0.58pt">
                <v:path arrowok="t"/>
              </v:shape>
            </v:group>
            <v:group id="_x0000_s2143" style="height:360;left:5166;position:absolute;top:157;width:2" coordorigin="5166,157" coordsize="2,360">
              <v:shape id="_x0000_s2144" style="height:360;left:5166;position:absolute;top:157;width:2" coordorigin="5166,157" coordsize="21600,360" path="m5166,157l5166,517e" filled="f" stroked="t" strokecolor="black" strokeweight="0.58pt">
                <v:path arrowok="t"/>
              </v:shape>
            </v:group>
            <v:group id="_x0000_s2145" style="height:360;left:5581;position:absolute;top:157;width:2" coordorigin="5581,157" coordsize="2,360">
              <v:shape id="_x0000_s2146" style="height:360;left:5581;position:absolute;top:157;width:2" coordorigin="5581,157" coordsize="21600,360" path="m5581,157l5581,517e" filled="f" stroked="t" strokecolor="black" strokeweight="0.58pt">
                <v:path arrowok="t"/>
              </v:shape>
            </v:group>
            <v:group id="_x0000_s2147" style="height:360;left:5994;position:absolute;top:157;width:2" coordorigin="5994,157" coordsize="2,360">
              <v:shape id="_x0000_s2148" style="height:360;left:5994;position:absolute;top:157;width:2" coordorigin="5994,157" coordsize="21600,360" path="m5994,157l5994,517e" filled="f" stroked="t" strokecolor="black" strokeweight="0.58pt">
                <v:path arrowok="t"/>
              </v:shape>
            </v:group>
            <v:group id="_x0000_s2149" style="height:360;left:6409;position:absolute;top:157;width:2" coordorigin="6409,157" coordsize="2,360">
              <v:shape id="_x0000_s2150" style="height:360;left:6409;position:absolute;top:157;width:2" coordorigin="6409,157" coordsize="21600,360" path="m6409,157l6409,517e" filled="f" stroked="t" strokecolor="black" strokeweight="0.58pt">
                <v:path arrowok="t"/>
              </v:shape>
            </v:group>
            <v:group id="_x0000_s2151" style="height:360;left:6825;position:absolute;top:157;width:2" coordorigin="6825,157" coordsize="2,360">
              <v:shape id="_x0000_s2152" style="height:360;left:6825;position:absolute;top:157;width:2" coordorigin="6825,157" coordsize="21600,360" path="m6825,157l6825,517e" filled="f" stroked="t" strokecolor="black" strokeweight="0.58pt">
                <v:path arrowok="t"/>
              </v:shape>
            </v:group>
            <v:group id="_x0000_s2153" style="height:360;left:7240;position:absolute;top:157;width:2" coordorigin="7240,157" coordsize="2,360">
              <v:shape id="_x0000_s2154" style="height:360;left:7240;position:absolute;top:157;width:2" coordorigin="7240,157" coordsize="21600,360" path="m7240,157l7240,517e" filled="f" stroked="t" strokecolor="black" strokeweight="0.58pt">
                <v:path arrowok="t"/>
              </v:shape>
            </v:group>
            <v:group id="_x0000_s2155" style="height:360;left:7656;position:absolute;top:157;width:2" coordorigin="7656,157" coordsize="2,360">
              <v:shape id="_x0000_s2156" style="height:360;left:7656;position:absolute;top:157;width:2" coordorigin="7656,157" coordsize="21600,360" path="m7656,157l7656,517e" filled="f" stroked="t" strokecolor="black" strokeweight="0.58pt">
                <v:path arrowok="t"/>
              </v:shape>
            </v:group>
            <v:group id="_x0000_s2157" style="height:360;left:8071;position:absolute;top:157;width:2" coordorigin="8071,157" coordsize="2,360">
              <v:shape id="_x0000_s2158" style="height:360;left:8071;position:absolute;top:157;width:2" coordorigin="8071,157" coordsize="21600,360" path="m8071,157l8071,517e" filled="f" stroked="t" strokecolor="black" strokeweight="0.58pt">
                <v:path arrowok="t"/>
              </v:shape>
            </v:group>
            <v:group id="_x0000_s2159" style="height:360;left:8486;position:absolute;top:157;width:2" coordorigin="8486,157" coordsize="2,360">
              <v:shape id="_x0000_s2160" style="height:360;left:8486;position:absolute;top:157;width:2" coordorigin="8486,157" coordsize="21600,360" path="m8486,157l8486,517e" filled="f" stroked="t" strokecolor="black" strokeweight="0.58pt">
                <v:path arrowok="t"/>
              </v:shape>
            </v:group>
            <v:group id="_x0000_s2161" style="height:360;left:8901;position:absolute;top:157;width:2" coordorigin="8901,157" coordsize="2,360">
              <v:shape id="_x0000_s2162" style="height:360;left:8901;position:absolute;top:157;width:2" coordorigin="8901,157" coordsize="21600,360" path="m8901,157l8901,517e" filled="f" stroked="t" strokecolor="black" strokeweight="0.58pt">
                <v:path arrowok="t"/>
              </v:shape>
            </v:group>
            <v:group id="_x0000_s2163" style="height:360;left:9316;position:absolute;top:157;width:2" coordorigin="9316,157" coordsize="2,360">
              <v:shape id="_x0000_s2164" style="height:360;left:9316;position:absolute;top:157;width:2" coordorigin="9316,157" coordsize="21600,360" path="m9316,157l9316,517e" filled="f" stroked="t" strokecolor="black" strokeweight="0.58pt">
                <v:path arrowok="t"/>
              </v:shape>
            </v:group>
            <v:group id="_x0000_s2165" style="height:360;left:9732;position:absolute;top:157;width:2" coordorigin="9732,157" coordsize="2,360">
              <v:shape id="_x0000_s2166" style="height:360;left:9732;position:absolute;top:157;width:2" coordorigin="9732,157" coordsize="21600,360" path="m9732,157l9732,51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</w:p>
    <w:p>
      <w:pPr>
        <w:spacing w:before="0" w:after="0" w:line="24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2167" style="height:19.06pt;margin-left:71.01pt;margin-top:3.23pt;mso-position-horizontal-relative:page;position:absolute;width:416.12pt;z-index:-251583488" coordorigin="1420,65" coordsize="8322,381">
            <v:group id="_x0000_s2168" style="height:2;left:1426;position:absolute;top:70;width:8311" coordorigin="1426,70" coordsize="8311,2">
              <v:shape id="_x0000_s2169" style="height:2;left:1426;position:absolute;top:70;width:8311" coordorigin="1426,70" coordsize="8311,21600" path="m1426,70l9737,70e" filled="f" stroked="t" strokecolor="black" strokeweight="0.58pt">
                <v:path arrowok="t"/>
              </v:shape>
            </v:group>
            <v:group id="_x0000_s2170" style="height:360;left:1431;position:absolute;top:75;width:2" coordorigin="1431,75" coordsize="2,360">
              <v:shape id="_x0000_s2171" style="height:360;left:1431;position:absolute;top:75;width:2" coordorigin="1431,75" coordsize="21600,360" path="m1431,75l1431,435e" filled="f" stroked="t" strokecolor="black" strokeweight="0.58pt">
                <v:path arrowok="t"/>
              </v:shape>
            </v:group>
            <v:group id="_x0000_s2172" style="height:2;left:1426;position:absolute;top:440;width:8311" coordorigin="1426,440" coordsize="8311,2">
              <v:shape id="_x0000_s2173" style="height:2;left:1426;position:absolute;top:440;width:8311" coordorigin="1426,440" coordsize="8311,21600" path="m1426,440l9737,440e" filled="f" stroked="t" strokecolor="black" strokeweight="0.58pt">
                <v:path arrowok="t"/>
              </v:shape>
            </v:group>
            <v:group id="_x0000_s2174" style="height:360;left:1846;position:absolute;top:75;width:2" coordorigin="1846,75" coordsize="2,360">
              <v:shape id="_x0000_s2175" style="height:360;left:1846;position:absolute;top:75;width:2" coordorigin="1846,75" coordsize="21600,360" path="m1846,75l1846,435e" filled="f" stroked="t" strokecolor="black" strokeweight="0.58pt">
                <v:path arrowok="t"/>
              </v:shape>
            </v:group>
            <v:group id="_x0000_s2176" style="height:360;left:2259;position:absolute;top:75;width:2" coordorigin="2259,75" coordsize="2,360">
              <v:shape id="_x0000_s2177" style="height:360;left:2259;position:absolute;top:75;width:2" coordorigin="2259,75" coordsize="21600,360" path="m2259,75l2259,435e" filled="f" stroked="t" strokecolor="black" strokeweight="0.58pt">
                <v:path arrowok="t"/>
              </v:shape>
            </v:group>
            <v:group id="_x0000_s2178" style="height:360;left:2674;position:absolute;top:75;width:2" coordorigin="2674,75" coordsize="2,360">
              <v:shape id="_x0000_s2179" style="height:360;left:2674;position:absolute;top:75;width:2" coordorigin="2674,75" coordsize="21600,360" path="m2674,75l2674,435e" filled="f" stroked="t" strokecolor="black" strokeweight="0.58pt">
                <v:path arrowok="t"/>
              </v:shape>
            </v:group>
            <v:group id="_x0000_s2180" style="height:360;left:3089;position:absolute;top:75;width:2" coordorigin="3089,75" coordsize="2,360">
              <v:shape id="_x0000_s2181" style="height:360;left:3089;position:absolute;top:75;width:2" coordorigin="3089,75" coordsize="21600,360" path="m3089,75l3089,435e" filled="f" stroked="t" strokecolor="black" strokeweight="0.58pt">
                <v:path arrowok="t"/>
              </v:shape>
            </v:group>
            <v:group id="_x0000_s2182" style="height:360;left:3505;position:absolute;top:75;width:2" coordorigin="3505,75" coordsize="2,360">
              <v:shape id="_x0000_s2183" style="height:360;left:3505;position:absolute;top:75;width:2" coordorigin="3505,75" coordsize="21600,360" path="m3505,75l3505,435e" filled="f" stroked="t" strokecolor="black" strokeweight="0.58pt">
                <v:path arrowok="t"/>
              </v:shape>
            </v:group>
            <v:group id="_x0000_s2184" style="height:360;left:3920;position:absolute;top:75;width:2" coordorigin="3920,75" coordsize="2,360">
              <v:shape id="_x0000_s2185" style="height:360;left:3920;position:absolute;top:75;width:2" coordorigin="3920,75" coordsize="21600,360" path="m3920,75l3920,435e" filled="f" stroked="t" strokecolor="black" strokeweight="0.58pt">
                <v:path arrowok="t"/>
              </v:shape>
            </v:group>
            <v:group id="_x0000_s2186" style="height:360;left:4335;position:absolute;top:75;width:2" coordorigin="4335,75" coordsize="2,360">
              <v:shape id="_x0000_s2187" style="height:360;left:4335;position:absolute;top:75;width:2" coordorigin="4335,75" coordsize="21600,360" path="m4335,75l4335,435e" filled="f" stroked="t" strokecolor="black" strokeweight="0.58pt">
                <v:path arrowok="t"/>
              </v:shape>
            </v:group>
            <v:group id="_x0000_s2188" style="height:360;left:4751;position:absolute;top:75;width:2" coordorigin="4751,75" coordsize="2,360">
              <v:shape id="_x0000_s2189" style="height:360;left:4751;position:absolute;top:75;width:2" coordorigin="4751,75" coordsize="21600,360" path="m4751,75l4751,435e" filled="f" stroked="t" strokecolor="black" strokeweight="0.58pt">
                <v:path arrowok="t"/>
              </v:shape>
            </v:group>
            <v:group id="_x0000_s2190" style="height:360;left:5166;position:absolute;top:75;width:2" coordorigin="5166,75" coordsize="2,360">
              <v:shape id="_x0000_s2191" style="height:360;left:5166;position:absolute;top:75;width:2" coordorigin="5166,75" coordsize="21600,360" path="m5166,75l5166,435e" filled="f" stroked="t" strokecolor="black" strokeweight="0.58pt">
                <v:path arrowok="t"/>
              </v:shape>
            </v:group>
            <v:group id="_x0000_s2192" style="height:360;left:5581;position:absolute;top:75;width:2" coordorigin="5581,75" coordsize="2,360">
              <v:shape id="_x0000_s2193" style="height:360;left:5581;position:absolute;top:75;width:2" coordorigin="5581,75" coordsize="21600,360" path="m5581,75l5581,435e" filled="f" stroked="t" strokecolor="black" strokeweight="0.58pt">
                <v:path arrowok="t"/>
              </v:shape>
            </v:group>
            <v:group id="_x0000_s2194" style="height:360;left:5994;position:absolute;top:75;width:2" coordorigin="5994,75" coordsize="2,360">
              <v:shape id="_x0000_s2195" style="height:360;left:5994;position:absolute;top:75;width:2" coordorigin="5994,75" coordsize="21600,360" path="m5994,75l5994,435e" filled="f" stroked="t" strokecolor="black" strokeweight="0.58pt">
                <v:path arrowok="t"/>
              </v:shape>
            </v:group>
            <v:group id="_x0000_s2196" style="height:360;left:6409;position:absolute;top:75;width:2" coordorigin="6409,75" coordsize="2,360">
              <v:shape id="_x0000_s2197" style="height:360;left:6409;position:absolute;top:75;width:2" coordorigin="6409,75" coordsize="21600,360" path="m6409,75l6409,435e" filled="f" stroked="t" strokecolor="black" strokeweight="0.58pt">
                <v:path arrowok="t"/>
              </v:shape>
            </v:group>
            <v:group id="_x0000_s2198" style="height:360;left:6825;position:absolute;top:75;width:2" coordorigin="6825,75" coordsize="2,360">
              <v:shape id="_x0000_s2199" style="height:360;left:6825;position:absolute;top:75;width:2" coordorigin="6825,75" coordsize="21600,360" path="m6825,75l6825,435e" filled="f" stroked="t" strokecolor="black" strokeweight="0.58pt">
                <v:path arrowok="t"/>
              </v:shape>
            </v:group>
            <v:group id="_x0000_s2200" style="height:360;left:7240;position:absolute;top:75;width:2" coordorigin="7240,75" coordsize="2,360">
              <v:shape id="_x0000_s2201" style="height:360;left:7240;position:absolute;top:75;width:2" coordorigin="7240,75" coordsize="21600,360" path="m7240,75l7240,435e" filled="f" stroked="t" strokecolor="black" strokeweight="0.58pt">
                <v:path arrowok="t"/>
              </v:shape>
            </v:group>
            <v:group id="_x0000_s2202" style="height:360;left:7656;position:absolute;top:75;width:2" coordorigin="7656,75" coordsize="2,360">
              <v:shape id="_x0000_s2203" style="height:360;left:7656;position:absolute;top:75;width:2" coordorigin="7656,75" coordsize="21600,360" path="m7656,75l7656,435e" filled="f" stroked="t" strokecolor="black" strokeweight="0.58pt">
                <v:path arrowok="t"/>
              </v:shape>
            </v:group>
            <v:group id="_x0000_s2204" style="height:360;left:8071;position:absolute;top:75;width:2" coordorigin="8071,75" coordsize="2,360">
              <v:shape id="_x0000_s2205" style="height:360;left:8071;position:absolute;top:75;width:2" coordorigin="8071,75" coordsize="21600,360" path="m8071,75l8071,435e" filled="f" stroked="t" strokecolor="black" strokeweight="0.58pt">
                <v:path arrowok="t"/>
              </v:shape>
            </v:group>
            <v:group id="_x0000_s2206" style="height:360;left:8486;position:absolute;top:75;width:2" coordorigin="8486,75" coordsize="2,360">
              <v:shape id="_x0000_s2207" style="height:360;left:8486;position:absolute;top:75;width:2" coordorigin="8486,75" coordsize="21600,360" path="m8486,75l8486,435e" filled="f" stroked="t" strokecolor="black" strokeweight="0.58pt">
                <v:path arrowok="t"/>
              </v:shape>
            </v:group>
            <v:group id="_x0000_s2208" style="height:360;left:8901;position:absolute;top:75;width:2" coordorigin="8901,75" coordsize="2,360">
              <v:shape id="_x0000_s2209" style="height:360;left:8901;position:absolute;top:75;width:2" coordorigin="8901,75" coordsize="21600,360" path="m8901,75l8901,435e" filled="f" stroked="t" strokecolor="black" strokeweight="0.58pt">
                <v:path arrowok="t"/>
              </v:shape>
            </v:group>
            <v:group id="_x0000_s2210" style="height:360;left:9316;position:absolute;top:75;width:2" coordorigin="9316,75" coordsize="2,360">
              <v:shape id="_x0000_s2211" style="height:360;left:9316;position:absolute;top:75;width:2" coordorigin="9316,75" coordsize="21600,360" path="m9316,75l9316,435e" filled="f" stroked="t" strokecolor="black" strokeweight="0.58pt">
                <v:path arrowok="t"/>
              </v:shape>
            </v:group>
            <v:group id="_x0000_s2212" style="height:360;left:9732;position:absolute;top:75;width:2" coordorigin="9732,75" coordsize="2,360">
              <v:shape id="_x0000_s2213" style="height:360;left:9732;position:absolute;top:75;width:2" coordorigin="9732,75" coordsize="21600,360" path="m9732,75l9732,435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4360"/>
        </w:tabs>
        <w:spacing w:before="0" w:after="0" w:line="348" w:lineRule="exact"/>
        <w:ind w:left="113" w:right="-20"/>
        <w:jc w:val="left"/>
        <w:rPr>
          <w:rFonts w:ascii="Calibri" w:eastAsia="Calibri" w:hAnsi="Calibri" w:cs="Calibri"/>
          <w:sz w:val="18"/>
          <w:szCs w:val="18"/>
        </w:rPr>
      </w:pP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…</w:t>
        <w:tab/>
      </w:r>
      <w:r>
        <w:rPr>
          <w:rFonts w:ascii="Calibri" w:eastAsia="Calibri" w:hAnsi="Calibri" w:cs="Calibri"/>
          <w:spacing w:val="0"/>
          <w:w w:val="100"/>
          <w:position w:val="-3"/>
          <w:sz w:val="18"/>
          <w:szCs w:val="18"/>
        </w:rPr>
        <w:t>9</w:t>
      </w:r>
    </w:p>
    <w:p>
      <w:pPr>
        <w:spacing w:before="0" w:after="0" w:line="191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3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right="-20"/>
        <w:jc w:val="left"/>
        <w:rPr>
          <w:rFonts w:ascii="Calibri" w:eastAsia="Calibri" w:hAnsi="Calibri" w:cs="Calibri"/>
          <w:sz w:val="10"/>
          <w:szCs w:val="10"/>
        </w:rPr>
      </w:pPr>
      <w:r>
        <w:rPr>
          <w:rFonts w:ascii="Calibri" w:eastAsia="Calibri" w:hAnsi="Calibri" w:cs="Calibri"/>
          <w:spacing w:val="-1"/>
          <w:w w:val="100"/>
          <w:sz w:val="10"/>
          <w:szCs w:val="10"/>
        </w:rPr>
        <w:t>600</w:t>
      </w:r>
    </w:p>
    <w:p>
      <w:pPr>
        <w:spacing w:after="0" w:line="240" w:lineRule="auto"/>
        <w:jc w:val="left"/>
        <w:rPr>
          <w:rFonts w:ascii="Calibri" w:eastAsia="Calibri" w:hAnsi="Calibri" w:cs="Calibri"/>
          <w:sz w:val="10"/>
          <w:szCs w:val="10"/>
        </w:rPr>
        <w:sectPr>
          <w:footerReference w:type="default" r:id="rId11"/>
          <w:pgSz w:w="10440" w:h="14760"/>
          <w:pgMar w:top="620" w:right="740" w:bottom="280" w:left="800" w:header="0" w:footer="0"/>
          <w:cols w:num="2" w:space="720" w:equalWidth="0">
            <w:col w:w="8615" w:space="9"/>
            <w:col w:w="276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pict>
          <v:group id="_x0000_s2214" style="height:20.98pt;margin-left:59.01pt;margin-top:37.27pt;mso-position-horizontal-relative:page;mso-position-vertical-relative:page;position:absolute;width:416.1pt;z-index:-251579392" coordorigin="1180,745" coordsize="8322,420">
            <v:group id="_x0000_s2215" style="height:2;left:1186;position:absolute;top:751;width:8310" coordorigin="1186,751" coordsize="8310,2">
              <v:shape id="_x0000_s2216" style="height:2;left:1186;position:absolute;top:751;width:8310" coordorigin="1186,751" coordsize="8310,21600" path="m1186,751l9496,751e" filled="f" stroked="t" strokecolor="black" strokeweight="0.58pt">
                <v:path arrowok="t"/>
              </v:shape>
            </v:group>
            <v:group id="_x0000_s2217" style="height:398;left:1191;position:absolute;top:756;width:2" coordorigin="1191,756" coordsize="2,398">
              <v:shape id="_x0000_s2218" style="height:398;left:1191;position:absolute;top:756;width:2" coordorigin="1191,756" coordsize="21600,398" path="m1191,756l1191,1154e" filled="f" stroked="t" strokecolor="black" strokeweight="0.58pt">
                <v:path arrowok="t"/>
              </v:shape>
            </v:group>
            <v:group id="_x0000_s2219" style="height:2;left:1186;position:absolute;top:1159;width:8310" coordorigin="1186,1159" coordsize="8310,2">
              <v:shape id="_x0000_s2220" style="height:2;left:1186;position:absolute;top:1159;width:8310" coordorigin="1186,1159" coordsize="8310,21600" path="m1186,1159l9496,1159e" filled="f" stroked="t" strokecolor="black" strokeweight="0.58pt">
                <v:path arrowok="t"/>
              </v:shape>
            </v:group>
            <v:group id="_x0000_s2221" style="height:398;left:1606;position:absolute;top:756;width:2" coordorigin="1606,756" coordsize="2,398">
              <v:shape id="_x0000_s2222" style="height:398;left:1606;position:absolute;top:756;width:2" coordorigin="1606,756" coordsize="21600,398" path="m1606,756l1606,1154e" filled="f" stroked="t" strokecolor="black" strokeweight="0.58pt">
                <v:path arrowok="t"/>
              </v:shape>
            </v:group>
            <v:group id="_x0000_s2223" style="height:398;left:2019;position:absolute;top:756;width:2" coordorigin="2019,756" coordsize="2,398">
              <v:shape id="_x0000_s2224" style="height:398;left:2019;position:absolute;top:756;width:2" coordorigin="2019,756" coordsize="21600,398" path="m2019,756l2019,1154e" filled="f" stroked="t" strokecolor="black" strokeweight="0.58pt">
                <v:path arrowok="t"/>
              </v:shape>
            </v:group>
            <v:group id="_x0000_s2225" style="height:398;left:2434;position:absolute;top:756;width:2" coordorigin="2434,756" coordsize="2,398">
              <v:shape id="_x0000_s2226" style="height:398;left:2434;position:absolute;top:756;width:2" coordorigin="2434,756" coordsize="21600,398" path="m2434,756l2434,1154e" filled="f" stroked="t" strokecolor="black" strokeweight="0.58pt">
                <v:path arrowok="t"/>
              </v:shape>
            </v:group>
            <v:group id="_x0000_s2227" style="height:398;left:2849;position:absolute;top:756;width:2" coordorigin="2849,756" coordsize="2,398">
              <v:shape id="_x0000_s2228" style="height:398;left:2849;position:absolute;top:756;width:2" coordorigin="2849,756" coordsize="21600,398" path="m2849,756l2849,1154e" filled="f" stroked="t" strokecolor="black" strokeweight="0.58pt">
                <v:path arrowok="t"/>
              </v:shape>
            </v:group>
            <v:group id="_x0000_s2229" style="height:398;left:3265;position:absolute;top:756;width:2" coordorigin="3265,756" coordsize="2,398">
              <v:shape id="_x0000_s2230" style="height:398;left:3265;position:absolute;top:756;width:2" coordorigin="3265,756" coordsize="21600,398" path="m3265,756l3265,1154e" filled="f" stroked="t" strokecolor="black" strokeweight="0.58pt">
                <v:path arrowok="t"/>
              </v:shape>
            </v:group>
            <v:group id="_x0000_s2231" style="height:398;left:3680;position:absolute;top:756;width:2" coordorigin="3680,756" coordsize="2,398">
              <v:shape id="_x0000_s2232" style="height:398;left:3680;position:absolute;top:756;width:2" coordorigin="3680,756" coordsize="21600,398" path="m3680,756l3680,1154e" filled="f" stroked="t" strokecolor="black" strokeweight="0.58pt">
                <v:path arrowok="t"/>
              </v:shape>
            </v:group>
            <v:group id="_x0000_s2233" style="height:398;left:4095;position:absolute;top:756;width:2" coordorigin="4095,756" coordsize="2,398">
              <v:shape id="_x0000_s2234" style="height:398;left:4095;position:absolute;top:756;width:2" coordorigin="4095,756" coordsize="21600,398" path="m4095,756l4095,1154e" filled="f" stroked="t" strokecolor="black" strokeweight="0.58pt">
                <v:path arrowok="t"/>
              </v:shape>
            </v:group>
            <v:group id="_x0000_s2235" style="height:398;left:4511;position:absolute;top:756;width:2" coordorigin="4511,756" coordsize="2,398">
              <v:shape id="_x0000_s2236" style="height:398;left:4511;position:absolute;top:756;width:2" coordorigin="4511,756" coordsize="21600,398" path="m4511,756l4511,1154e" filled="f" stroked="t" strokecolor="black" strokeweight="0.58pt">
                <v:path arrowok="t"/>
              </v:shape>
            </v:group>
            <v:group id="_x0000_s2237" style="height:398;left:4926;position:absolute;top:756;width:2" coordorigin="4926,756" coordsize="2,398">
              <v:shape id="_x0000_s2238" style="height:398;left:4926;position:absolute;top:756;width:2" coordorigin="4926,756" coordsize="21600,398" path="m4926,756l4926,1154e" filled="f" stroked="t" strokecolor="black" strokeweight="0.58pt">
                <v:path arrowok="t"/>
              </v:shape>
            </v:group>
            <v:group id="_x0000_s2239" style="height:398;left:5341;position:absolute;top:756;width:2" coordorigin="5341,756" coordsize="2,398">
              <v:shape id="_x0000_s2240" style="height:398;left:5341;position:absolute;top:756;width:2" coordorigin="5341,756" coordsize="21600,398" path="m5341,756l5341,1154e" filled="f" stroked="t" strokecolor="black" strokeweight="0.58pt">
                <v:path arrowok="t"/>
              </v:shape>
            </v:group>
            <v:group id="_x0000_s2241" style="height:398;left:5754;position:absolute;top:756;width:2" coordorigin="5754,756" coordsize="2,398">
              <v:shape id="_x0000_s2242" style="height:398;left:5754;position:absolute;top:756;width:2" coordorigin="5754,756" coordsize="21600,398" path="m5754,756l5754,1154e" filled="f" stroked="t" strokecolor="black" strokeweight="0.58pt">
                <v:path arrowok="t"/>
              </v:shape>
            </v:group>
            <v:group id="_x0000_s2243" style="height:398;left:6169;position:absolute;top:756;width:2" coordorigin="6169,756" coordsize="2,398">
              <v:shape id="_x0000_s2244" style="height:398;left:6169;position:absolute;top:756;width:2" coordorigin="6169,756" coordsize="21600,398" path="m6169,756l6169,1154e" filled="f" stroked="t" strokecolor="black" strokeweight="0.58pt">
                <v:path arrowok="t"/>
              </v:shape>
            </v:group>
            <v:group id="_x0000_s2245" style="height:398;left:6585;position:absolute;top:756;width:2" coordorigin="6585,756" coordsize="2,398">
              <v:shape id="_x0000_s2246" style="height:398;left:6585;position:absolute;top:756;width:2" coordorigin="6585,756" coordsize="21600,398" path="m6585,756l6585,1154e" filled="f" stroked="t" strokecolor="black" strokeweight="0.58pt">
                <v:path arrowok="t"/>
              </v:shape>
            </v:group>
            <v:group id="_x0000_s2247" style="height:398;left:7000;position:absolute;top:756;width:2" coordorigin="7000,756" coordsize="2,398">
              <v:shape id="_x0000_s2248" style="height:398;left:7000;position:absolute;top:756;width:2" coordorigin="7000,756" coordsize="21600,398" path="m7000,756l7000,1154e" filled="f" stroked="t" strokecolor="black" strokeweight="0.58pt">
                <v:path arrowok="t"/>
              </v:shape>
            </v:group>
            <v:group id="_x0000_s2249" style="height:398;left:7415;position:absolute;top:756;width:2" coordorigin="7415,756" coordsize="2,398">
              <v:shape id="_x0000_s2250" style="height:398;left:7415;position:absolute;top:756;width:2" coordorigin="7415,756" coordsize="21600,398" path="m7415,756l7415,1154e" filled="f" stroked="t" strokecolor="black" strokeweight="0.58pt">
                <v:path arrowok="t"/>
              </v:shape>
            </v:group>
            <v:group id="_x0000_s2251" style="height:398;left:7831;position:absolute;top:756;width:2" coordorigin="7831,756" coordsize="2,398">
              <v:shape id="_x0000_s2252" style="height:398;left:7831;position:absolute;top:756;width:2" coordorigin="7831,756" coordsize="21600,398" path="m7831,756l7831,1154e" filled="f" stroked="t" strokecolor="black" strokeweight="0.58pt">
                <v:path arrowok="t"/>
              </v:shape>
            </v:group>
            <v:group id="_x0000_s2253" style="height:398;left:8246;position:absolute;top:756;width:2" coordorigin="8246,756" coordsize="2,398">
              <v:shape id="_x0000_s2254" style="height:398;left:8246;position:absolute;top:756;width:2" coordorigin="8246,756" coordsize="21600,398" path="m8246,756l8246,1154e" filled="f" stroked="t" strokecolor="black" strokeweight="0.58pt">
                <v:path arrowok="t"/>
              </v:shape>
            </v:group>
            <v:group id="_x0000_s2255" style="height:398;left:8661;position:absolute;top:756;width:2" coordorigin="8661,756" coordsize="2,398">
              <v:shape id="_x0000_s2256" style="height:398;left:8661;position:absolute;top:756;width:2" coordorigin="8661,756" coordsize="21600,398" path="m8661,756l8661,1154e" filled="f" stroked="t" strokecolor="black" strokeweight="0.58pt">
                <v:path arrowok="t"/>
              </v:shape>
            </v:group>
            <v:group id="_x0000_s2257" style="height:398;left:9076;position:absolute;top:756;width:2" coordorigin="9076,756" coordsize="2,398">
              <v:shape id="_x0000_s2258" style="height:398;left:9076;position:absolute;top:756;width:2" coordorigin="9076,756" coordsize="21600,398" path="m9076,756l9076,1154e" filled="f" stroked="t" strokecolor="black" strokeweight="0.58pt">
                <v:path arrowok="t"/>
              </v:shape>
            </v:group>
            <v:group id="_x0000_s2259" style="height:398;left:9492;position:absolute;top:756;width:2" coordorigin="9492,756" coordsize="2,398">
              <v:shape id="_x0000_s2260" style="height:398;left:9492;position:absolute;top:756;width:2" coordorigin="9492,756" coordsize="21600,398" path="m9492,756l9492,1154e" filled="f" stroked="t" strokecolor="black" strokeweight="0.58pt">
                <v:path arrowok="t"/>
              </v:shape>
            </v:group>
          </v:group>
        </w:pict>
      </w:r>
      <w:r>
        <w:pict>
          <v:group id="_x0000_s2261" style="height:19.08pt;margin-left:59.01pt;margin-top:63.19pt;mso-position-horizontal-relative:page;mso-position-vertical-relative:page;position:absolute;width:416.1pt;z-index:-251578368" coordorigin="1180,1264" coordsize="8322,382">
            <v:group id="_x0000_s2262" style="height:2;left:1186;position:absolute;top:1270;width:8310" coordorigin="1186,1270" coordsize="8310,2">
              <v:shape id="_x0000_s2263" style="height:2;left:1186;position:absolute;top:1270;width:8310" coordorigin="1186,1270" coordsize="8310,21600" path="m1186,1270l9496,1270e" filled="f" stroked="t" strokecolor="black" strokeweight="0.58pt">
                <v:path arrowok="t"/>
              </v:shape>
            </v:group>
            <v:group id="_x0000_s2264" style="height:360;left:1191;position:absolute;top:1274;width:2" coordorigin="1191,1274" coordsize="2,360">
              <v:shape id="_x0000_s2265" style="height:360;left:1191;position:absolute;top:1274;width:2" coordorigin="1191,1274" coordsize="21600,360" path="m1191,1274l1191,1635e" filled="f" stroked="t" strokecolor="black" strokeweight="0.58pt">
                <v:path arrowok="t"/>
              </v:shape>
            </v:group>
            <v:group id="_x0000_s2266" style="height:2;left:1186;position:absolute;top:1640;width:8310" coordorigin="1186,1640" coordsize="8310,2">
              <v:shape id="_x0000_s2267" style="height:2;left:1186;position:absolute;top:1640;width:8310" coordorigin="1186,1640" coordsize="8310,21600" path="m1186,1640l9496,1640e" filled="f" stroked="t" strokecolor="black" strokeweight="0.58pt">
                <v:path arrowok="t"/>
              </v:shape>
            </v:group>
            <v:group id="_x0000_s2268" style="height:360;left:1606;position:absolute;top:1274;width:2" coordorigin="1606,1274" coordsize="2,360">
              <v:shape id="_x0000_s2269" style="height:360;left:1606;position:absolute;top:1274;width:2" coordorigin="1606,1274" coordsize="21600,360" path="m1606,1274l1606,1635e" filled="f" stroked="t" strokecolor="black" strokeweight="0.58pt">
                <v:path arrowok="t"/>
              </v:shape>
            </v:group>
            <v:group id="_x0000_s2270" style="height:360;left:2019;position:absolute;top:1274;width:2" coordorigin="2019,1274" coordsize="2,360">
              <v:shape id="_x0000_s2271" style="height:360;left:2019;position:absolute;top:1274;width:2" coordorigin="2019,1274" coordsize="21600,360" path="m2019,1274l2019,1635e" filled="f" stroked="t" strokecolor="black" strokeweight="0.58pt">
                <v:path arrowok="t"/>
              </v:shape>
            </v:group>
            <v:group id="_x0000_s2272" style="height:360;left:2434;position:absolute;top:1274;width:2" coordorigin="2434,1274" coordsize="2,360">
              <v:shape id="_x0000_s2273" style="height:360;left:2434;position:absolute;top:1274;width:2" coordorigin="2434,1274" coordsize="21600,360" path="m2434,1274l2434,1635e" filled="f" stroked="t" strokecolor="black" strokeweight="0.58pt">
                <v:path arrowok="t"/>
              </v:shape>
            </v:group>
            <v:group id="_x0000_s2274" style="height:360;left:2849;position:absolute;top:1274;width:2" coordorigin="2849,1274" coordsize="2,360">
              <v:shape id="_x0000_s2275" style="height:360;left:2849;position:absolute;top:1274;width:2" coordorigin="2849,1274" coordsize="21600,360" path="m2849,1274l2849,1635e" filled="f" stroked="t" strokecolor="black" strokeweight="0.58pt">
                <v:path arrowok="t"/>
              </v:shape>
            </v:group>
            <v:group id="_x0000_s2276" style="height:360;left:3265;position:absolute;top:1274;width:2" coordorigin="3265,1274" coordsize="2,360">
              <v:shape id="_x0000_s2277" style="height:360;left:3265;position:absolute;top:1274;width:2" coordorigin="3265,1274" coordsize="21600,360" path="m3265,1274l3265,1635e" filled="f" stroked="t" strokecolor="black" strokeweight="0.58pt">
                <v:path arrowok="t"/>
              </v:shape>
            </v:group>
            <v:group id="_x0000_s2278" style="height:360;left:3680;position:absolute;top:1274;width:2" coordorigin="3680,1274" coordsize="2,360">
              <v:shape id="_x0000_s2279" style="height:360;left:3680;position:absolute;top:1274;width:2" coordorigin="3680,1274" coordsize="21600,360" path="m3680,1274l3680,1635e" filled="f" stroked="t" strokecolor="black" strokeweight="0.58pt">
                <v:path arrowok="t"/>
              </v:shape>
            </v:group>
            <v:group id="_x0000_s2280" style="height:360;left:4095;position:absolute;top:1274;width:2" coordorigin="4095,1274" coordsize="2,360">
              <v:shape id="_x0000_s2281" style="height:360;left:4095;position:absolute;top:1274;width:2" coordorigin="4095,1274" coordsize="21600,360" path="m4095,1274l4095,1635e" filled="f" stroked="t" strokecolor="black" strokeweight="0.58pt">
                <v:path arrowok="t"/>
              </v:shape>
            </v:group>
            <v:group id="_x0000_s2282" style="height:360;left:4511;position:absolute;top:1274;width:2" coordorigin="4511,1274" coordsize="2,360">
              <v:shape id="_x0000_s2283" style="height:360;left:4511;position:absolute;top:1274;width:2" coordorigin="4511,1274" coordsize="21600,360" path="m4511,1274l4511,1635e" filled="f" stroked="t" strokecolor="black" strokeweight="0.58pt">
                <v:path arrowok="t"/>
              </v:shape>
            </v:group>
            <v:group id="_x0000_s2284" style="height:360;left:4926;position:absolute;top:1274;width:2" coordorigin="4926,1274" coordsize="2,360">
              <v:shape id="_x0000_s2285" style="height:360;left:4926;position:absolute;top:1274;width:2" coordorigin="4926,1274" coordsize="21600,360" path="m4926,1274l4926,1635e" filled="f" stroked="t" strokecolor="black" strokeweight="0.58pt">
                <v:path arrowok="t"/>
              </v:shape>
            </v:group>
            <v:group id="_x0000_s2286" style="height:360;left:5341;position:absolute;top:1274;width:2" coordorigin="5341,1274" coordsize="2,360">
              <v:shape id="_x0000_s2287" style="height:360;left:5341;position:absolute;top:1274;width:2" coordorigin="5341,1274" coordsize="21600,360" path="m5341,1274l5341,1635e" filled="f" stroked="t" strokecolor="black" strokeweight="0.58pt">
                <v:path arrowok="t"/>
              </v:shape>
            </v:group>
            <v:group id="_x0000_s2288" style="height:360;left:5754;position:absolute;top:1274;width:2" coordorigin="5754,1274" coordsize="2,360">
              <v:shape id="_x0000_s2289" style="height:360;left:5754;position:absolute;top:1274;width:2" coordorigin="5754,1274" coordsize="21600,360" path="m5754,1274l5754,1635e" filled="f" stroked="t" strokecolor="black" strokeweight="0.58pt">
                <v:path arrowok="t"/>
              </v:shape>
            </v:group>
            <v:group id="_x0000_s2290" style="height:360;left:6169;position:absolute;top:1274;width:2" coordorigin="6169,1274" coordsize="2,360">
              <v:shape id="_x0000_s2291" style="height:360;left:6169;position:absolute;top:1274;width:2" coordorigin="6169,1274" coordsize="21600,360" path="m6169,1274l6169,1635e" filled="f" stroked="t" strokecolor="black" strokeweight="0.58pt">
                <v:path arrowok="t"/>
              </v:shape>
            </v:group>
            <v:group id="_x0000_s2292" style="height:360;left:6585;position:absolute;top:1274;width:2" coordorigin="6585,1274" coordsize="2,360">
              <v:shape id="_x0000_s2293" style="height:360;left:6585;position:absolute;top:1274;width:2" coordorigin="6585,1274" coordsize="21600,360" path="m6585,1274l6585,1635e" filled="f" stroked="t" strokecolor="black" strokeweight="0.58pt">
                <v:path arrowok="t"/>
              </v:shape>
            </v:group>
            <v:group id="_x0000_s2294" style="height:360;left:7000;position:absolute;top:1274;width:2" coordorigin="7000,1274" coordsize="2,360">
              <v:shape id="_x0000_s2295" style="height:360;left:7000;position:absolute;top:1274;width:2" coordorigin="7000,1274" coordsize="21600,360" path="m7000,1274l7000,1635e" filled="f" stroked="t" strokecolor="black" strokeweight="0.58pt">
                <v:path arrowok="t"/>
              </v:shape>
            </v:group>
            <v:group id="_x0000_s2296" style="height:360;left:7415;position:absolute;top:1274;width:2" coordorigin="7415,1274" coordsize="2,360">
              <v:shape id="_x0000_s2297" style="height:360;left:7415;position:absolute;top:1274;width:2" coordorigin="7415,1274" coordsize="21600,360" path="m7415,1274l7415,1635e" filled="f" stroked="t" strokecolor="black" strokeweight="0.58pt">
                <v:path arrowok="t"/>
              </v:shape>
            </v:group>
            <v:group id="_x0000_s2298" style="height:360;left:7831;position:absolute;top:1274;width:2" coordorigin="7831,1274" coordsize="2,360">
              <v:shape id="_x0000_s2299" style="height:360;left:7831;position:absolute;top:1274;width:2" coordorigin="7831,1274" coordsize="21600,360" path="m7831,1274l7831,1635e" filled="f" stroked="t" strokecolor="black" strokeweight="0.58pt">
                <v:path arrowok="t"/>
              </v:shape>
            </v:group>
            <v:group id="_x0000_s2300" style="height:360;left:8246;position:absolute;top:1274;width:2" coordorigin="8246,1274" coordsize="2,360">
              <v:shape id="_x0000_s2301" style="height:360;left:8246;position:absolute;top:1274;width:2" coordorigin="8246,1274" coordsize="21600,360" path="m8246,1274l8246,1635e" filled="f" stroked="t" strokecolor="black" strokeweight="0.58pt">
                <v:path arrowok="t"/>
              </v:shape>
            </v:group>
            <v:group id="_x0000_s2302" style="height:360;left:8661;position:absolute;top:1274;width:2" coordorigin="8661,1274" coordsize="2,360">
              <v:shape id="_x0000_s2303" style="height:360;left:8661;position:absolute;top:1274;width:2" coordorigin="8661,1274" coordsize="21600,360" path="m8661,1274l8661,1635e" filled="f" stroked="t" strokecolor="black" strokeweight="0.58pt">
                <v:path arrowok="t"/>
              </v:shape>
            </v:group>
            <v:group id="_x0000_s2304" style="height:360;left:9076;position:absolute;top:1274;width:2" coordorigin="9076,1274" coordsize="2,360">
              <v:shape id="_x0000_s2305" style="height:360;left:9076;position:absolute;top:1274;width:2" coordorigin="9076,1274" coordsize="21600,360" path="m9076,1274l9076,1635e" filled="f" stroked="t" strokecolor="black" strokeweight="0.58pt">
                <v:path arrowok="t"/>
              </v:shape>
            </v:group>
            <v:group id="_x0000_s2306" style="height:360;left:9492;position:absolute;top:1274;width:2" coordorigin="9492,1274" coordsize="2,360">
              <v:shape id="_x0000_s2307" style="height:360;left:9492;position:absolute;top:1274;width:2" coordorigin="9492,1274" coordsize="21600,360" path="m9492,1274l9492,1635e" filled="f" stroked="t" strokecolor="black" strokeweight="0.58pt">
                <v:path arrowok="t"/>
              </v:shape>
            </v:group>
          </v:group>
        </w:pict>
      </w:r>
      <w:r>
        <w:pict>
          <v:group id="_x0000_s2308" style="height:19.06pt;margin-left:59.01pt;margin-top:87.21pt;mso-position-horizontal-relative:page;mso-position-vertical-relative:page;position:absolute;width:416.1pt;z-index:-251577344" coordorigin="1180,1744" coordsize="8322,381">
            <v:group id="_x0000_s2309" style="height:2;left:1186;position:absolute;top:1750;width:8310" coordorigin="1186,1750" coordsize="8310,2">
              <v:shape id="_x0000_s2310" style="height:2;left:1186;position:absolute;top:1750;width:8310" coordorigin="1186,1750" coordsize="8310,21600" path="m1186,1750l9496,1750e" filled="f" stroked="t" strokecolor="black" strokeweight="0.58pt">
                <v:path arrowok="t"/>
              </v:shape>
            </v:group>
            <v:group id="_x0000_s2311" style="height:360;left:1191;position:absolute;top:1755;width:2" coordorigin="1191,1755" coordsize="2,360">
              <v:shape id="_x0000_s2312" style="height:360;left:1191;position:absolute;top:1755;width:2" coordorigin="1191,1755" coordsize="21600,360" path="m1191,1755l1191,2115e" filled="f" stroked="t" strokecolor="black" strokeweight="0.58pt">
                <v:path arrowok="t"/>
              </v:shape>
            </v:group>
            <v:group id="_x0000_s2313" style="height:2;left:1186;position:absolute;top:2120;width:8310" coordorigin="1186,2120" coordsize="8310,2">
              <v:shape id="_x0000_s2314" style="height:2;left:1186;position:absolute;top:2120;width:8310" coordorigin="1186,2120" coordsize="8310,21600" path="m1186,2120l9496,2120e" filled="f" stroked="t" strokecolor="black" strokeweight="0.58pt">
                <v:path arrowok="t"/>
              </v:shape>
            </v:group>
            <v:group id="_x0000_s2315" style="height:360;left:1606;position:absolute;top:1755;width:2" coordorigin="1606,1755" coordsize="2,360">
              <v:shape id="_x0000_s2316" style="height:360;left:1606;position:absolute;top:1755;width:2" coordorigin="1606,1755" coordsize="21600,360" path="m1606,1755l1606,2115e" filled="f" stroked="t" strokecolor="black" strokeweight="0.58pt">
                <v:path arrowok="t"/>
              </v:shape>
            </v:group>
            <v:group id="_x0000_s2317" style="height:360;left:2019;position:absolute;top:1755;width:2" coordorigin="2019,1755" coordsize="2,360">
              <v:shape id="_x0000_s2318" style="height:360;left:2019;position:absolute;top:1755;width:2" coordorigin="2019,1755" coordsize="21600,360" path="m2019,1755l2019,2115e" filled="f" stroked="t" strokecolor="black" strokeweight="0.58pt">
                <v:path arrowok="t"/>
              </v:shape>
            </v:group>
            <v:group id="_x0000_s2319" style="height:360;left:2434;position:absolute;top:1755;width:2" coordorigin="2434,1755" coordsize="2,360">
              <v:shape id="_x0000_s2320" style="height:360;left:2434;position:absolute;top:1755;width:2" coordorigin="2434,1755" coordsize="21600,360" path="m2434,1755l2434,2115e" filled="f" stroked="t" strokecolor="black" strokeweight="0.58pt">
                <v:path arrowok="t"/>
              </v:shape>
            </v:group>
            <v:group id="_x0000_s2321" style="height:360;left:2849;position:absolute;top:1755;width:2" coordorigin="2849,1755" coordsize="2,360">
              <v:shape id="_x0000_s2322" style="height:360;left:2849;position:absolute;top:1755;width:2" coordorigin="2849,1755" coordsize="21600,360" path="m2849,1755l2849,2115e" filled="f" stroked="t" strokecolor="black" strokeweight="0.58pt">
                <v:path arrowok="t"/>
              </v:shape>
            </v:group>
            <v:group id="_x0000_s2323" style="height:360;left:3265;position:absolute;top:1755;width:2" coordorigin="3265,1755" coordsize="2,360">
              <v:shape id="_x0000_s2324" style="height:360;left:3265;position:absolute;top:1755;width:2" coordorigin="3265,1755" coordsize="21600,360" path="m3265,1755l3265,2115e" filled="f" stroked="t" strokecolor="black" strokeweight="0.58pt">
                <v:path arrowok="t"/>
              </v:shape>
            </v:group>
            <v:group id="_x0000_s2325" style="height:360;left:3680;position:absolute;top:1755;width:2" coordorigin="3680,1755" coordsize="2,360">
              <v:shape id="_x0000_s2326" style="height:360;left:3680;position:absolute;top:1755;width:2" coordorigin="3680,1755" coordsize="21600,360" path="m3680,1755l3680,2115e" filled="f" stroked="t" strokecolor="black" strokeweight="0.58pt">
                <v:path arrowok="t"/>
              </v:shape>
            </v:group>
            <v:group id="_x0000_s2327" style="height:360;left:4095;position:absolute;top:1755;width:2" coordorigin="4095,1755" coordsize="2,360">
              <v:shape id="_x0000_s2328" style="height:360;left:4095;position:absolute;top:1755;width:2" coordorigin="4095,1755" coordsize="21600,360" path="m4095,1755l4095,2115e" filled="f" stroked="t" strokecolor="black" strokeweight="0.58pt">
                <v:path arrowok="t"/>
              </v:shape>
            </v:group>
            <v:group id="_x0000_s2329" style="height:360;left:4511;position:absolute;top:1755;width:2" coordorigin="4511,1755" coordsize="2,360">
              <v:shape id="_x0000_s2330" style="height:360;left:4511;position:absolute;top:1755;width:2" coordorigin="4511,1755" coordsize="21600,360" path="m4511,1755l4511,2115e" filled="f" stroked="t" strokecolor="black" strokeweight="0.58pt">
                <v:path arrowok="t"/>
              </v:shape>
            </v:group>
            <v:group id="_x0000_s2331" style="height:360;left:4926;position:absolute;top:1755;width:2" coordorigin="4926,1755" coordsize="2,360">
              <v:shape id="_x0000_s2332" style="height:360;left:4926;position:absolute;top:1755;width:2" coordorigin="4926,1755" coordsize="21600,360" path="m4926,1755l4926,2115e" filled="f" stroked="t" strokecolor="black" strokeweight="0.58pt">
                <v:path arrowok="t"/>
              </v:shape>
            </v:group>
            <v:group id="_x0000_s2333" style="height:360;left:5341;position:absolute;top:1755;width:2" coordorigin="5341,1755" coordsize="2,360">
              <v:shape id="_x0000_s2334" style="height:360;left:5341;position:absolute;top:1755;width:2" coordorigin="5341,1755" coordsize="21600,360" path="m5341,1755l5341,2115e" filled="f" stroked="t" strokecolor="black" strokeweight="0.58pt">
                <v:path arrowok="t"/>
              </v:shape>
            </v:group>
            <v:group id="_x0000_s2335" style="height:360;left:5754;position:absolute;top:1755;width:2" coordorigin="5754,1755" coordsize="2,360">
              <v:shape id="_x0000_s2336" style="height:360;left:5754;position:absolute;top:1755;width:2" coordorigin="5754,1755" coordsize="21600,360" path="m5754,1755l5754,2115e" filled="f" stroked="t" strokecolor="black" strokeweight="0.58pt">
                <v:path arrowok="t"/>
              </v:shape>
            </v:group>
            <v:group id="_x0000_s2337" style="height:360;left:6169;position:absolute;top:1755;width:2" coordorigin="6169,1755" coordsize="2,360">
              <v:shape id="_x0000_s2338" style="height:360;left:6169;position:absolute;top:1755;width:2" coordorigin="6169,1755" coordsize="21600,360" path="m6169,1755l6169,2115e" filled="f" stroked="t" strokecolor="black" strokeweight="0.58pt">
                <v:path arrowok="t"/>
              </v:shape>
            </v:group>
            <v:group id="_x0000_s2339" style="height:360;left:6585;position:absolute;top:1755;width:2" coordorigin="6585,1755" coordsize="2,360">
              <v:shape id="_x0000_s2340" style="height:360;left:6585;position:absolute;top:1755;width:2" coordorigin="6585,1755" coordsize="21600,360" path="m6585,1755l6585,2115e" filled="f" stroked="t" strokecolor="black" strokeweight="0.58pt">
                <v:path arrowok="t"/>
              </v:shape>
            </v:group>
            <v:group id="_x0000_s2341" style="height:360;left:7000;position:absolute;top:1755;width:2" coordorigin="7000,1755" coordsize="2,360">
              <v:shape id="_x0000_s2342" style="height:360;left:7000;position:absolute;top:1755;width:2" coordorigin="7000,1755" coordsize="21600,360" path="m7000,1755l7000,2115e" filled="f" stroked="t" strokecolor="black" strokeweight="0.58pt">
                <v:path arrowok="t"/>
              </v:shape>
            </v:group>
            <v:group id="_x0000_s2343" style="height:360;left:7415;position:absolute;top:1755;width:2" coordorigin="7415,1755" coordsize="2,360">
              <v:shape id="_x0000_s2344" style="height:360;left:7415;position:absolute;top:1755;width:2" coordorigin="7415,1755" coordsize="21600,360" path="m7415,1755l7415,2115e" filled="f" stroked="t" strokecolor="black" strokeweight="0.58pt">
                <v:path arrowok="t"/>
              </v:shape>
            </v:group>
            <v:group id="_x0000_s2345" style="height:360;left:7831;position:absolute;top:1755;width:2" coordorigin="7831,1755" coordsize="2,360">
              <v:shape id="_x0000_s2346" style="height:360;left:7831;position:absolute;top:1755;width:2" coordorigin="7831,1755" coordsize="21600,360" path="m7831,1755l7831,2115e" filled="f" stroked="t" strokecolor="black" strokeweight="0.58pt">
                <v:path arrowok="t"/>
              </v:shape>
            </v:group>
            <v:group id="_x0000_s2347" style="height:360;left:8246;position:absolute;top:1755;width:2" coordorigin="8246,1755" coordsize="2,360">
              <v:shape id="_x0000_s2348" style="height:360;left:8246;position:absolute;top:1755;width:2" coordorigin="8246,1755" coordsize="21600,360" path="m8246,1755l8246,2115e" filled="f" stroked="t" strokecolor="black" strokeweight="0.58pt">
                <v:path arrowok="t"/>
              </v:shape>
            </v:group>
            <v:group id="_x0000_s2349" style="height:360;left:8661;position:absolute;top:1755;width:2" coordorigin="8661,1755" coordsize="2,360">
              <v:shape id="_x0000_s2350" style="height:360;left:8661;position:absolute;top:1755;width:2" coordorigin="8661,1755" coordsize="21600,360" path="m8661,1755l8661,2115e" filled="f" stroked="t" strokecolor="black" strokeweight="0.58pt">
                <v:path arrowok="t"/>
              </v:shape>
            </v:group>
            <v:group id="_x0000_s2351" style="height:360;left:9076;position:absolute;top:1755;width:2" coordorigin="9076,1755" coordsize="2,360">
              <v:shape id="_x0000_s2352" style="height:360;left:9076;position:absolute;top:1755;width:2" coordorigin="9076,1755" coordsize="21600,360" path="m9076,1755l9076,2115e" filled="f" stroked="t" strokecolor="black" strokeweight="0.58pt">
                <v:path arrowok="t"/>
              </v:shape>
            </v:group>
            <v:group id="_x0000_s2353" style="height:360;left:9492;position:absolute;top:1755;width:2" coordorigin="9492,1755" coordsize="2,360">
              <v:shape id="_x0000_s2354" style="height:360;left:9492;position:absolute;top:1755;width:2" coordorigin="9492,1755" coordsize="21600,360" path="m9492,1755l9492,2115e" filled="f" stroked="t" strokecolor="black" strokeweight="0.58pt">
                <v:path arrowok="t"/>
              </v:shape>
            </v:group>
          </v:group>
        </w:pict>
      </w:r>
      <w:r>
        <w:pict>
          <v:group id="_x0000_s2355" style="height:19.06pt;margin-left:59.01pt;margin-top:111.21pt;mso-position-horizontal-relative:page;mso-position-vertical-relative:page;position:absolute;width:416.1pt;z-index:-251576320" coordorigin="1180,2224" coordsize="8322,381">
            <v:group id="_x0000_s2356" style="height:2;left:1186;position:absolute;top:2230;width:8310" coordorigin="1186,2230" coordsize="8310,2">
              <v:shape id="_x0000_s2357" style="height:2;left:1186;position:absolute;top:2230;width:8310" coordorigin="1186,2230" coordsize="8310,21600" path="m1186,2230l9496,2230e" filled="f" stroked="t" strokecolor="black" strokeweight="0.58pt">
                <v:path arrowok="t"/>
              </v:shape>
            </v:group>
            <v:group id="_x0000_s2358" style="height:360;left:1191;position:absolute;top:2235;width:2" coordorigin="1191,2235" coordsize="2,360">
              <v:shape id="_x0000_s2359" style="height:360;left:1191;position:absolute;top:2235;width:2" coordorigin="1191,2235" coordsize="21600,360" path="m1191,2235l1191,2595e" filled="f" stroked="t" strokecolor="black" strokeweight="0.58pt">
                <v:path arrowok="t"/>
              </v:shape>
            </v:group>
            <v:group id="_x0000_s2360" style="height:2;left:1186;position:absolute;top:2600;width:8310" coordorigin="1186,2600" coordsize="8310,2">
              <v:shape id="_x0000_s2361" style="height:2;left:1186;position:absolute;top:2600;width:8310" coordorigin="1186,2600" coordsize="8310,21600" path="m1186,2600l9496,2600e" filled="f" stroked="t" strokecolor="black" strokeweight="0.58pt">
                <v:path arrowok="t"/>
              </v:shape>
            </v:group>
            <v:group id="_x0000_s2362" style="height:360;left:1606;position:absolute;top:2235;width:2" coordorigin="1606,2235" coordsize="2,360">
              <v:shape id="_x0000_s2363" style="height:360;left:1606;position:absolute;top:2235;width:2" coordorigin="1606,2235" coordsize="21600,360" path="m1606,2235l1606,2595e" filled="f" stroked="t" strokecolor="black" strokeweight="0.58pt">
                <v:path arrowok="t"/>
              </v:shape>
            </v:group>
            <v:group id="_x0000_s2364" style="height:360;left:2019;position:absolute;top:2235;width:2" coordorigin="2019,2235" coordsize="2,360">
              <v:shape id="_x0000_s2365" style="height:360;left:2019;position:absolute;top:2235;width:2" coordorigin="2019,2235" coordsize="21600,360" path="m2019,2235l2019,2595e" filled="f" stroked="t" strokecolor="black" strokeweight="0.58pt">
                <v:path arrowok="t"/>
              </v:shape>
            </v:group>
            <v:group id="_x0000_s2366" style="height:360;left:2434;position:absolute;top:2235;width:2" coordorigin="2434,2235" coordsize="2,360">
              <v:shape id="_x0000_s2367" style="height:360;left:2434;position:absolute;top:2235;width:2" coordorigin="2434,2235" coordsize="21600,360" path="m2434,2235l2434,2595e" filled="f" stroked="t" strokecolor="black" strokeweight="0.58pt">
                <v:path arrowok="t"/>
              </v:shape>
            </v:group>
            <v:group id="_x0000_s2368" style="height:360;left:2849;position:absolute;top:2235;width:2" coordorigin="2849,2235" coordsize="2,360">
              <v:shape id="_x0000_s2369" style="height:360;left:2849;position:absolute;top:2235;width:2" coordorigin="2849,2235" coordsize="21600,360" path="m2849,2235l2849,2595e" filled="f" stroked="t" strokecolor="black" strokeweight="0.58pt">
                <v:path arrowok="t"/>
              </v:shape>
            </v:group>
            <v:group id="_x0000_s2370" style="height:360;left:3265;position:absolute;top:2235;width:2" coordorigin="3265,2235" coordsize="2,360">
              <v:shape id="_x0000_s2371" style="height:360;left:3265;position:absolute;top:2235;width:2" coordorigin="3265,2235" coordsize="21600,360" path="m3265,2235l3265,2595e" filled="f" stroked="t" strokecolor="black" strokeweight="0.58pt">
                <v:path arrowok="t"/>
              </v:shape>
            </v:group>
            <v:group id="_x0000_s2372" style="height:360;left:3680;position:absolute;top:2235;width:2" coordorigin="3680,2235" coordsize="2,360">
              <v:shape id="_x0000_s2373" style="height:360;left:3680;position:absolute;top:2235;width:2" coordorigin="3680,2235" coordsize="21600,360" path="m3680,2235l3680,2595e" filled="f" stroked="t" strokecolor="black" strokeweight="0.58pt">
                <v:path arrowok="t"/>
              </v:shape>
            </v:group>
            <v:group id="_x0000_s2374" style="height:360;left:4095;position:absolute;top:2235;width:2" coordorigin="4095,2235" coordsize="2,360">
              <v:shape id="_x0000_s2375" style="height:360;left:4095;position:absolute;top:2235;width:2" coordorigin="4095,2235" coordsize="21600,360" path="m4095,2235l4095,2595e" filled="f" stroked="t" strokecolor="black" strokeweight="0.58pt">
                <v:path arrowok="t"/>
              </v:shape>
            </v:group>
            <v:group id="_x0000_s2376" style="height:360;left:4511;position:absolute;top:2235;width:2" coordorigin="4511,2235" coordsize="2,360">
              <v:shape id="_x0000_s2377" style="height:360;left:4511;position:absolute;top:2235;width:2" coordorigin="4511,2235" coordsize="21600,360" path="m4511,2235l4511,2595e" filled="f" stroked="t" strokecolor="black" strokeweight="0.58pt">
                <v:path arrowok="t"/>
              </v:shape>
            </v:group>
            <v:group id="_x0000_s2378" style="height:360;left:4926;position:absolute;top:2235;width:2" coordorigin="4926,2235" coordsize="2,360">
              <v:shape id="_x0000_s2379" style="height:360;left:4926;position:absolute;top:2235;width:2" coordorigin="4926,2235" coordsize="21600,360" path="m4926,2235l4926,2595e" filled="f" stroked="t" strokecolor="black" strokeweight="0.58pt">
                <v:path arrowok="t"/>
              </v:shape>
            </v:group>
            <v:group id="_x0000_s2380" style="height:360;left:5341;position:absolute;top:2235;width:2" coordorigin="5341,2235" coordsize="2,360">
              <v:shape id="_x0000_s2381" style="height:360;left:5341;position:absolute;top:2235;width:2" coordorigin="5341,2235" coordsize="21600,360" path="m5341,2235l5341,2595e" filled="f" stroked="t" strokecolor="black" strokeweight="0.58pt">
                <v:path arrowok="t"/>
              </v:shape>
            </v:group>
            <v:group id="_x0000_s2382" style="height:360;left:5754;position:absolute;top:2235;width:2" coordorigin="5754,2235" coordsize="2,360">
              <v:shape id="_x0000_s2383" style="height:360;left:5754;position:absolute;top:2235;width:2" coordorigin="5754,2235" coordsize="21600,360" path="m5754,2235l5754,2595e" filled="f" stroked="t" strokecolor="black" strokeweight="0.58pt">
                <v:path arrowok="t"/>
              </v:shape>
            </v:group>
            <v:group id="_x0000_s2384" style="height:360;left:6169;position:absolute;top:2235;width:2" coordorigin="6169,2235" coordsize="2,360">
              <v:shape id="_x0000_s2385" style="height:360;left:6169;position:absolute;top:2235;width:2" coordorigin="6169,2235" coordsize="21600,360" path="m6169,2235l6169,2595e" filled="f" stroked="t" strokecolor="black" strokeweight="0.58pt">
                <v:path arrowok="t"/>
              </v:shape>
            </v:group>
            <v:group id="_x0000_s2386" style="height:360;left:6585;position:absolute;top:2235;width:2" coordorigin="6585,2235" coordsize="2,360">
              <v:shape id="_x0000_s2387" style="height:360;left:6585;position:absolute;top:2235;width:2" coordorigin="6585,2235" coordsize="21600,360" path="m6585,2235l6585,2595e" filled="f" stroked="t" strokecolor="black" strokeweight="0.58pt">
                <v:path arrowok="t"/>
              </v:shape>
            </v:group>
            <v:group id="_x0000_s2388" style="height:360;left:7000;position:absolute;top:2235;width:2" coordorigin="7000,2235" coordsize="2,360">
              <v:shape id="_x0000_s2389" style="height:360;left:7000;position:absolute;top:2235;width:2" coordorigin="7000,2235" coordsize="21600,360" path="m7000,2235l7000,2595e" filled="f" stroked="t" strokecolor="black" strokeweight="0.58pt">
                <v:path arrowok="t"/>
              </v:shape>
            </v:group>
            <v:group id="_x0000_s2390" style="height:360;left:7415;position:absolute;top:2235;width:2" coordorigin="7415,2235" coordsize="2,360">
              <v:shape id="_x0000_s2391" style="height:360;left:7415;position:absolute;top:2235;width:2" coordorigin="7415,2235" coordsize="21600,360" path="m7415,2235l7415,2595e" filled="f" stroked="t" strokecolor="black" strokeweight="0.58pt">
                <v:path arrowok="t"/>
              </v:shape>
            </v:group>
            <v:group id="_x0000_s2392" style="height:360;left:7831;position:absolute;top:2235;width:2" coordorigin="7831,2235" coordsize="2,360">
              <v:shape id="_x0000_s2393" style="height:360;left:7831;position:absolute;top:2235;width:2" coordorigin="7831,2235" coordsize="21600,360" path="m7831,2235l7831,2595e" filled="f" stroked="t" strokecolor="black" strokeweight="0.58pt">
                <v:path arrowok="t"/>
              </v:shape>
            </v:group>
            <v:group id="_x0000_s2394" style="height:360;left:8246;position:absolute;top:2235;width:2" coordorigin="8246,2235" coordsize="2,360">
              <v:shape id="_x0000_s2395" style="height:360;left:8246;position:absolute;top:2235;width:2" coordorigin="8246,2235" coordsize="21600,360" path="m8246,2235l8246,2595e" filled="f" stroked="t" strokecolor="black" strokeweight="0.58pt">
                <v:path arrowok="t"/>
              </v:shape>
            </v:group>
            <v:group id="_x0000_s2396" style="height:360;left:8661;position:absolute;top:2235;width:2" coordorigin="8661,2235" coordsize="2,360">
              <v:shape id="_x0000_s2397" style="height:360;left:8661;position:absolute;top:2235;width:2" coordorigin="8661,2235" coordsize="21600,360" path="m8661,2235l8661,2595e" filled="f" stroked="t" strokecolor="black" strokeweight="0.58pt">
                <v:path arrowok="t"/>
              </v:shape>
            </v:group>
            <v:group id="_x0000_s2398" style="height:360;left:9076;position:absolute;top:2235;width:2" coordorigin="9076,2235" coordsize="2,360">
              <v:shape id="_x0000_s2399" style="height:360;left:9076;position:absolute;top:2235;width:2" coordorigin="9076,2235" coordsize="21600,360" path="m9076,2235l9076,2595e" filled="f" stroked="t" strokecolor="black" strokeweight="0.58pt">
                <v:path arrowok="t"/>
              </v:shape>
            </v:group>
            <v:group id="_x0000_s2400" style="height:360;left:9492;position:absolute;top:2235;width:2" coordorigin="9492,2235" coordsize="2,360">
              <v:shape id="_x0000_s2401" style="height:360;left:9492;position:absolute;top:2235;width:2" coordorigin="9492,2235" coordsize="21600,360" path="m9492,2235l9492,2595e" filled="f" stroked="t" strokecolor="black" strokeweight="0.58pt">
                <v:path arrowok="t"/>
              </v:shape>
            </v:group>
          </v:group>
        </w:pict>
      </w:r>
      <w:r>
        <w:pict>
          <v:group id="_x0000_s2402" style="height:19.06pt;margin-left:59.01pt;margin-top:135.21pt;mso-position-horizontal-relative:page;mso-position-vertical-relative:page;position:absolute;width:416.1pt;z-index:-251575296" coordorigin="1180,2704" coordsize="8322,381">
            <v:group id="_x0000_s2403" style="height:2;left:1186;position:absolute;top:2710;width:8310" coordorigin="1186,2710" coordsize="8310,2">
              <v:shape id="_x0000_s2404" style="height:2;left:1186;position:absolute;top:2710;width:8310" coordorigin="1186,2710" coordsize="8310,21600" path="m1186,2710l9496,2710e" filled="f" stroked="t" strokecolor="black" strokeweight="0.58pt">
                <v:path arrowok="t"/>
              </v:shape>
            </v:group>
            <v:group id="_x0000_s2405" style="height:360;left:1191;position:absolute;top:2715;width:2" coordorigin="1191,2715" coordsize="2,360">
              <v:shape id="_x0000_s2406" style="height:360;left:1191;position:absolute;top:2715;width:2" coordorigin="1191,2715" coordsize="21600,360" path="m1191,2715l1191,3075e" filled="f" stroked="t" strokecolor="black" strokeweight="0.58pt">
                <v:path arrowok="t"/>
              </v:shape>
            </v:group>
            <v:group id="_x0000_s2407" style="height:2;left:1186;position:absolute;top:3080;width:8310" coordorigin="1186,3080" coordsize="8310,2">
              <v:shape id="_x0000_s2408" style="height:2;left:1186;position:absolute;top:3080;width:8310" coordorigin="1186,3080" coordsize="8310,21600" path="m1186,3080l9496,3080e" filled="f" stroked="t" strokecolor="black" strokeweight="0.58pt">
                <v:path arrowok="t"/>
              </v:shape>
            </v:group>
            <v:group id="_x0000_s2409" style="height:360;left:1606;position:absolute;top:2715;width:2" coordorigin="1606,2715" coordsize="2,360">
              <v:shape id="_x0000_s2410" style="height:360;left:1606;position:absolute;top:2715;width:2" coordorigin="1606,2715" coordsize="21600,360" path="m1606,2715l1606,3075e" filled="f" stroked="t" strokecolor="black" strokeweight="0.58pt">
                <v:path arrowok="t"/>
              </v:shape>
            </v:group>
            <v:group id="_x0000_s2411" style="height:360;left:2019;position:absolute;top:2715;width:2" coordorigin="2019,2715" coordsize="2,360">
              <v:shape id="_x0000_s2412" style="height:360;left:2019;position:absolute;top:2715;width:2" coordorigin="2019,2715" coordsize="21600,360" path="m2019,2715l2019,3075e" filled="f" stroked="t" strokecolor="black" strokeweight="0.58pt">
                <v:path arrowok="t"/>
              </v:shape>
            </v:group>
            <v:group id="_x0000_s2413" style="height:360;left:2434;position:absolute;top:2715;width:2" coordorigin="2434,2715" coordsize="2,360">
              <v:shape id="_x0000_s2414" style="height:360;left:2434;position:absolute;top:2715;width:2" coordorigin="2434,2715" coordsize="21600,360" path="m2434,2715l2434,3075e" filled="f" stroked="t" strokecolor="black" strokeweight="0.58pt">
                <v:path arrowok="t"/>
              </v:shape>
            </v:group>
            <v:group id="_x0000_s2415" style="height:360;left:2849;position:absolute;top:2715;width:2" coordorigin="2849,2715" coordsize="2,360">
              <v:shape id="_x0000_s2416" style="height:360;left:2849;position:absolute;top:2715;width:2" coordorigin="2849,2715" coordsize="21600,360" path="m2849,2715l2849,3075e" filled="f" stroked="t" strokecolor="black" strokeweight="0.58pt">
                <v:path arrowok="t"/>
              </v:shape>
            </v:group>
            <v:group id="_x0000_s2417" style="height:360;left:3265;position:absolute;top:2715;width:2" coordorigin="3265,2715" coordsize="2,360">
              <v:shape id="_x0000_s2418" style="height:360;left:3265;position:absolute;top:2715;width:2" coordorigin="3265,2715" coordsize="21600,360" path="m3265,2715l3265,3075e" filled="f" stroked="t" strokecolor="black" strokeweight="0.58pt">
                <v:path arrowok="t"/>
              </v:shape>
            </v:group>
            <v:group id="_x0000_s2419" style="height:360;left:3680;position:absolute;top:2715;width:2" coordorigin="3680,2715" coordsize="2,360">
              <v:shape id="_x0000_s2420" style="height:360;left:3680;position:absolute;top:2715;width:2" coordorigin="3680,2715" coordsize="21600,360" path="m3680,2715l3680,3075e" filled="f" stroked="t" strokecolor="black" strokeweight="0.58pt">
                <v:path arrowok="t"/>
              </v:shape>
            </v:group>
            <v:group id="_x0000_s2421" style="height:360;left:4095;position:absolute;top:2715;width:2" coordorigin="4095,2715" coordsize="2,360">
              <v:shape id="_x0000_s2422" style="height:360;left:4095;position:absolute;top:2715;width:2" coordorigin="4095,2715" coordsize="21600,360" path="m4095,2715l4095,3075e" filled="f" stroked="t" strokecolor="black" strokeweight="0.58pt">
                <v:path arrowok="t"/>
              </v:shape>
            </v:group>
            <v:group id="_x0000_s2423" style="height:360;left:4511;position:absolute;top:2715;width:2" coordorigin="4511,2715" coordsize="2,360">
              <v:shape id="_x0000_s2424" style="height:360;left:4511;position:absolute;top:2715;width:2" coordorigin="4511,2715" coordsize="21600,360" path="m4511,2715l4511,3075e" filled="f" stroked="t" strokecolor="black" strokeweight="0.58pt">
                <v:path arrowok="t"/>
              </v:shape>
            </v:group>
            <v:group id="_x0000_s2425" style="height:360;left:4926;position:absolute;top:2715;width:2" coordorigin="4926,2715" coordsize="2,360">
              <v:shape id="_x0000_s2426" style="height:360;left:4926;position:absolute;top:2715;width:2" coordorigin="4926,2715" coordsize="21600,360" path="m4926,2715l4926,3075e" filled="f" stroked="t" strokecolor="black" strokeweight="0.58pt">
                <v:path arrowok="t"/>
              </v:shape>
            </v:group>
            <v:group id="_x0000_s2427" style="height:360;left:5341;position:absolute;top:2715;width:2" coordorigin="5341,2715" coordsize="2,360">
              <v:shape id="_x0000_s2428" style="height:360;left:5341;position:absolute;top:2715;width:2" coordorigin="5341,2715" coordsize="21600,360" path="m5341,2715l5341,3075e" filled="f" stroked="t" strokecolor="black" strokeweight="0.58pt">
                <v:path arrowok="t"/>
              </v:shape>
            </v:group>
            <v:group id="_x0000_s2429" style="height:360;left:5754;position:absolute;top:2715;width:2" coordorigin="5754,2715" coordsize="2,360">
              <v:shape id="_x0000_s2430" style="height:360;left:5754;position:absolute;top:2715;width:2" coordorigin="5754,2715" coordsize="21600,360" path="m5754,2715l5754,3075e" filled="f" stroked="t" strokecolor="black" strokeweight="0.58pt">
                <v:path arrowok="t"/>
              </v:shape>
            </v:group>
            <v:group id="_x0000_s2431" style="height:360;left:6169;position:absolute;top:2715;width:2" coordorigin="6169,2715" coordsize="2,360">
              <v:shape id="_x0000_s2432" style="height:360;left:6169;position:absolute;top:2715;width:2" coordorigin="6169,2715" coordsize="21600,360" path="m6169,2715l6169,3075e" filled="f" stroked="t" strokecolor="black" strokeweight="0.58pt">
                <v:path arrowok="t"/>
              </v:shape>
            </v:group>
            <v:group id="_x0000_s2433" style="height:360;left:6585;position:absolute;top:2715;width:2" coordorigin="6585,2715" coordsize="2,360">
              <v:shape id="_x0000_s2434" style="height:360;left:6585;position:absolute;top:2715;width:2" coordorigin="6585,2715" coordsize="21600,360" path="m6585,2715l6585,3075e" filled="f" stroked="t" strokecolor="black" strokeweight="0.58pt">
                <v:path arrowok="t"/>
              </v:shape>
            </v:group>
            <v:group id="_x0000_s2435" style="height:360;left:7000;position:absolute;top:2715;width:2" coordorigin="7000,2715" coordsize="2,360">
              <v:shape id="_x0000_s2436" style="height:360;left:7000;position:absolute;top:2715;width:2" coordorigin="7000,2715" coordsize="21600,360" path="m7000,2715l7000,3075e" filled="f" stroked="t" strokecolor="black" strokeweight="0.58pt">
                <v:path arrowok="t"/>
              </v:shape>
            </v:group>
            <v:group id="_x0000_s2437" style="height:360;left:7415;position:absolute;top:2715;width:2" coordorigin="7415,2715" coordsize="2,360">
              <v:shape id="_x0000_s2438" style="height:360;left:7415;position:absolute;top:2715;width:2" coordorigin="7415,2715" coordsize="21600,360" path="m7415,2715l7415,3075e" filled="f" stroked="t" strokecolor="black" strokeweight="0.58pt">
                <v:path arrowok="t"/>
              </v:shape>
            </v:group>
            <v:group id="_x0000_s2439" style="height:360;left:7831;position:absolute;top:2715;width:2" coordorigin="7831,2715" coordsize="2,360">
              <v:shape id="_x0000_s2440" style="height:360;left:7831;position:absolute;top:2715;width:2" coordorigin="7831,2715" coordsize="21600,360" path="m7831,2715l7831,3075e" filled="f" stroked="t" strokecolor="black" strokeweight="0.58pt">
                <v:path arrowok="t"/>
              </v:shape>
            </v:group>
            <v:group id="_x0000_s2441" style="height:360;left:8246;position:absolute;top:2715;width:2" coordorigin="8246,2715" coordsize="2,360">
              <v:shape id="_x0000_s2442" style="height:360;left:8246;position:absolute;top:2715;width:2" coordorigin="8246,2715" coordsize="21600,360" path="m8246,2715l8246,3075e" filled="f" stroked="t" strokecolor="black" strokeweight="0.58pt">
                <v:path arrowok="t"/>
              </v:shape>
            </v:group>
            <v:group id="_x0000_s2443" style="height:360;left:8661;position:absolute;top:2715;width:2" coordorigin="8661,2715" coordsize="2,360">
              <v:shape id="_x0000_s2444" style="height:360;left:8661;position:absolute;top:2715;width:2" coordorigin="8661,2715" coordsize="21600,360" path="m8661,2715l8661,3075e" filled="f" stroked="t" strokecolor="black" strokeweight="0.58pt">
                <v:path arrowok="t"/>
              </v:shape>
            </v:group>
            <v:group id="_x0000_s2445" style="height:360;left:9076;position:absolute;top:2715;width:2" coordorigin="9076,2715" coordsize="2,360">
              <v:shape id="_x0000_s2446" style="height:360;left:9076;position:absolute;top:2715;width:2" coordorigin="9076,2715" coordsize="21600,360" path="m9076,2715l9076,3075e" filled="f" stroked="t" strokecolor="black" strokeweight="0.58pt">
                <v:path arrowok="t"/>
              </v:shape>
            </v:group>
            <v:group id="_x0000_s2447" style="height:360;left:9492;position:absolute;top:2715;width:2" coordorigin="9492,2715" coordsize="2,360">
              <v:shape id="_x0000_s2448" style="height:360;left:9492;position:absolute;top:2715;width:2" coordorigin="9492,2715" coordsize="21600,360" path="m9492,2715l9492,3075e" filled="f" stroked="t" strokecolor="black" strokeweight="0.58pt">
                <v:path arrowok="t"/>
              </v:shape>
            </v:group>
          </v:group>
        </w:pict>
      </w:r>
      <w:r>
        <w:pict>
          <v:group id="_x0000_s2449" style="height:20.98pt;margin-left:59.01pt;margin-top:159.21pt;mso-position-horizontal-relative:page;mso-position-vertical-relative:page;position:absolute;width:416.1pt;z-index:-251574272" coordorigin="1180,3184" coordsize="8322,420">
            <v:group id="_x0000_s2450" style="height:2;left:1186;position:absolute;top:3190;width:8310" coordorigin="1186,3190" coordsize="8310,2">
              <v:shape id="_x0000_s2451" style="height:2;left:1186;position:absolute;top:3190;width:8310" coordorigin="1186,3190" coordsize="8310,21600" path="m1186,3190l9496,3190e" filled="f" stroked="t" strokecolor="black" strokeweight="0.58pt">
                <v:path arrowok="t"/>
              </v:shape>
            </v:group>
            <v:group id="_x0000_s2452" style="height:398;left:1191;position:absolute;top:3195;width:2" coordorigin="1191,3195" coordsize="2,398">
              <v:shape id="_x0000_s2453" style="height:398;left:1191;position:absolute;top:3195;width:2" coordorigin="1191,3195" coordsize="21600,398" path="m1191,3195l1191,3593e" filled="f" stroked="t" strokecolor="black" strokeweight="0.58pt">
                <v:path arrowok="t"/>
              </v:shape>
            </v:group>
            <v:group id="_x0000_s2454" style="height:2;left:1186;position:absolute;top:3598;width:8310" coordorigin="1186,3598" coordsize="8310,2">
              <v:shape id="_x0000_s2455" style="height:2;left:1186;position:absolute;top:3598;width:8310" coordorigin="1186,3598" coordsize="8310,21600" path="m1186,3598l9496,3598e" filled="f" stroked="t" strokecolor="black" strokeweight="0.58pt">
                <v:path arrowok="t"/>
              </v:shape>
            </v:group>
            <v:group id="_x0000_s2456" style="height:398;left:1606;position:absolute;top:3195;width:2" coordorigin="1606,3195" coordsize="2,398">
              <v:shape id="_x0000_s2457" style="height:398;left:1606;position:absolute;top:3195;width:2" coordorigin="1606,3195" coordsize="21600,398" path="m1606,3195l1606,3593e" filled="f" stroked="t" strokecolor="black" strokeweight="0.58pt">
                <v:path arrowok="t"/>
              </v:shape>
            </v:group>
            <v:group id="_x0000_s2458" style="height:398;left:2019;position:absolute;top:3195;width:2" coordorigin="2019,3195" coordsize="2,398">
              <v:shape id="_x0000_s2459" style="height:398;left:2019;position:absolute;top:3195;width:2" coordorigin="2019,3195" coordsize="21600,398" path="m2019,3195l2019,3593e" filled="f" stroked="t" strokecolor="black" strokeweight="0.58pt">
                <v:path arrowok="t"/>
              </v:shape>
            </v:group>
            <v:group id="_x0000_s2460" style="height:398;left:2434;position:absolute;top:3195;width:2" coordorigin="2434,3195" coordsize="2,398">
              <v:shape id="_x0000_s2461" style="height:398;left:2434;position:absolute;top:3195;width:2" coordorigin="2434,3195" coordsize="21600,398" path="m2434,3195l2434,3593e" filled="f" stroked="t" strokecolor="black" strokeweight="0.58pt">
                <v:path arrowok="t"/>
              </v:shape>
            </v:group>
            <v:group id="_x0000_s2462" style="height:398;left:2849;position:absolute;top:3195;width:2" coordorigin="2849,3195" coordsize="2,398">
              <v:shape id="_x0000_s2463" style="height:398;left:2849;position:absolute;top:3195;width:2" coordorigin="2849,3195" coordsize="21600,398" path="m2849,3195l2849,3593e" filled="f" stroked="t" strokecolor="black" strokeweight="0.58pt">
                <v:path arrowok="t"/>
              </v:shape>
            </v:group>
            <v:group id="_x0000_s2464" style="height:398;left:3265;position:absolute;top:3195;width:2" coordorigin="3265,3195" coordsize="2,398">
              <v:shape id="_x0000_s2465" style="height:398;left:3265;position:absolute;top:3195;width:2" coordorigin="3265,3195" coordsize="21600,398" path="m3265,3195l3265,3593e" filled="f" stroked="t" strokecolor="black" strokeweight="0.58pt">
                <v:path arrowok="t"/>
              </v:shape>
            </v:group>
            <v:group id="_x0000_s2466" style="height:398;left:3680;position:absolute;top:3195;width:2" coordorigin="3680,3195" coordsize="2,398">
              <v:shape id="_x0000_s2467" style="height:398;left:3680;position:absolute;top:3195;width:2" coordorigin="3680,3195" coordsize="21600,398" path="m3680,3195l3680,3593e" filled="f" stroked="t" strokecolor="black" strokeweight="0.58pt">
                <v:path arrowok="t"/>
              </v:shape>
            </v:group>
            <v:group id="_x0000_s2468" style="height:398;left:4095;position:absolute;top:3195;width:2" coordorigin="4095,3195" coordsize="2,398">
              <v:shape id="_x0000_s2469" style="height:398;left:4095;position:absolute;top:3195;width:2" coordorigin="4095,3195" coordsize="21600,398" path="m4095,3195l4095,3593e" filled="f" stroked="t" strokecolor="black" strokeweight="0.58pt">
                <v:path arrowok="t"/>
              </v:shape>
            </v:group>
            <v:group id="_x0000_s2470" style="height:398;left:4511;position:absolute;top:3195;width:2" coordorigin="4511,3195" coordsize="2,398">
              <v:shape id="_x0000_s2471" style="height:398;left:4511;position:absolute;top:3195;width:2" coordorigin="4511,3195" coordsize="21600,398" path="m4511,3195l4511,3593e" filled="f" stroked="t" strokecolor="black" strokeweight="0.58pt">
                <v:path arrowok="t"/>
              </v:shape>
            </v:group>
            <v:group id="_x0000_s2472" style="height:398;left:4926;position:absolute;top:3195;width:2" coordorigin="4926,3195" coordsize="2,398">
              <v:shape id="_x0000_s2473" style="height:398;left:4926;position:absolute;top:3195;width:2" coordorigin="4926,3195" coordsize="21600,398" path="m4926,3195l4926,3593e" filled="f" stroked="t" strokecolor="black" strokeweight="0.58pt">
                <v:path arrowok="t"/>
              </v:shape>
            </v:group>
            <v:group id="_x0000_s2474" style="height:398;left:5341;position:absolute;top:3195;width:2" coordorigin="5341,3195" coordsize="2,398">
              <v:shape id="_x0000_s2475" style="height:398;left:5341;position:absolute;top:3195;width:2" coordorigin="5341,3195" coordsize="21600,398" path="m5341,3195l5341,3593e" filled="f" stroked="t" strokecolor="black" strokeweight="0.58pt">
                <v:path arrowok="t"/>
              </v:shape>
            </v:group>
            <v:group id="_x0000_s2476" style="height:398;left:5754;position:absolute;top:3195;width:2" coordorigin="5754,3195" coordsize="2,398">
              <v:shape id="_x0000_s2477" style="height:398;left:5754;position:absolute;top:3195;width:2" coordorigin="5754,3195" coordsize="21600,398" path="m5754,3195l5754,3593e" filled="f" stroked="t" strokecolor="black" strokeweight="0.58pt">
                <v:path arrowok="t"/>
              </v:shape>
            </v:group>
            <v:group id="_x0000_s2478" style="height:398;left:6169;position:absolute;top:3195;width:2" coordorigin="6169,3195" coordsize="2,398">
              <v:shape id="_x0000_s2479" style="height:398;left:6169;position:absolute;top:3195;width:2" coordorigin="6169,3195" coordsize="21600,398" path="m6169,3195l6169,3593e" filled="f" stroked="t" strokecolor="black" strokeweight="0.58pt">
                <v:path arrowok="t"/>
              </v:shape>
            </v:group>
            <v:group id="_x0000_s2480" style="height:398;left:6585;position:absolute;top:3195;width:2" coordorigin="6585,3195" coordsize="2,398">
              <v:shape id="_x0000_s2481" style="height:398;left:6585;position:absolute;top:3195;width:2" coordorigin="6585,3195" coordsize="21600,398" path="m6585,3195l6585,3593e" filled="f" stroked="t" strokecolor="black" strokeweight="0.58pt">
                <v:path arrowok="t"/>
              </v:shape>
            </v:group>
            <v:group id="_x0000_s2482" style="height:398;left:7000;position:absolute;top:3195;width:2" coordorigin="7000,3195" coordsize="2,398">
              <v:shape id="_x0000_s2483" style="height:398;left:7000;position:absolute;top:3195;width:2" coordorigin="7000,3195" coordsize="21600,398" path="m7000,3195l7000,3593e" filled="f" stroked="t" strokecolor="black" strokeweight="0.58pt">
                <v:path arrowok="t"/>
              </v:shape>
            </v:group>
            <v:group id="_x0000_s2484" style="height:398;left:7415;position:absolute;top:3195;width:2" coordorigin="7415,3195" coordsize="2,398">
              <v:shape id="_x0000_s2485" style="height:398;left:7415;position:absolute;top:3195;width:2" coordorigin="7415,3195" coordsize="21600,398" path="m7415,3195l7415,3593e" filled="f" stroked="t" strokecolor="black" strokeweight="0.58pt">
                <v:path arrowok="t"/>
              </v:shape>
            </v:group>
            <v:group id="_x0000_s2486" style="height:398;left:7831;position:absolute;top:3195;width:2" coordorigin="7831,3195" coordsize="2,398">
              <v:shape id="_x0000_s2487" style="height:398;left:7831;position:absolute;top:3195;width:2" coordorigin="7831,3195" coordsize="21600,398" path="m7831,3195l7831,3593e" filled="f" stroked="t" strokecolor="black" strokeweight="0.58pt">
                <v:path arrowok="t"/>
              </v:shape>
            </v:group>
            <v:group id="_x0000_s2488" style="height:398;left:8246;position:absolute;top:3195;width:2" coordorigin="8246,3195" coordsize="2,398">
              <v:shape id="_x0000_s2489" style="height:398;left:8246;position:absolute;top:3195;width:2" coordorigin="8246,3195" coordsize="21600,398" path="m8246,3195l8246,3593e" filled="f" stroked="t" strokecolor="black" strokeweight="0.58pt">
                <v:path arrowok="t"/>
              </v:shape>
            </v:group>
            <v:group id="_x0000_s2490" style="height:398;left:8661;position:absolute;top:3195;width:2" coordorigin="8661,3195" coordsize="2,398">
              <v:shape id="_x0000_s2491" style="height:398;left:8661;position:absolute;top:3195;width:2" coordorigin="8661,3195" coordsize="21600,398" path="m8661,3195l8661,3593e" filled="f" stroked="t" strokecolor="black" strokeweight="0.58pt">
                <v:path arrowok="t"/>
              </v:shape>
            </v:group>
            <v:group id="_x0000_s2492" style="height:398;left:9076;position:absolute;top:3195;width:2" coordorigin="9076,3195" coordsize="2,398">
              <v:shape id="_x0000_s2493" style="height:398;left:9076;position:absolute;top:3195;width:2" coordorigin="9076,3195" coordsize="21600,398" path="m9076,3195l9076,3593e" filled="f" stroked="t" strokecolor="black" strokeweight="0.58pt">
                <v:path arrowok="t"/>
              </v:shape>
            </v:group>
            <v:group id="_x0000_s2494" style="height:398;left:9492;position:absolute;top:3195;width:2" coordorigin="9492,3195" coordsize="2,398">
              <v:shape id="_x0000_s2495" style="height:398;left:9492;position:absolute;top:3195;width:2" coordorigin="9492,3195" coordsize="21600,398" path="m9492,3195l9492,3593e" filled="f" stroked="t" strokecolor="black" strokeweight="0.58pt">
                <v:path arrowok="t"/>
              </v:shape>
            </v:group>
          </v:group>
        </w:pict>
      </w:r>
      <w:r>
        <w:pict>
          <v:group id="_x0000_s2496" style="height:19.09pt;margin-left:59.01pt;margin-top:185.13pt;mso-position-horizontal-relative:page;mso-position-vertical-relative:page;position:absolute;width:416.1pt;z-index:-251573248" coordorigin="1180,3703" coordsize="8322,382">
            <v:group id="_x0000_s2497" style="height:2;left:1186;position:absolute;top:3708;width:8310" coordorigin="1186,3708" coordsize="8310,2">
              <v:shape id="_x0000_s2498" style="height:2;left:1186;position:absolute;top:3708;width:8310" coordorigin="1186,3708" coordsize="8310,21600" path="m1186,3708l9496,3708e" filled="f" stroked="t" strokecolor="black" strokeweight="0.58pt">
                <v:path arrowok="t"/>
              </v:shape>
            </v:group>
            <v:group id="_x0000_s2499" style="height:360;left:1191;position:absolute;top:3713;width:2" coordorigin="1191,3713" coordsize="2,360">
              <v:shape id="_x0000_s2500" style="height:360;left:1191;position:absolute;top:3713;width:2" coordorigin="1191,3713" coordsize="21600,360" path="m1191,3713l1191,4074e" filled="f" stroked="t" strokecolor="black" strokeweight="0.58pt">
                <v:path arrowok="t"/>
              </v:shape>
            </v:group>
            <v:group id="_x0000_s2501" style="height:2;left:1186;position:absolute;top:4079;width:8310" coordorigin="1186,4079" coordsize="8310,2">
              <v:shape id="_x0000_s2502" style="height:2;left:1186;position:absolute;top:4079;width:8310" coordorigin="1186,4079" coordsize="8310,21600" path="m1186,4079l9496,4079e" filled="f" stroked="t" strokecolor="black" strokeweight="0.58pt">
                <v:path arrowok="t"/>
              </v:shape>
            </v:group>
            <v:group id="_x0000_s2503" style="height:360;left:1606;position:absolute;top:3713;width:2" coordorigin="1606,3713" coordsize="2,360">
              <v:shape id="_x0000_s2504" style="height:360;left:1606;position:absolute;top:3713;width:2" coordorigin="1606,3713" coordsize="21600,360" path="m1606,3713l1606,4074e" filled="f" stroked="t" strokecolor="black" strokeweight="0.58pt">
                <v:path arrowok="t"/>
              </v:shape>
            </v:group>
            <v:group id="_x0000_s2505" style="height:360;left:2019;position:absolute;top:3713;width:2" coordorigin="2019,3713" coordsize="2,360">
              <v:shape id="_x0000_s2506" style="height:360;left:2019;position:absolute;top:3713;width:2" coordorigin="2019,3713" coordsize="21600,360" path="m2019,3713l2019,4074e" filled="f" stroked="t" strokecolor="black" strokeweight="0.58pt">
                <v:path arrowok="t"/>
              </v:shape>
            </v:group>
            <v:group id="_x0000_s2507" style="height:360;left:2434;position:absolute;top:3713;width:2" coordorigin="2434,3713" coordsize="2,360">
              <v:shape id="_x0000_s2508" style="height:360;left:2434;position:absolute;top:3713;width:2" coordorigin="2434,3713" coordsize="21600,360" path="m2434,3713l2434,4074e" filled="f" stroked="t" strokecolor="black" strokeweight="0.58pt">
                <v:path arrowok="t"/>
              </v:shape>
            </v:group>
            <v:group id="_x0000_s2509" style="height:360;left:2849;position:absolute;top:3713;width:2" coordorigin="2849,3713" coordsize="2,360">
              <v:shape id="_x0000_s2510" style="height:360;left:2849;position:absolute;top:3713;width:2" coordorigin="2849,3713" coordsize="21600,360" path="m2849,3713l2849,4074e" filled="f" stroked="t" strokecolor="black" strokeweight="0.58pt">
                <v:path arrowok="t"/>
              </v:shape>
            </v:group>
            <v:group id="_x0000_s2511" style="height:360;left:3265;position:absolute;top:3713;width:2" coordorigin="3265,3713" coordsize="2,360">
              <v:shape id="_x0000_s2512" style="height:360;left:3265;position:absolute;top:3713;width:2" coordorigin="3265,3713" coordsize="21600,360" path="m3265,3713l3265,4074e" filled="f" stroked="t" strokecolor="black" strokeweight="0.58pt">
                <v:path arrowok="t"/>
              </v:shape>
            </v:group>
            <v:group id="_x0000_s2513" style="height:360;left:3680;position:absolute;top:3713;width:2" coordorigin="3680,3713" coordsize="2,360">
              <v:shape id="_x0000_s2514" style="height:360;left:3680;position:absolute;top:3713;width:2" coordorigin="3680,3713" coordsize="21600,360" path="m3680,3713l3680,4074e" filled="f" stroked="t" strokecolor="black" strokeweight="0.58pt">
                <v:path arrowok="t"/>
              </v:shape>
            </v:group>
            <v:group id="_x0000_s2515" style="height:360;left:4095;position:absolute;top:3713;width:2" coordorigin="4095,3713" coordsize="2,360">
              <v:shape id="_x0000_s2516" style="height:360;left:4095;position:absolute;top:3713;width:2" coordorigin="4095,3713" coordsize="21600,360" path="m4095,3713l4095,4074e" filled="f" stroked="t" strokecolor="black" strokeweight="0.58pt">
                <v:path arrowok="t"/>
              </v:shape>
            </v:group>
            <v:group id="_x0000_s2517" style="height:360;left:4511;position:absolute;top:3713;width:2" coordorigin="4511,3713" coordsize="2,360">
              <v:shape id="_x0000_s2518" style="height:360;left:4511;position:absolute;top:3713;width:2" coordorigin="4511,3713" coordsize="21600,360" path="m4511,3713l4511,4074e" filled="f" stroked="t" strokecolor="black" strokeweight="0.58pt">
                <v:path arrowok="t"/>
              </v:shape>
            </v:group>
            <v:group id="_x0000_s2519" style="height:360;left:4926;position:absolute;top:3713;width:2" coordorigin="4926,3713" coordsize="2,360">
              <v:shape id="_x0000_s2520" style="height:360;left:4926;position:absolute;top:3713;width:2" coordorigin="4926,3713" coordsize="21600,360" path="m4926,3713l4926,4074e" filled="f" stroked="t" strokecolor="black" strokeweight="0.58pt">
                <v:path arrowok="t"/>
              </v:shape>
            </v:group>
            <v:group id="_x0000_s2521" style="height:360;left:5341;position:absolute;top:3713;width:2" coordorigin="5341,3713" coordsize="2,360">
              <v:shape id="_x0000_s2522" style="height:360;left:5341;position:absolute;top:3713;width:2" coordorigin="5341,3713" coordsize="21600,360" path="m5341,3713l5341,4074e" filled="f" stroked="t" strokecolor="black" strokeweight="0.58pt">
                <v:path arrowok="t"/>
              </v:shape>
            </v:group>
            <v:group id="_x0000_s2523" style="height:360;left:5754;position:absolute;top:3713;width:2" coordorigin="5754,3713" coordsize="2,360">
              <v:shape id="_x0000_s2524" style="height:360;left:5754;position:absolute;top:3713;width:2" coordorigin="5754,3713" coordsize="21600,360" path="m5754,3713l5754,4074e" filled="f" stroked="t" strokecolor="black" strokeweight="0.58pt">
                <v:path arrowok="t"/>
              </v:shape>
            </v:group>
            <v:group id="_x0000_s2525" style="height:360;left:6169;position:absolute;top:3713;width:2" coordorigin="6169,3713" coordsize="2,360">
              <v:shape id="_x0000_s2526" style="height:360;left:6169;position:absolute;top:3713;width:2" coordorigin="6169,3713" coordsize="21600,360" path="m6169,3713l6169,4074e" filled="f" stroked="t" strokecolor="black" strokeweight="0.58pt">
                <v:path arrowok="t"/>
              </v:shape>
            </v:group>
            <v:group id="_x0000_s2527" style="height:360;left:6585;position:absolute;top:3713;width:2" coordorigin="6585,3713" coordsize="2,360">
              <v:shape id="_x0000_s2528" style="height:360;left:6585;position:absolute;top:3713;width:2" coordorigin="6585,3713" coordsize="21600,360" path="m6585,3713l6585,4074e" filled="f" stroked="t" strokecolor="black" strokeweight="0.58pt">
                <v:path arrowok="t"/>
              </v:shape>
            </v:group>
            <v:group id="_x0000_s2529" style="height:360;left:7000;position:absolute;top:3713;width:2" coordorigin="7000,3713" coordsize="2,360">
              <v:shape id="_x0000_s2530" style="height:360;left:7000;position:absolute;top:3713;width:2" coordorigin="7000,3713" coordsize="21600,360" path="m7000,3713l7000,4074e" filled="f" stroked="t" strokecolor="black" strokeweight="0.58pt">
                <v:path arrowok="t"/>
              </v:shape>
            </v:group>
            <v:group id="_x0000_s2531" style="height:360;left:7415;position:absolute;top:3713;width:2" coordorigin="7415,3713" coordsize="2,360">
              <v:shape id="_x0000_s2532" style="height:360;left:7415;position:absolute;top:3713;width:2" coordorigin="7415,3713" coordsize="21600,360" path="m7415,3713l7415,4074e" filled="f" stroked="t" strokecolor="black" strokeweight="0.58pt">
                <v:path arrowok="t"/>
              </v:shape>
            </v:group>
            <v:group id="_x0000_s2533" style="height:360;left:7831;position:absolute;top:3713;width:2" coordorigin="7831,3713" coordsize="2,360">
              <v:shape id="_x0000_s2534" style="height:360;left:7831;position:absolute;top:3713;width:2" coordorigin="7831,3713" coordsize="21600,360" path="m7831,3713l7831,4074e" filled="f" stroked="t" strokecolor="black" strokeweight="0.58pt">
                <v:path arrowok="t"/>
              </v:shape>
            </v:group>
            <v:group id="_x0000_s2535" style="height:360;left:8246;position:absolute;top:3713;width:2" coordorigin="8246,3713" coordsize="2,360">
              <v:shape id="_x0000_s2536" style="height:360;left:8246;position:absolute;top:3713;width:2" coordorigin="8246,3713" coordsize="21600,360" path="m8246,3713l8246,4074e" filled="f" stroked="t" strokecolor="black" strokeweight="0.58pt">
                <v:path arrowok="t"/>
              </v:shape>
            </v:group>
            <v:group id="_x0000_s2537" style="height:360;left:8661;position:absolute;top:3713;width:2" coordorigin="8661,3713" coordsize="2,360">
              <v:shape id="_x0000_s2538" style="height:360;left:8661;position:absolute;top:3713;width:2" coordorigin="8661,3713" coordsize="21600,360" path="m8661,3713l8661,4074e" filled="f" stroked="t" strokecolor="black" strokeweight="0.58pt">
                <v:path arrowok="t"/>
              </v:shape>
            </v:group>
            <v:group id="_x0000_s2539" style="height:360;left:9076;position:absolute;top:3713;width:2" coordorigin="9076,3713" coordsize="2,360">
              <v:shape id="_x0000_s2540" style="height:360;left:9076;position:absolute;top:3713;width:2" coordorigin="9076,3713" coordsize="21600,360" path="m9076,3713l9076,4074e" filled="f" stroked="t" strokecolor="black" strokeweight="0.58pt">
                <v:path arrowok="t"/>
              </v:shape>
            </v:group>
            <v:group id="_x0000_s2541" style="height:360;left:9492;position:absolute;top:3713;width:2" coordorigin="9492,3713" coordsize="2,360">
              <v:shape id="_x0000_s2542" style="height:360;left:9492;position:absolute;top:3713;width:2" coordorigin="9492,3713" coordsize="21600,360" path="m9492,3713l9492,4074e" filled="f" stroked="t" strokecolor="black" strokeweight="0.58pt">
                <v:path arrowok="t"/>
              </v:shape>
            </v:group>
          </v:group>
        </w:pict>
      </w:r>
      <w:r>
        <w:pict>
          <v:group id="_x0000_s2543" style="height:19.06pt;margin-left:59.01pt;margin-top:209.16pt;mso-position-horizontal-relative:page;mso-position-vertical-relative:page;position:absolute;width:416.1pt;z-index:-251572224" coordorigin="1180,4183" coordsize="8322,381">
            <v:group id="_x0000_s2544" style="height:2;left:1186;position:absolute;top:4189;width:8310" coordorigin="1186,4189" coordsize="8310,2">
              <v:shape id="_x0000_s2545" style="height:2;left:1186;position:absolute;top:4189;width:8310" coordorigin="1186,4189" coordsize="8310,21600" path="m1186,4189l9496,4189e" filled="f" stroked="t" strokecolor="black" strokeweight="0.58pt">
                <v:path arrowok="t"/>
              </v:shape>
            </v:group>
            <v:group id="_x0000_s2546" style="height:360;left:1191;position:absolute;top:4194;width:2" coordorigin="1191,4194" coordsize="2,360">
              <v:shape id="_x0000_s2547" style="height:360;left:1191;position:absolute;top:4194;width:2" coordorigin="1191,4194" coordsize="21600,360" path="m1191,4194l1191,4554e" filled="f" stroked="t" strokecolor="black" strokeweight="0.58pt">
                <v:path arrowok="t"/>
              </v:shape>
            </v:group>
            <v:group id="_x0000_s2548" style="height:2;left:1186;position:absolute;top:4559;width:8310" coordorigin="1186,4559" coordsize="8310,2">
              <v:shape id="_x0000_s2549" style="height:2;left:1186;position:absolute;top:4559;width:8310" coordorigin="1186,4559" coordsize="8310,21600" path="m1186,4559l9496,4559e" filled="f" stroked="t" strokecolor="black" strokeweight="0.58pt">
                <v:path arrowok="t"/>
              </v:shape>
            </v:group>
            <v:group id="_x0000_s2550" style="height:360;left:1606;position:absolute;top:4194;width:2" coordorigin="1606,4194" coordsize="2,360">
              <v:shape id="_x0000_s2551" style="height:360;left:1606;position:absolute;top:4194;width:2" coordorigin="1606,4194" coordsize="21600,360" path="m1606,4194l1606,4554e" filled="f" stroked="t" strokecolor="black" strokeweight="0.58pt">
                <v:path arrowok="t"/>
              </v:shape>
            </v:group>
            <v:group id="_x0000_s2552" style="height:360;left:2019;position:absolute;top:4194;width:2" coordorigin="2019,4194" coordsize="2,360">
              <v:shape id="_x0000_s2553" style="height:360;left:2019;position:absolute;top:4194;width:2" coordorigin="2019,4194" coordsize="21600,360" path="m2019,4194l2019,4554e" filled="f" stroked="t" strokecolor="black" strokeweight="0.58pt">
                <v:path arrowok="t"/>
              </v:shape>
            </v:group>
            <v:group id="_x0000_s2554" style="height:360;left:2434;position:absolute;top:4194;width:2" coordorigin="2434,4194" coordsize="2,360">
              <v:shape id="_x0000_s2555" style="height:360;left:2434;position:absolute;top:4194;width:2" coordorigin="2434,4194" coordsize="21600,360" path="m2434,4194l2434,4554e" filled="f" stroked="t" strokecolor="black" strokeweight="0.58pt">
                <v:path arrowok="t"/>
              </v:shape>
            </v:group>
            <v:group id="_x0000_s2556" style="height:360;left:2849;position:absolute;top:4194;width:2" coordorigin="2849,4194" coordsize="2,360">
              <v:shape id="_x0000_s2557" style="height:360;left:2849;position:absolute;top:4194;width:2" coordorigin="2849,4194" coordsize="21600,360" path="m2849,4194l2849,4554e" filled="f" stroked="t" strokecolor="black" strokeweight="0.58pt">
                <v:path arrowok="t"/>
              </v:shape>
            </v:group>
            <v:group id="_x0000_s2558" style="height:360;left:3265;position:absolute;top:4194;width:2" coordorigin="3265,4194" coordsize="2,360">
              <v:shape id="_x0000_s2559" style="height:360;left:3265;position:absolute;top:4194;width:2" coordorigin="3265,4194" coordsize="21600,360" path="m3265,4194l3265,4554e" filled="f" stroked="t" strokecolor="black" strokeweight="0.58pt">
                <v:path arrowok="t"/>
              </v:shape>
            </v:group>
            <v:group id="_x0000_s2560" style="height:360;left:3680;position:absolute;top:4194;width:2" coordorigin="3680,4194" coordsize="2,360">
              <v:shape id="_x0000_s2561" style="height:360;left:3680;position:absolute;top:4194;width:2" coordorigin="3680,4194" coordsize="21600,360" path="m3680,4194l3680,4554e" filled="f" stroked="t" strokecolor="black" strokeweight="0.58pt">
                <v:path arrowok="t"/>
              </v:shape>
            </v:group>
            <v:group id="_x0000_s2562" style="height:360;left:4095;position:absolute;top:4194;width:2" coordorigin="4095,4194" coordsize="2,360">
              <v:shape id="_x0000_s2563" style="height:360;left:4095;position:absolute;top:4194;width:2" coordorigin="4095,4194" coordsize="21600,360" path="m4095,4194l4095,4554e" filled="f" stroked="t" strokecolor="black" strokeweight="0.58pt">
                <v:path arrowok="t"/>
              </v:shape>
            </v:group>
            <v:group id="_x0000_s2564" style="height:360;left:4511;position:absolute;top:4194;width:2" coordorigin="4511,4194" coordsize="2,360">
              <v:shape id="_x0000_s2565" style="height:360;left:4511;position:absolute;top:4194;width:2" coordorigin="4511,4194" coordsize="21600,360" path="m4511,4194l4511,4554e" filled="f" stroked="t" strokecolor="black" strokeweight="0.58pt">
                <v:path arrowok="t"/>
              </v:shape>
            </v:group>
            <v:group id="_x0000_s2566" style="height:360;left:4926;position:absolute;top:4194;width:2" coordorigin="4926,4194" coordsize="2,360">
              <v:shape id="_x0000_s2567" style="height:360;left:4926;position:absolute;top:4194;width:2" coordorigin="4926,4194" coordsize="21600,360" path="m4926,4194l4926,4554e" filled="f" stroked="t" strokecolor="black" strokeweight="0.58pt">
                <v:path arrowok="t"/>
              </v:shape>
            </v:group>
            <v:group id="_x0000_s2568" style="height:360;left:5341;position:absolute;top:4194;width:2" coordorigin="5341,4194" coordsize="2,360">
              <v:shape id="_x0000_s2569" style="height:360;left:5341;position:absolute;top:4194;width:2" coordorigin="5341,4194" coordsize="21600,360" path="m5341,4194l5341,4554e" filled="f" stroked="t" strokecolor="black" strokeweight="0.58pt">
                <v:path arrowok="t"/>
              </v:shape>
            </v:group>
            <v:group id="_x0000_s2570" style="height:360;left:5754;position:absolute;top:4194;width:2" coordorigin="5754,4194" coordsize="2,360">
              <v:shape id="_x0000_s2571" style="height:360;left:5754;position:absolute;top:4194;width:2" coordorigin="5754,4194" coordsize="21600,360" path="m5754,4194l5754,4554e" filled="f" stroked="t" strokecolor="black" strokeweight="0.58pt">
                <v:path arrowok="t"/>
              </v:shape>
            </v:group>
            <v:group id="_x0000_s2572" style="height:360;left:6169;position:absolute;top:4194;width:2" coordorigin="6169,4194" coordsize="2,360">
              <v:shape id="_x0000_s2573" style="height:360;left:6169;position:absolute;top:4194;width:2" coordorigin="6169,4194" coordsize="21600,360" path="m6169,4194l6169,4554e" filled="f" stroked="t" strokecolor="black" strokeweight="0.58pt">
                <v:path arrowok="t"/>
              </v:shape>
            </v:group>
            <v:group id="_x0000_s2574" style="height:360;left:6585;position:absolute;top:4194;width:2" coordorigin="6585,4194" coordsize="2,360">
              <v:shape id="_x0000_s2575" style="height:360;left:6585;position:absolute;top:4194;width:2" coordorigin="6585,4194" coordsize="21600,360" path="m6585,4194l6585,4554e" filled="f" stroked="t" strokecolor="black" strokeweight="0.58pt">
                <v:path arrowok="t"/>
              </v:shape>
            </v:group>
            <v:group id="_x0000_s2576" style="height:360;left:7000;position:absolute;top:4194;width:2" coordorigin="7000,4194" coordsize="2,360">
              <v:shape id="_x0000_s2577" style="height:360;left:7000;position:absolute;top:4194;width:2" coordorigin="7000,4194" coordsize="21600,360" path="m7000,4194l7000,4554e" filled="f" stroked="t" strokecolor="black" strokeweight="0.58pt">
                <v:path arrowok="t"/>
              </v:shape>
            </v:group>
            <v:group id="_x0000_s2578" style="height:360;left:7415;position:absolute;top:4194;width:2" coordorigin="7415,4194" coordsize="2,360">
              <v:shape id="_x0000_s2579" style="height:360;left:7415;position:absolute;top:4194;width:2" coordorigin="7415,4194" coordsize="21600,360" path="m7415,4194l7415,4554e" filled="f" stroked="t" strokecolor="black" strokeweight="0.58pt">
                <v:path arrowok="t"/>
              </v:shape>
            </v:group>
            <v:group id="_x0000_s2580" style="height:360;left:7831;position:absolute;top:4194;width:2" coordorigin="7831,4194" coordsize="2,360">
              <v:shape id="_x0000_s2581" style="height:360;left:7831;position:absolute;top:4194;width:2" coordorigin="7831,4194" coordsize="21600,360" path="m7831,4194l7831,4554e" filled="f" stroked="t" strokecolor="black" strokeweight="0.58pt">
                <v:path arrowok="t"/>
              </v:shape>
            </v:group>
            <v:group id="_x0000_s2582" style="height:360;left:8246;position:absolute;top:4194;width:2" coordorigin="8246,4194" coordsize="2,360">
              <v:shape id="_x0000_s2583" style="height:360;left:8246;position:absolute;top:4194;width:2" coordorigin="8246,4194" coordsize="21600,360" path="m8246,4194l8246,4554e" filled="f" stroked="t" strokecolor="black" strokeweight="0.58pt">
                <v:path arrowok="t"/>
              </v:shape>
            </v:group>
            <v:group id="_x0000_s2584" style="height:360;left:8661;position:absolute;top:4194;width:2" coordorigin="8661,4194" coordsize="2,360">
              <v:shape id="_x0000_s2585" style="height:360;left:8661;position:absolute;top:4194;width:2" coordorigin="8661,4194" coordsize="21600,360" path="m8661,4194l8661,4554e" filled="f" stroked="t" strokecolor="black" strokeweight="0.58pt">
                <v:path arrowok="t"/>
              </v:shape>
            </v:group>
            <v:group id="_x0000_s2586" style="height:360;left:9076;position:absolute;top:4194;width:2" coordorigin="9076,4194" coordsize="2,360">
              <v:shape id="_x0000_s2587" style="height:360;left:9076;position:absolute;top:4194;width:2" coordorigin="9076,4194" coordsize="21600,360" path="m9076,4194l9076,4554e" filled="f" stroked="t" strokecolor="black" strokeweight="0.58pt">
                <v:path arrowok="t"/>
              </v:shape>
            </v:group>
            <v:group id="_x0000_s2588" style="height:360;left:9492;position:absolute;top:4194;width:2" coordorigin="9492,4194" coordsize="2,360">
              <v:shape id="_x0000_s2589" style="height:360;left:9492;position:absolute;top:4194;width:2" coordorigin="9492,4194" coordsize="21600,360" path="m9492,4194l9492,4554e" filled="f" stroked="t" strokecolor="black" strokeweight="0.58pt">
                <v:path arrowok="t"/>
              </v:shape>
            </v:group>
          </v:group>
        </w:pict>
      </w:r>
      <w:r>
        <w:pict>
          <v:group id="_x0000_s2590" style="height:19.06pt;margin-left:59.01pt;margin-top:233.16pt;mso-position-horizontal-relative:page;mso-position-vertical-relative:page;position:absolute;width:416.1pt;z-index:-251571200" coordorigin="1180,4663" coordsize="8322,381">
            <v:group id="_x0000_s2591" style="height:2;left:1186;position:absolute;top:4669;width:8310" coordorigin="1186,4669" coordsize="8310,2">
              <v:shape id="_x0000_s2592" style="height:2;left:1186;position:absolute;top:4669;width:8310" coordorigin="1186,4669" coordsize="8310,21600" path="m1186,4669l9496,4669e" filled="f" stroked="t" strokecolor="black" strokeweight="0.58pt">
                <v:path arrowok="t"/>
              </v:shape>
            </v:group>
            <v:group id="_x0000_s2593" style="height:360;left:1191;position:absolute;top:4674;width:2" coordorigin="1191,4674" coordsize="2,360">
              <v:shape id="_x0000_s2594" style="height:360;left:1191;position:absolute;top:4674;width:2" coordorigin="1191,4674" coordsize="21600,360" path="m1191,4674l1191,5034e" filled="f" stroked="t" strokecolor="black" strokeweight="0.58pt">
                <v:path arrowok="t"/>
              </v:shape>
            </v:group>
            <v:group id="_x0000_s2595" style="height:2;left:1186;position:absolute;top:5039;width:8310" coordorigin="1186,5039" coordsize="8310,2">
              <v:shape id="_x0000_s2596" style="height:2;left:1186;position:absolute;top:5039;width:8310" coordorigin="1186,5039" coordsize="8310,21600" path="m1186,5039l9496,5039e" filled="f" stroked="t" strokecolor="black" strokeweight="0.58pt">
                <v:path arrowok="t"/>
              </v:shape>
            </v:group>
            <v:group id="_x0000_s2597" style="height:360;left:1606;position:absolute;top:4674;width:2" coordorigin="1606,4674" coordsize="2,360">
              <v:shape id="_x0000_s2598" style="height:360;left:1606;position:absolute;top:4674;width:2" coordorigin="1606,4674" coordsize="21600,360" path="m1606,4674l1606,5034e" filled="f" stroked="t" strokecolor="black" strokeweight="0.58pt">
                <v:path arrowok="t"/>
              </v:shape>
            </v:group>
            <v:group id="_x0000_s2599" style="height:360;left:2019;position:absolute;top:4674;width:2" coordorigin="2019,4674" coordsize="2,360">
              <v:shape id="_x0000_s2600" style="height:360;left:2019;position:absolute;top:4674;width:2" coordorigin="2019,4674" coordsize="21600,360" path="m2019,4674l2019,5034e" filled="f" stroked="t" strokecolor="black" strokeweight="0.58pt">
                <v:path arrowok="t"/>
              </v:shape>
            </v:group>
            <v:group id="_x0000_s2601" style="height:360;left:2434;position:absolute;top:4674;width:2" coordorigin="2434,4674" coordsize="2,360">
              <v:shape id="_x0000_s2602" style="height:360;left:2434;position:absolute;top:4674;width:2" coordorigin="2434,4674" coordsize="21600,360" path="m2434,4674l2434,5034e" filled="f" stroked="t" strokecolor="black" strokeweight="0.58pt">
                <v:path arrowok="t"/>
              </v:shape>
            </v:group>
            <v:group id="_x0000_s2603" style="height:360;left:2849;position:absolute;top:4674;width:2" coordorigin="2849,4674" coordsize="2,360">
              <v:shape id="_x0000_s2604" style="height:360;left:2849;position:absolute;top:4674;width:2" coordorigin="2849,4674" coordsize="21600,360" path="m2849,4674l2849,5034e" filled="f" stroked="t" strokecolor="black" strokeweight="0.58pt">
                <v:path arrowok="t"/>
              </v:shape>
            </v:group>
            <v:group id="_x0000_s2605" style="height:360;left:3265;position:absolute;top:4674;width:2" coordorigin="3265,4674" coordsize="2,360">
              <v:shape id="_x0000_s2606" style="height:360;left:3265;position:absolute;top:4674;width:2" coordorigin="3265,4674" coordsize="21600,360" path="m3265,4674l3265,5034e" filled="f" stroked="t" strokecolor="black" strokeweight="0.58pt">
                <v:path arrowok="t"/>
              </v:shape>
            </v:group>
            <v:group id="_x0000_s2607" style="height:360;left:3680;position:absolute;top:4674;width:2" coordorigin="3680,4674" coordsize="2,360">
              <v:shape id="_x0000_s2608" style="height:360;left:3680;position:absolute;top:4674;width:2" coordorigin="3680,4674" coordsize="21600,360" path="m3680,4674l3680,5034e" filled="f" stroked="t" strokecolor="black" strokeweight="0.58pt">
                <v:path arrowok="t"/>
              </v:shape>
            </v:group>
            <v:group id="_x0000_s2609" style="height:360;left:4095;position:absolute;top:4674;width:2" coordorigin="4095,4674" coordsize="2,360">
              <v:shape id="_x0000_s2610" style="height:360;left:4095;position:absolute;top:4674;width:2" coordorigin="4095,4674" coordsize="21600,360" path="m4095,4674l4095,5034e" filled="f" stroked="t" strokecolor="black" strokeweight="0.58pt">
                <v:path arrowok="t"/>
              </v:shape>
            </v:group>
            <v:group id="_x0000_s2611" style="height:360;left:4511;position:absolute;top:4674;width:2" coordorigin="4511,4674" coordsize="2,360">
              <v:shape id="_x0000_s2612" style="height:360;left:4511;position:absolute;top:4674;width:2" coordorigin="4511,4674" coordsize="21600,360" path="m4511,4674l4511,5034e" filled="f" stroked="t" strokecolor="black" strokeweight="0.58pt">
                <v:path arrowok="t"/>
              </v:shape>
            </v:group>
            <v:group id="_x0000_s2613" style="height:360;left:4926;position:absolute;top:4674;width:2" coordorigin="4926,4674" coordsize="2,360">
              <v:shape id="_x0000_s2614" style="height:360;left:4926;position:absolute;top:4674;width:2" coordorigin="4926,4674" coordsize="21600,360" path="m4926,4674l4926,5034e" filled="f" stroked="t" strokecolor="black" strokeweight="0.58pt">
                <v:path arrowok="t"/>
              </v:shape>
            </v:group>
            <v:group id="_x0000_s2615" style="height:360;left:5341;position:absolute;top:4674;width:2" coordorigin="5341,4674" coordsize="2,360">
              <v:shape id="_x0000_s2616" style="height:360;left:5341;position:absolute;top:4674;width:2" coordorigin="5341,4674" coordsize="21600,360" path="m5341,4674l5341,5034e" filled="f" stroked="t" strokecolor="black" strokeweight="0.58pt">
                <v:path arrowok="t"/>
              </v:shape>
            </v:group>
            <v:group id="_x0000_s2617" style="height:360;left:5754;position:absolute;top:4674;width:2" coordorigin="5754,4674" coordsize="2,360">
              <v:shape id="_x0000_s2618" style="height:360;left:5754;position:absolute;top:4674;width:2" coordorigin="5754,4674" coordsize="21600,360" path="m5754,4674l5754,5034e" filled="f" stroked="t" strokecolor="black" strokeweight="0.58pt">
                <v:path arrowok="t"/>
              </v:shape>
            </v:group>
            <v:group id="_x0000_s2619" style="height:360;left:6169;position:absolute;top:4674;width:2" coordorigin="6169,4674" coordsize="2,360">
              <v:shape id="_x0000_s2620" style="height:360;left:6169;position:absolute;top:4674;width:2" coordorigin="6169,4674" coordsize="21600,360" path="m6169,4674l6169,5034e" filled="f" stroked="t" strokecolor="black" strokeweight="0.58pt">
                <v:path arrowok="t"/>
              </v:shape>
            </v:group>
            <v:group id="_x0000_s2621" style="height:360;left:6585;position:absolute;top:4674;width:2" coordorigin="6585,4674" coordsize="2,360">
              <v:shape id="_x0000_s2622" style="height:360;left:6585;position:absolute;top:4674;width:2" coordorigin="6585,4674" coordsize="21600,360" path="m6585,4674l6585,5034e" filled="f" stroked="t" strokecolor="black" strokeweight="0.58pt">
                <v:path arrowok="t"/>
              </v:shape>
            </v:group>
            <v:group id="_x0000_s2623" style="height:360;left:7000;position:absolute;top:4674;width:2" coordorigin="7000,4674" coordsize="2,360">
              <v:shape id="_x0000_s2624" style="height:360;left:7000;position:absolute;top:4674;width:2" coordorigin="7000,4674" coordsize="21600,360" path="m7000,4674l7000,5034e" filled="f" stroked="t" strokecolor="black" strokeweight="0.58pt">
                <v:path arrowok="t"/>
              </v:shape>
            </v:group>
            <v:group id="_x0000_s2625" style="height:360;left:7415;position:absolute;top:4674;width:2" coordorigin="7415,4674" coordsize="2,360">
              <v:shape id="_x0000_s2626" style="height:360;left:7415;position:absolute;top:4674;width:2" coordorigin="7415,4674" coordsize="21600,360" path="m7415,4674l7415,5034e" filled="f" stroked="t" strokecolor="black" strokeweight="0.58pt">
                <v:path arrowok="t"/>
              </v:shape>
            </v:group>
            <v:group id="_x0000_s2627" style="height:360;left:7831;position:absolute;top:4674;width:2" coordorigin="7831,4674" coordsize="2,360">
              <v:shape id="_x0000_s2628" style="height:360;left:7831;position:absolute;top:4674;width:2" coordorigin="7831,4674" coordsize="21600,360" path="m7831,4674l7831,5034e" filled="f" stroked="t" strokecolor="black" strokeweight="0.58pt">
                <v:path arrowok="t"/>
              </v:shape>
            </v:group>
            <v:group id="_x0000_s2629" style="height:360;left:8246;position:absolute;top:4674;width:2" coordorigin="8246,4674" coordsize="2,360">
              <v:shape id="_x0000_s2630" style="height:360;left:8246;position:absolute;top:4674;width:2" coordorigin="8246,4674" coordsize="21600,360" path="m8246,4674l8246,5034e" filled="f" stroked="t" strokecolor="black" strokeweight="0.58pt">
                <v:path arrowok="t"/>
              </v:shape>
            </v:group>
            <v:group id="_x0000_s2631" style="height:360;left:8661;position:absolute;top:4674;width:2" coordorigin="8661,4674" coordsize="2,360">
              <v:shape id="_x0000_s2632" style="height:360;left:8661;position:absolute;top:4674;width:2" coordorigin="8661,4674" coordsize="21600,360" path="m8661,4674l8661,5034e" filled="f" stroked="t" strokecolor="black" strokeweight="0.58pt">
                <v:path arrowok="t"/>
              </v:shape>
            </v:group>
            <v:group id="_x0000_s2633" style="height:360;left:9076;position:absolute;top:4674;width:2" coordorigin="9076,4674" coordsize="2,360">
              <v:shape id="_x0000_s2634" style="height:360;left:9076;position:absolute;top:4674;width:2" coordorigin="9076,4674" coordsize="21600,360" path="m9076,4674l9076,5034e" filled="f" stroked="t" strokecolor="black" strokeweight="0.58pt">
                <v:path arrowok="t"/>
              </v:shape>
            </v:group>
            <v:group id="_x0000_s2635" style="height:360;left:9492;position:absolute;top:4674;width:2" coordorigin="9492,4674" coordsize="2,360">
              <v:shape id="_x0000_s2636" style="height:360;left:9492;position:absolute;top:4674;width:2" coordorigin="9492,4674" coordsize="21600,360" path="m9492,4674l9492,5034e" filled="f" stroked="t" strokecolor="black" strokeweight="0.58pt">
                <v:path arrowok="t"/>
              </v:shape>
            </v:group>
          </v:group>
        </w:pict>
      </w:r>
      <w:r>
        <w:pict>
          <v:group id="_x0000_s2637" style="height:19.06pt;margin-left:59.01pt;margin-top:257.16pt;mso-position-horizontal-relative:page;mso-position-vertical-relative:page;position:absolute;width:416.1pt;z-index:-251570176" coordorigin="1180,5143" coordsize="8322,381">
            <v:group id="_x0000_s2638" style="height:2;left:1186;position:absolute;top:5149;width:8310" coordorigin="1186,5149" coordsize="8310,2">
              <v:shape id="_x0000_s2639" style="height:2;left:1186;position:absolute;top:5149;width:8310" coordorigin="1186,5149" coordsize="8310,21600" path="m1186,5149l9496,5149e" filled="f" stroked="t" strokecolor="black" strokeweight="0.58pt">
                <v:path arrowok="t"/>
              </v:shape>
            </v:group>
            <v:group id="_x0000_s2640" style="height:360;left:1191;position:absolute;top:5154;width:2" coordorigin="1191,5154" coordsize="2,360">
              <v:shape id="_x0000_s2641" style="height:360;left:1191;position:absolute;top:5154;width:2" coordorigin="1191,5154" coordsize="21600,360" path="m1191,5154l1191,5514e" filled="f" stroked="t" strokecolor="black" strokeweight="0.58pt">
                <v:path arrowok="t"/>
              </v:shape>
            </v:group>
            <v:group id="_x0000_s2642" style="height:2;left:1186;position:absolute;top:5519;width:8310" coordorigin="1186,5519" coordsize="8310,2">
              <v:shape id="_x0000_s2643" style="height:2;left:1186;position:absolute;top:5519;width:8310" coordorigin="1186,5519" coordsize="8310,21600" path="m1186,5519l9496,5519e" filled="f" stroked="t" strokecolor="black" strokeweight="0.58pt">
                <v:path arrowok="t"/>
              </v:shape>
            </v:group>
            <v:group id="_x0000_s2644" style="height:360;left:1606;position:absolute;top:5154;width:2" coordorigin="1606,5154" coordsize="2,360">
              <v:shape id="_x0000_s2645" style="height:360;left:1606;position:absolute;top:5154;width:2" coordorigin="1606,5154" coordsize="21600,360" path="m1606,5154l1606,5514e" filled="f" stroked="t" strokecolor="black" strokeweight="0.58pt">
                <v:path arrowok="t"/>
              </v:shape>
            </v:group>
            <v:group id="_x0000_s2646" style="height:360;left:2019;position:absolute;top:5154;width:2" coordorigin="2019,5154" coordsize="2,360">
              <v:shape id="_x0000_s2647" style="height:360;left:2019;position:absolute;top:5154;width:2" coordorigin="2019,5154" coordsize="21600,360" path="m2019,5154l2019,5514e" filled="f" stroked="t" strokecolor="black" strokeweight="0.58pt">
                <v:path arrowok="t"/>
              </v:shape>
            </v:group>
            <v:group id="_x0000_s2648" style="height:360;left:2434;position:absolute;top:5154;width:2" coordorigin="2434,5154" coordsize="2,360">
              <v:shape id="_x0000_s2649" style="height:360;left:2434;position:absolute;top:5154;width:2" coordorigin="2434,5154" coordsize="21600,360" path="m2434,5154l2434,5514e" filled="f" stroked="t" strokecolor="black" strokeweight="0.58pt">
                <v:path arrowok="t"/>
              </v:shape>
            </v:group>
            <v:group id="_x0000_s2650" style="height:360;left:2849;position:absolute;top:5154;width:2" coordorigin="2849,5154" coordsize="2,360">
              <v:shape id="_x0000_s2651" style="height:360;left:2849;position:absolute;top:5154;width:2" coordorigin="2849,5154" coordsize="21600,360" path="m2849,5154l2849,5514e" filled="f" stroked="t" strokecolor="black" strokeweight="0.58pt">
                <v:path arrowok="t"/>
              </v:shape>
            </v:group>
            <v:group id="_x0000_s2652" style="height:360;left:3265;position:absolute;top:5154;width:2" coordorigin="3265,5154" coordsize="2,360">
              <v:shape id="_x0000_s2653" style="height:360;left:3265;position:absolute;top:5154;width:2" coordorigin="3265,5154" coordsize="21600,360" path="m3265,5154l3265,5514e" filled="f" stroked="t" strokecolor="black" strokeweight="0.58pt">
                <v:path arrowok="t"/>
              </v:shape>
            </v:group>
            <v:group id="_x0000_s2654" style="height:360;left:3680;position:absolute;top:5154;width:2" coordorigin="3680,5154" coordsize="2,360">
              <v:shape id="_x0000_s2655" style="height:360;left:3680;position:absolute;top:5154;width:2" coordorigin="3680,5154" coordsize="21600,360" path="m3680,5154l3680,5514e" filled="f" stroked="t" strokecolor="black" strokeweight="0.58pt">
                <v:path arrowok="t"/>
              </v:shape>
            </v:group>
            <v:group id="_x0000_s2656" style="height:360;left:4095;position:absolute;top:5154;width:2" coordorigin="4095,5154" coordsize="2,360">
              <v:shape id="_x0000_s2657" style="height:360;left:4095;position:absolute;top:5154;width:2" coordorigin="4095,5154" coordsize="21600,360" path="m4095,5154l4095,5514e" filled="f" stroked="t" strokecolor="black" strokeweight="0.58pt">
                <v:path arrowok="t"/>
              </v:shape>
            </v:group>
            <v:group id="_x0000_s2658" style="height:360;left:4511;position:absolute;top:5154;width:2" coordorigin="4511,5154" coordsize="2,360">
              <v:shape id="_x0000_s2659" style="height:360;left:4511;position:absolute;top:5154;width:2" coordorigin="4511,5154" coordsize="21600,360" path="m4511,5154l4511,5514e" filled="f" stroked="t" strokecolor="black" strokeweight="0.58pt">
                <v:path arrowok="t"/>
              </v:shape>
            </v:group>
            <v:group id="_x0000_s2660" style="height:360;left:4926;position:absolute;top:5154;width:2" coordorigin="4926,5154" coordsize="2,360">
              <v:shape id="_x0000_s2661" style="height:360;left:4926;position:absolute;top:5154;width:2" coordorigin="4926,5154" coordsize="21600,360" path="m4926,5154l4926,5514e" filled="f" stroked="t" strokecolor="black" strokeweight="0.58pt">
                <v:path arrowok="t"/>
              </v:shape>
            </v:group>
            <v:group id="_x0000_s2662" style="height:360;left:5341;position:absolute;top:5154;width:2" coordorigin="5341,5154" coordsize="2,360">
              <v:shape id="_x0000_s2663" style="height:360;left:5341;position:absolute;top:5154;width:2" coordorigin="5341,5154" coordsize="21600,360" path="m5341,5154l5341,5514e" filled="f" stroked="t" strokecolor="black" strokeweight="0.58pt">
                <v:path arrowok="t"/>
              </v:shape>
            </v:group>
            <v:group id="_x0000_s2664" style="height:360;left:5754;position:absolute;top:5154;width:2" coordorigin="5754,5154" coordsize="2,360">
              <v:shape id="_x0000_s2665" style="height:360;left:5754;position:absolute;top:5154;width:2" coordorigin="5754,5154" coordsize="21600,360" path="m5754,5154l5754,5514e" filled="f" stroked="t" strokecolor="black" strokeweight="0.58pt">
                <v:path arrowok="t"/>
              </v:shape>
            </v:group>
            <v:group id="_x0000_s2666" style="height:360;left:6169;position:absolute;top:5154;width:2" coordorigin="6169,5154" coordsize="2,360">
              <v:shape id="_x0000_s2667" style="height:360;left:6169;position:absolute;top:5154;width:2" coordorigin="6169,5154" coordsize="21600,360" path="m6169,5154l6169,5514e" filled="f" stroked="t" strokecolor="black" strokeweight="0.58pt">
                <v:path arrowok="t"/>
              </v:shape>
            </v:group>
            <v:group id="_x0000_s2668" style="height:360;left:6585;position:absolute;top:5154;width:2" coordorigin="6585,5154" coordsize="2,360">
              <v:shape id="_x0000_s2669" style="height:360;left:6585;position:absolute;top:5154;width:2" coordorigin="6585,5154" coordsize="21600,360" path="m6585,5154l6585,5514e" filled="f" stroked="t" strokecolor="black" strokeweight="0.58pt">
                <v:path arrowok="t"/>
              </v:shape>
            </v:group>
            <v:group id="_x0000_s2670" style="height:360;left:7000;position:absolute;top:5154;width:2" coordorigin="7000,5154" coordsize="2,360">
              <v:shape id="_x0000_s2671" style="height:360;left:7000;position:absolute;top:5154;width:2" coordorigin="7000,5154" coordsize="21600,360" path="m7000,5154l7000,5514e" filled="f" stroked="t" strokecolor="black" strokeweight="0.58pt">
                <v:path arrowok="t"/>
              </v:shape>
            </v:group>
            <v:group id="_x0000_s2672" style="height:360;left:7415;position:absolute;top:5154;width:2" coordorigin="7415,5154" coordsize="2,360">
              <v:shape id="_x0000_s2673" style="height:360;left:7415;position:absolute;top:5154;width:2" coordorigin="7415,5154" coordsize="21600,360" path="m7415,5154l7415,5514e" filled="f" stroked="t" strokecolor="black" strokeweight="0.58pt">
                <v:path arrowok="t"/>
              </v:shape>
            </v:group>
            <v:group id="_x0000_s2674" style="height:360;left:7831;position:absolute;top:5154;width:2" coordorigin="7831,5154" coordsize="2,360">
              <v:shape id="_x0000_s2675" style="height:360;left:7831;position:absolute;top:5154;width:2" coordorigin="7831,5154" coordsize="21600,360" path="m7831,5154l7831,5514e" filled="f" stroked="t" strokecolor="black" strokeweight="0.58pt">
                <v:path arrowok="t"/>
              </v:shape>
            </v:group>
            <v:group id="_x0000_s2676" style="height:360;left:8246;position:absolute;top:5154;width:2" coordorigin="8246,5154" coordsize="2,360">
              <v:shape id="_x0000_s2677" style="height:360;left:8246;position:absolute;top:5154;width:2" coordorigin="8246,5154" coordsize="21600,360" path="m8246,5154l8246,5514e" filled="f" stroked="t" strokecolor="black" strokeweight="0.58pt">
                <v:path arrowok="t"/>
              </v:shape>
            </v:group>
            <v:group id="_x0000_s2678" style="height:360;left:8661;position:absolute;top:5154;width:2" coordorigin="8661,5154" coordsize="2,360">
              <v:shape id="_x0000_s2679" style="height:360;left:8661;position:absolute;top:5154;width:2" coordorigin="8661,5154" coordsize="21600,360" path="m8661,5154l8661,5514e" filled="f" stroked="t" strokecolor="black" strokeweight="0.58pt">
                <v:path arrowok="t"/>
              </v:shape>
            </v:group>
            <v:group id="_x0000_s2680" style="height:360;left:9076;position:absolute;top:5154;width:2" coordorigin="9076,5154" coordsize="2,360">
              <v:shape id="_x0000_s2681" style="height:360;left:9076;position:absolute;top:5154;width:2" coordorigin="9076,5154" coordsize="21600,360" path="m9076,5154l9076,5514e" filled="f" stroked="t" strokecolor="black" strokeweight="0.58pt">
                <v:path arrowok="t"/>
              </v:shape>
            </v:group>
            <v:group id="_x0000_s2682" style="height:360;left:9492;position:absolute;top:5154;width:2" coordorigin="9492,5154" coordsize="2,360">
              <v:shape id="_x0000_s2683" style="height:360;left:9492;position:absolute;top:5154;width:2" coordorigin="9492,5154" coordsize="21600,360" path="m9492,5154l9492,5514e" filled="f" stroked="t" strokecolor="black" strokeweight="0.58pt">
                <v:path arrowok="t"/>
              </v:shape>
            </v:group>
          </v:group>
        </w:pict>
      </w:r>
      <w:r>
        <w:pict>
          <v:group id="_x0000_s2684" style="height:20.98pt;margin-left:59.01pt;margin-top:281.16pt;mso-position-horizontal-relative:page;mso-position-vertical-relative:page;position:absolute;width:416.1pt;z-index:-251569152" coordorigin="1180,5623" coordsize="8322,420">
            <v:group id="_x0000_s2685" style="height:2;left:1186;position:absolute;top:5629;width:8310" coordorigin="1186,5629" coordsize="8310,2">
              <v:shape id="_x0000_s2686" style="height:2;left:1186;position:absolute;top:5629;width:8310" coordorigin="1186,5629" coordsize="8310,21600" path="m1186,5629l9496,5629e" filled="f" stroked="t" strokecolor="black" strokeweight="0.58pt">
                <v:path arrowok="t"/>
              </v:shape>
            </v:group>
            <v:group id="_x0000_s2687" style="height:398;left:1191;position:absolute;top:5634;width:2" coordorigin="1191,5634" coordsize="2,398">
              <v:shape id="_x0000_s2688" style="height:398;left:1191;position:absolute;top:5634;width:2" coordorigin="1191,5634" coordsize="21600,398" path="m1191,5634l1191,6032e" filled="f" stroked="t" strokecolor="black" strokeweight="0.58pt">
                <v:path arrowok="t"/>
              </v:shape>
            </v:group>
            <v:group id="_x0000_s2689" style="height:2;left:1186;position:absolute;top:6037;width:8310" coordorigin="1186,6037" coordsize="8310,2">
              <v:shape id="_x0000_s2690" style="height:2;left:1186;position:absolute;top:6037;width:8310" coordorigin="1186,6037" coordsize="8310,21600" path="m1186,6037l9496,6037e" filled="f" stroked="t" strokecolor="black" strokeweight="0.58pt">
                <v:path arrowok="t"/>
              </v:shape>
            </v:group>
            <v:group id="_x0000_s2691" style="height:398;left:1606;position:absolute;top:5634;width:2" coordorigin="1606,5634" coordsize="2,398">
              <v:shape id="_x0000_s2692" style="height:398;left:1606;position:absolute;top:5634;width:2" coordorigin="1606,5634" coordsize="21600,398" path="m1606,5634l1606,6032e" filled="f" stroked="t" strokecolor="black" strokeweight="0.58pt">
                <v:path arrowok="t"/>
              </v:shape>
            </v:group>
            <v:group id="_x0000_s2693" style="height:398;left:2019;position:absolute;top:5634;width:2" coordorigin="2019,5634" coordsize="2,398">
              <v:shape id="_x0000_s2694" style="height:398;left:2019;position:absolute;top:5634;width:2" coordorigin="2019,5634" coordsize="21600,398" path="m2019,5634l2019,6032e" filled="f" stroked="t" strokecolor="black" strokeweight="0.58pt">
                <v:path arrowok="t"/>
              </v:shape>
            </v:group>
            <v:group id="_x0000_s2695" style="height:398;left:2434;position:absolute;top:5634;width:2" coordorigin="2434,5634" coordsize="2,398">
              <v:shape id="_x0000_s2696" style="height:398;left:2434;position:absolute;top:5634;width:2" coordorigin="2434,5634" coordsize="21600,398" path="m2434,5634l2434,6032e" filled="f" stroked="t" strokecolor="black" strokeweight="0.58pt">
                <v:path arrowok="t"/>
              </v:shape>
            </v:group>
            <v:group id="_x0000_s2697" style="height:398;left:2849;position:absolute;top:5634;width:2" coordorigin="2849,5634" coordsize="2,398">
              <v:shape id="_x0000_s2698" style="height:398;left:2849;position:absolute;top:5634;width:2" coordorigin="2849,5634" coordsize="21600,398" path="m2849,5634l2849,6032e" filled="f" stroked="t" strokecolor="black" strokeweight="0.58pt">
                <v:path arrowok="t"/>
              </v:shape>
            </v:group>
            <v:group id="_x0000_s2699" style="height:398;left:3265;position:absolute;top:5634;width:2" coordorigin="3265,5634" coordsize="2,398">
              <v:shape id="_x0000_s2700" style="height:398;left:3265;position:absolute;top:5634;width:2" coordorigin="3265,5634" coordsize="21600,398" path="m3265,5634l3265,6032e" filled="f" stroked="t" strokecolor="black" strokeweight="0.58pt">
                <v:path arrowok="t"/>
              </v:shape>
            </v:group>
            <v:group id="_x0000_s2701" style="height:398;left:3680;position:absolute;top:5634;width:2" coordorigin="3680,5634" coordsize="2,398">
              <v:shape id="_x0000_s2702" style="height:398;left:3680;position:absolute;top:5634;width:2" coordorigin="3680,5634" coordsize="21600,398" path="m3680,5634l3680,6032e" filled="f" stroked="t" strokecolor="black" strokeweight="0.58pt">
                <v:path arrowok="t"/>
              </v:shape>
            </v:group>
            <v:group id="_x0000_s2703" style="height:398;left:4095;position:absolute;top:5634;width:2" coordorigin="4095,5634" coordsize="2,398">
              <v:shape id="_x0000_s2704" style="height:398;left:4095;position:absolute;top:5634;width:2" coordorigin="4095,5634" coordsize="21600,398" path="m4095,5634l4095,6032e" filled="f" stroked="t" strokecolor="black" strokeweight="0.58pt">
                <v:path arrowok="t"/>
              </v:shape>
            </v:group>
            <v:group id="_x0000_s2705" style="height:398;left:4511;position:absolute;top:5634;width:2" coordorigin="4511,5634" coordsize="2,398">
              <v:shape id="_x0000_s2706" style="height:398;left:4511;position:absolute;top:5634;width:2" coordorigin="4511,5634" coordsize="21600,398" path="m4511,5634l4511,6032e" filled="f" stroked="t" strokecolor="black" strokeweight="0.58pt">
                <v:path arrowok="t"/>
              </v:shape>
            </v:group>
            <v:group id="_x0000_s2707" style="height:398;left:4926;position:absolute;top:5634;width:2" coordorigin="4926,5634" coordsize="2,398">
              <v:shape id="_x0000_s2708" style="height:398;left:4926;position:absolute;top:5634;width:2" coordorigin="4926,5634" coordsize="21600,398" path="m4926,5634l4926,6032e" filled="f" stroked="t" strokecolor="black" strokeweight="0.58pt">
                <v:path arrowok="t"/>
              </v:shape>
            </v:group>
            <v:group id="_x0000_s2709" style="height:398;left:5341;position:absolute;top:5634;width:2" coordorigin="5341,5634" coordsize="2,398">
              <v:shape id="_x0000_s2710" style="height:398;left:5341;position:absolute;top:5634;width:2" coordorigin="5341,5634" coordsize="21600,398" path="m5341,5634l5341,6032e" filled="f" stroked="t" strokecolor="black" strokeweight="0.58pt">
                <v:path arrowok="t"/>
              </v:shape>
            </v:group>
            <v:group id="_x0000_s2711" style="height:398;left:5754;position:absolute;top:5634;width:2" coordorigin="5754,5634" coordsize="2,398">
              <v:shape id="_x0000_s2712" style="height:398;left:5754;position:absolute;top:5634;width:2" coordorigin="5754,5634" coordsize="21600,398" path="m5754,5634l5754,6032e" filled="f" stroked="t" strokecolor="black" strokeweight="0.58pt">
                <v:path arrowok="t"/>
              </v:shape>
            </v:group>
            <v:group id="_x0000_s2713" style="height:398;left:6169;position:absolute;top:5634;width:2" coordorigin="6169,5634" coordsize="2,398">
              <v:shape id="_x0000_s2714" style="height:398;left:6169;position:absolute;top:5634;width:2" coordorigin="6169,5634" coordsize="21600,398" path="m6169,5634l6169,6032e" filled="f" stroked="t" strokecolor="black" strokeweight="0.58pt">
                <v:path arrowok="t"/>
              </v:shape>
            </v:group>
            <v:group id="_x0000_s2715" style="height:398;left:6585;position:absolute;top:5634;width:2" coordorigin="6585,5634" coordsize="2,398">
              <v:shape id="_x0000_s2716" style="height:398;left:6585;position:absolute;top:5634;width:2" coordorigin="6585,5634" coordsize="21600,398" path="m6585,5634l6585,6032e" filled="f" stroked="t" strokecolor="black" strokeweight="0.58pt">
                <v:path arrowok="t"/>
              </v:shape>
            </v:group>
            <v:group id="_x0000_s2717" style="height:398;left:7000;position:absolute;top:5634;width:2" coordorigin="7000,5634" coordsize="2,398">
              <v:shape id="_x0000_s2718" style="height:398;left:7000;position:absolute;top:5634;width:2" coordorigin="7000,5634" coordsize="21600,398" path="m7000,5634l7000,6032e" filled="f" stroked="t" strokecolor="black" strokeweight="0.58pt">
                <v:path arrowok="t"/>
              </v:shape>
            </v:group>
            <v:group id="_x0000_s2719" style="height:398;left:7415;position:absolute;top:5634;width:2" coordorigin="7415,5634" coordsize="2,398">
              <v:shape id="_x0000_s2720" style="height:398;left:7415;position:absolute;top:5634;width:2" coordorigin="7415,5634" coordsize="21600,398" path="m7415,5634l7415,6032e" filled="f" stroked="t" strokecolor="black" strokeweight="0.58pt">
                <v:path arrowok="t"/>
              </v:shape>
            </v:group>
            <v:group id="_x0000_s2721" style="height:398;left:7831;position:absolute;top:5634;width:2" coordorigin="7831,5634" coordsize="2,398">
              <v:shape id="_x0000_s2722" style="height:398;left:7831;position:absolute;top:5634;width:2" coordorigin="7831,5634" coordsize="21600,398" path="m7831,5634l7831,6032e" filled="f" stroked="t" strokecolor="black" strokeweight="0.58pt">
                <v:path arrowok="t"/>
              </v:shape>
            </v:group>
            <v:group id="_x0000_s2723" style="height:398;left:8246;position:absolute;top:5634;width:2" coordorigin="8246,5634" coordsize="2,398">
              <v:shape id="_x0000_s2724" style="height:398;left:8246;position:absolute;top:5634;width:2" coordorigin="8246,5634" coordsize="21600,398" path="m8246,5634l8246,6032e" filled="f" stroked="t" strokecolor="black" strokeweight="0.58pt">
                <v:path arrowok="t"/>
              </v:shape>
            </v:group>
            <v:group id="_x0000_s2725" style="height:398;left:8661;position:absolute;top:5634;width:2" coordorigin="8661,5634" coordsize="2,398">
              <v:shape id="_x0000_s2726" style="height:398;left:8661;position:absolute;top:5634;width:2" coordorigin="8661,5634" coordsize="21600,398" path="m8661,5634l8661,6032e" filled="f" stroked="t" strokecolor="black" strokeweight="0.58pt">
                <v:path arrowok="t"/>
              </v:shape>
            </v:group>
            <v:group id="_x0000_s2727" style="height:398;left:9076;position:absolute;top:5634;width:2" coordorigin="9076,5634" coordsize="2,398">
              <v:shape id="_x0000_s2728" style="height:398;left:9076;position:absolute;top:5634;width:2" coordorigin="9076,5634" coordsize="21600,398" path="m9076,5634l9076,6032e" filled="f" stroked="t" strokecolor="black" strokeweight="0.58pt">
                <v:path arrowok="t"/>
              </v:shape>
            </v:group>
            <v:group id="_x0000_s2729" style="height:398;left:9492;position:absolute;top:5634;width:2" coordorigin="9492,5634" coordsize="2,398">
              <v:shape id="_x0000_s2730" style="height:398;left:9492;position:absolute;top:5634;width:2" coordorigin="9492,5634" coordsize="21600,398" path="m9492,5634l9492,6032e" filled="f" stroked="t" strokecolor="black" strokeweight="0.58pt">
                <v:path arrowok="t"/>
              </v:shape>
            </v:group>
          </v:group>
        </w:pict>
      </w:r>
      <w:r>
        <w:pict>
          <v:group id="_x0000_s2731" style="height:19.06pt;margin-left:59.01pt;margin-top:307.08pt;mso-position-horizontal-relative:page;mso-position-vertical-relative:page;position:absolute;width:416.1pt;z-index:-251568128" coordorigin="1180,6142" coordsize="8322,381">
            <v:group id="_x0000_s2732" style="height:2;left:1186;position:absolute;top:6147;width:8310" coordorigin="1186,6147" coordsize="8310,2">
              <v:shape id="_x0000_s2733" style="height:2;left:1186;position:absolute;top:6147;width:8310" coordorigin="1186,6147" coordsize="8310,21600" path="m1186,6147l9496,6147e" filled="f" stroked="t" strokecolor="black" strokeweight="0.58pt">
                <v:path arrowok="t"/>
              </v:shape>
            </v:group>
            <v:group id="_x0000_s2734" style="height:360;left:1191;position:absolute;top:6152;width:2" coordorigin="1191,6152" coordsize="2,360">
              <v:shape id="_x0000_s2735" style="height:360;left:1191;position:absolute;top:6152;width:2" coordorigin="1191,6152" coordsize="21600,360" path="m1191,6152l1191,6512e" filled="f" stroked="t" strokecolor="black" strokeweight="0.58pt">
                <v:path arrowok="t"/>
              </v:shape>
            </v:group>
            <v:group id="_x0000_s2736" style="height:2;left:1186;position:absolute;top:6517;width:8310" coordorigin="1186,6517" coordsize="8310,2">
              <v:shape id="_x0000_s2737" style="height:2;left:1186;position:absolute;top:6517;width:8310" coordorigin="1186,6517" coordsize="8310,21600" path="m1186,6517l9496,6517e" filled="f" stroked="t" strokecolor="black" strokeweight="0.58pt">
                <v:path arrowok="t"/>
              </v:shape>
            </v:group>
            <v:group id="_x0000_s2738" style="height:360;left:1606;position:absolute;top:6152;width:2" coordorigin="1606,6152" coordsize="2,360">
              <v:shape id="_x0000_s2739" style="height:360;left:1606;position:absolute;top:6152;width:2" coordorigin="1606,6152" coordsize="21600,360" path="m1606,6152l1606,6512e" filled="f" stroked="t" strokecolor="black" strokeweight="0.58pt">
                <v:path arrowok="t"/>
              </v:shape>
            </v:group>
            <v:group id="_x0000_s2740" style="height:360;left:2019;position:absolute;top:6152;width:2" coordorigin="2019,6152" coordsize="2,360">
              <v:shape id="_x0000_s2741" style="height:360;left:2019;position:absolute;top:6152;width:2" coordorigin="2019,6152" coordsize="21600,360" path="m2019,6152l2019,6512e" filled="f" stroked="t" strokecolor="black" strokeweight="0.58pt">
                <v:path arrowok="t"/>
              </v:shape>
            </v:group>
            <v:group id="_x0000_s2742" style="height:360;left:2434;position:absolute;top:6152;width:2" coordorigin="2434,6152" coordsize="2,360">
              <v:shape id="_x0000_s2743" style="height:360;left:2434;position:absolute;top:6152;width:2" coordorigin="2434,6152" coordsize="21600,360" path="m2434,6152l2434,6512e" filled="f" stroked="t" strokecolor="black" strokeweight="0.58pt">
                <v:path arrowok="t"/>
              </v:shape>
            </v:group>
            <v:group id="_x0000_s2744" style="height:360;left:2849;position:absolute;top:6152;width:2" coordorigin="2849,6152" coordsize="2,360">
              <v:shape id="_x0000_s2745" style="height:360;left:2849;position:absolute;top:6152;width:2" coordorigin="2849,6152" coordsize="21600,360" path="m2849,6152l2849,6512e" filled="f" stroked="t" strokecolor="black" strokeweight="0.58pt">
                <v:path arrowok="t"/>
              </v:shape>
            </v:group>
            <v:group id="_x0000_s2746" style="height:360;left:3265;position:absolute;top:6152;width:2" coordorigin="3265,6152" coordsize="2,360">
              <v:shape id="_x0000_s2747" style="height:360;left:3265;position:absolute;top:6152;width:2" coordorigin="3265,6152" coordsize="21600,360" path="m3265,6152l3265,6512e" filled="f" stroked="t" strokecolor="black" strokeweight="0.58pt">
                <v:path arrowok="t"/>
              </v:shape>
            </v:group>
            <v:group id="_x0000_s2748" style="height:360;left:3680;position:absolute;top:6152;width:2" coordorigin="3680,6152" coordsize="2,360">
              <v:shape id="_x0000_s2749" style="height:360;left:3680;position:absolute;top:6152;width:2" coordorigin="3680,6152" coordsize="21600,360" path="m3680,6152l3680,6512e" filled="f" stroked="t" strokecolor="black" strokeweight="0.58pt">
                <v:path arrowok="t"/>
              </v:shape>
            </v:group>
            <v:group id="_x0000_s2750" style="height:360;left:4095;position:absolute;top:6152;width:2" coordorigin="4095,6152" coordsize="2,360">
              <v:shape id="_x0000_s2751" style="height:360;left:4095;position:absolute;top:6152;width:2" coordorigin="4095,6152" coordsize="21600,360" path="m4095,6152l4095,6512e" filled="f" stroked="t" strokecolor="black" strokeweight="0.58pt">
                <v:path arrowok="t"/>
              </v:shape>
            </v:group>
            <v:group id="_x0000_s2752" style="height:360;left:4511;position:absolute;top:6152;width:2" coordorigin="4511,6152" coordsize="2,360">
              <v:shape id="_x0000_s2753" style="height:360;left:4511;position:absolute;top:6152;width:2" coordorigin="4511,6152" coordsize="21600,360" path="m4511,6152l4511,6512e" filled="f" stroked="t" strokecolor="black" strokeweight="0.58pt">
                <v:path arrowok="t"/>
              </v:shape>
            </v:group>
            <v:group id="_x0000_s2754" style="height:360;left:4926;position:absolute;top:6152;width:2" coordorigin="4926,6152" coordsize="2,360">
              <v:shape id="_x0000_s2755" style="height:360;left:4926;position:absolute;top:6152;width:2" coordorigin="4926,6152" coordsize="21600,360" path="m4926,6152l4926,6512e" filled="f" stroked="t" strokecolor="black" strokeweight="0.58pt">
                <v:path arrowok="t"/>
              </v:shape>
            </v:group>
            <v:group id="_x0000_s2756" style="height:360;left:5341;position:absolute;top:6152;width:2" coordorigin="5341,6152" coordsize="2,360">
              <v:shape id="_x0000_s2757" style="height:360;left:5341;position:absolute;top:6152;width:2" coordorigin="5341,6152" coordsize="21600,360" path="m5341,6152l5341,6512e" filled="f" stroked="t" strokecolor="black" strokeweight="0.58pt">
                <v:path arrowok="t"/>
              </v:shape>
            </v:group>
            <v:group id="_x0000_s2758" style="height:360;left:5754;position:absolute;top:6152;width:2" coordorigin="5754,6152" coordsize="2,360">
              <v:shape id="_x0000_s2759" style="height:360;left:5754;position:absolute;top:6152;width:2" coordorigin="5754,6152" coordsize="21600,360" path="m5754,6152l5754,6512e" filled="f" stroked="t" strokecolor="black" strokeweight="0.58pt">
                <v:path arrowok="t"/>
              </v:shape>
            </v:group>
            <v:group id="_x0000_s2760" style="height:360;left:6169;position:absolute;top:6152;width:2" coordorigin="6169,6152" coordsize="2,360">
              <v:shape id="_x0000_s2761" style="height:360;left:6169;position:absolute;top:6152;width:2" coordorigin="6169,6152" coordsize="21600,360" path="m6169,6152l6169,6512e" filled="f" stroked="t" strokecolor="black" strokeweight="0.58pt">
                <v:path arrowok="t"/>
              </v:shape>
            </v:group>
            <v:group id="_x0000_s2762" style="height:360;left:6585;position:absolute;top:6152;width:2" coordorigin="6585,6152" coordsize="2,360">
              <v:shape id="_x0000_s2763" style="height:360;left:6585;position:absolute;top:6152;width:2" coordorigin="6585,6152" coordsize="21600,360" path="m6585,6152l6585,6512e" filled="f" stroked="t" strokecolor="black" strokeweight="0.58pt">
                <v:path arrowok="t"/>
              </v:shape>
            </v:group>
            <v:group id="_x0000_s2764" style="height:360;left:7000;position:absolute;top:6152;width:2" coordorigin="7000,6152" coordsize="2,360">
              <v:shape id="_x0000_s2765" style="height:360;left:7000;position:absolute;top:6152;width:2" coordorigin="7000,6152" coordsize="21600,360" path="m7000,6152l7000,6512e" filled="f" stroked="t" strokecolor="black" strokeweight="0.58pt">
                <v:path arrowok="t"/>
              </v:shape>
            </v:group>
            <v:group id="_x0000_s2766" style="height:360;left:7415;position:absolute;top:6152;width:2" coordorigin="7415,6152" coordsize="2,360">
              <v:shape id="_x0000_s2767" style="height:360;left:7415;position:absolute;top:6152;width:2" coordorigin="7415,6152" coordsize="21600,360" path="m7415,6152l7415,6512e" filled="f" stroked="t" strokecolor="black" strokeweight="0.58pt">
                <v:path arrowok="t"/>
              </v:shape>
            </v:group>
            <v:group id="_x0000_s2768" style="height:360;left:7831;position:absolute;top:6152;width:2" coordorigin="7831,6152" coordsize="2,360">
              <v:shape id="_x0000_s2769" style="height:360;left:7831;position:absolute;top:6152;width:2" coordorigin="7831,6152" coordsize="21600,360" path="m7831,6152l7831,6512e" filled="f" stroked="t" strokecolor="black" strokeweight="0.58pt">
                <v:path arrowok="t"/>
              </v:shape>
            </v:group>
            <v:group id="_x0000_s2770" style="height:360;left:8246;position:absolute;top:6152;width:2" coordorigin="8246,6152" coordsize="2,360">
              <v:shape id="_x0000_s2771" style="height:360;left:8246;position:absolute;top:6152;width:2" coordorigin="8246,6152" coordsize="21600,360" path="m8246,6152l8246,6512e" filled="f" stroked="t" strokecolor="black" strokeweight="0.58pt">
                <v:path arrowok="t"/>
              </v:shape>
            </v:group>
            <v:group id="_x0000_s2772" style="height:360;left:8661;position:absolute;top:6152;width:2" coordorigin="8661,6152" coordsize="2,360">
              <v:shape id="_x0000_s2773" style="height:360;left:8661;position:absolute;top:6152;width:2" coordorigin="8661,6152" coordsize="21600,360" path="m8661,6152l8661,6512e" filled="f" stroked="t" strokecolor="black" strokeweight="0.58pt">
                <v:path arrowok="t"/>
              </v:shape>
            </v:group>
            <v:group id="_x0000_s2774" style="height:360;left:9076;position:absolute;top:6152;width:2" coordorigin="9076,6152" coordsize="2,360">
              <v:shape id="_x0000_s2775" style="height:360;left:9076;position:absolute;top:6152;width:2" coordorigin="9076,6152" coordsize="21600,360" path="m9076,6152l9076,6512e" filled="f" stroked="t" strokecolor="black" strokeweight="0.58pt">
                <v:path arrowok="t"/>
              </v:shape>
            </v:group>
            <v:group id="_x0000_s2776" style="height:360;left:9492;position:absolute;top:6152;width:2" coordorigin="9492,6152" coordsize="2,360">
              <v:shape id="_x0000_s2777" style="height:360;left:9492;position:absolute;top:6152;width:2" coordorigin="9492,6152" coordsize="21600,360" path="m9492,6152l9492,6512e" filled="f" stroked="t" strokecolor="black" strokeweight="0.58pt">
                <v:path arrowok="t"/>
              </v:shape>
            </v:group>
          </v:group>
        </w:pict>
      </w:r>
      <w:r>
        <w:pict>
          <v:group id="_x0000_s2778" style="height:19.06pt;margin-left:59.01pt;margin-top:331.1pt;mso-position-horizontal-relative:page;mso-position-vertical-relative:page;position:absolute;width:416.1pt;z-index:-251567104" coordorigin="1180,6622" coordsize="8322,381">
            <v:group id="_x0000_s2779" style="height:2;left:1186;position:absolute;top:6628;width:8310" coordorigin="1186,6628" coordsize="8310,2">
              <v:shape id="_x0000_s2780" style="height:2;left:1186;position:absolute;top:6628;width:8310" coordorigin="1186,6628" coordsize="8310,21600" path="m1186,6628l9496,6628e" filled="f" stroked="t" strokecolor="black" strokeweight="0.58pt">
                <v:path arrowok="t"/>
              </v:shape>
            </v:group>
            <v:group id="_x0000_s2781" style="height:360;left:1191;position:absolute;top:6633;width:2" coordorigin="1191,6633" coordsize="2,360">
              <v:shape id="_x0000_s2782" style="height:360;left:1191;position:absolute;top:6633;width:2" coordorigin="1191,6633" coordsize="21600,360" path="m1191,6633l1191,6993e" filled="f" stroked="t" strokecolor="black" strokeweight="0.58pt">
                <v:path arrowok="t"/>
              </v:shape>
            </v:group>
            <v:group id="_x0000_s2783" style="height:2;left:1186;position:absolute;top:6997;width:8310" coordorigin="1186,6997" coordsize="8310,2">
              <v:shape id="_x0000_s2784" style="height:2;left:1186;position:absolute;top:6997;width:8310" coordorigin="1186,6997" coordsize="8310,21600" path="m1186,6997l9496,6997e" filled="f" stroked="t" strokecolor="black" strokeweight="0.58pt">
                <v:path arrowok="t"/>
              </v:shape>
            </v:group>
            <v:group id="_x0000_s2785" style="height:360;left:1606;position:absolute;top:6633;width:2" coordorigin="1606,6633" coordsize="2,360">
              <v:shape id="_x0000_s2786" style="height:360;left:1606;position:absolute;top:6633;width:2" coordorigin="1606,6633" coordsize="21600,360" path="m1606,6633l1606,6993e" filled="f" stroked="t" strokecolor="black" strokeweight="0.58pt">
                <v:path arrowok="t"/>
              </v:shape>
            </v:group>
            <v:group id="_x0000_s2787" style="height:360;left:2019;position:absolute;top:6633;width:2" coordorigin="2019,6633" coordsize="2,360">
              <v:shape id="_x0000_s2788" style="height:360;left:2019;position:absolute;top:6633;width:2" coordorigin="2019,6633" coordsize="21600,360" path="m2019,6633l2019,6993e" filled="f" stroked="t" strokecolor="black" strokeweight="0.58pt">
                <v:path arrowok="t"/>
              </v:shape>
            </v:group>
            <v:group id="_x0000_s2789" style="height:360;left:2434;position:absolute;top:6633;width:2" coordorigin="2434,6633" coordsize="2,360">
              <v:shape id="_x0000_s2790" style="height:360;left:2434;position:absolute;top:6633;width:2" coordorigin="2434,6633" coordsize="21600,360" path="m2434,6633l2434,6993e" filled="f" stroked="t" strokecolor="black" strokeweight="0.58pt">
                <v:path arrowok="t"/>
              </v:shape>
            </v:group>
            <v:group id="_x0000_s2791" style="height:360;left:2849;position:absolute;top:6633;width:2" coordorigin="2849,6633" coordsize="2,360">
              <v:shape id="_x0000_s2792" style="height:360;left:2849;position:absolute;top:6633;width:2" coordorigin="2849,6633" coordsize="21600,360" path="m2849,6633l2849,6993e" filled="f" stroked="t" strokecolor="black" strokeweight="0.58pt">
                <v:path arrowok="t"/>
              </v:shape>
            </v:group>
            <v:group id="_x0000_s2793" style="height:360;left:3265;position:absolute;top:6633;width:2" coordorigin="3265,6633" coordsize="2,360">
              <v:shape id="_x0000_s2794" style="height:360;left:3265;position:absolute;top:6633;width:2" coordorigin="3265,6633" coordsize="21600,360" path="m3265,6633l3265,6993e" filled="f" stroked="t" strokecolor="black" strokeweight="0.58pt">
                <v:path arrowok="t"/>
              </v:shape>
            </v:group>
            <v:group id="_x0000_s2795" style="height:360;left:3680;position:absolute;top:6633;width:2" coordorigin="3680,6633" coordsize="2,360">
              <v:shape id="_x0000_s2796" style="height:360;left:3680;position:absolute;top:6633;width:2" coordorigin="3680,6633" coordsize="21600,360" path="m3680,6633l3680,6993e" filled="f" stroked="t" strokecolor="black" strokeweight="0.58pt">
                <v:path arrowok="t"/>
              </v:shape>
            </v:group>
            <v:group id="_x0000_s2797" style="height:360;left:4095;position:absolute;top:6633;width:2" coordorigin="4095,6633" coordsize="2,360">
              <v:shape id="_x0000_s2798" style="height:360;left:4095;position:absolute;top:6633;width:2" coordorigin="4095,6633" coordsize="21600,360" path="m4095,6633l4095,6993e" filled="f" stroked="t" strokecolor="black" strokeweight="0.58pt">
                <v:path arrowok="t"/>
              </v:shape>
            </v:group>
            <v:group id="_x0000_s2799" style="height:360;left:4511;position:absolute;top:6633;width:2" coordorigin="4511,6633" coordsize="2,360">
              <v:shape id="_x0000_s2800" style="height:360;left:4511;position:absolute;top:6633;width:2" coordorigin="4511,6633" coordsize="21600,360" path="m4511,6633l4511,6993e" filled="f" stroked="t" strokecolor="black" strokeweight="0.58pt">
                <v:path arrowok="t"/>
              </v:shape>
            </v:group>
            <v:group id="_x0000_s2801" style="height:360;left:4926;position:absolute;top:6633;width:2" coordorigin="4926,6633" coordsize="2,360">
              <v:shape id="_x0000_s2802" style="height:360;left:4926;position:absolute;top:6633;width:2" coordorigin="4926,6633" coordsize="21600,360" path="m4926,6633l4926,6993e" filled="f" stroked="t" strokecolor="black" strokeweight="0.58pt">
                <v:path arrowok="t"/>
              </v:shape>
            </v:group>
            <v:group id="_x0000_s2803" style="height:360;left:5341;position:absolute;top:6633;width:2" coordorigin="5341,6633" coordsize="2,360">
              <v:shape id="_x0000_s2804" style="height:360;left:5341;position:absolute;top:6633;width:2" coordorigin="5341,6633" coordsize="21600,360" path="m5341,6633l5341,6993e" filled="f" stroked="t" strokecolor="black" strokeweight="0.58pt">
                <v:path arrowok="t"/>
              </v:shape>
            </v:group>
            <v:group id="_x0000_s2805" style="height:360;left:5754;position:absolute;top:6633;width:2" coordorigin="5754,6633" coordsize="2,360">
              <v:shape id="_x0000_s2806" style="height:360;left:5754;position:absolute;top:6633;width:2" coordorigin="5754,6633" coordsize="21600,360" path="m5754,6633l5754,6993e" filled="f" stroked="t" strokecolor="black" strokeweight="0.58pt">
                <v:path arrowok="t"/>
              </v:shape>
            </v:group>
            <v:group id="_x0000_s2807" style="height:360;left:6169;position:absolute;top:6633;width:2" coordorigin="6169,6633" coordsize="2,360">
              <v:shape id="_x0000_s2808" style="height:360;left:6169;position:absolute;top:6633;width:2" coordorigin="6169,6633" coordsize="21600,360" path="m6169,6633l6169,6993e" filled="f" stroked="t" strokecolor="black" strokeweight="0.58pt">
                <v:path arrowok="t"/>
              </v:shape>
            </v:group>
            <v:group id="_x0000_s2809" style="height:360;left:6585;position:absolute;top:6633;width:2" coordorigin="6585,6633" coordsize="2,360">
              <v:shape id="_x0000_s2810" style="height:360;left:6585;position:absolute;top:6633;width:2" coordorigin="6585,6633" coordsize="21600,360" path="m6585,6633l6585,6993e" filled="f" stroked="t" strokecolor="black" strokeweight="0.58pt">
                <v:path arrowok="t"/>
              </v:shape>
            </v:group>
            <v:group id="_x0000_s2811" style="height:360;left:7000;position:absolute;top:6633;width:2" coordorigin="7000,6633" coordsize="2,360">
              <v:shape id="_x0000_s2812" style="height:360;left:7000;position:absolute;top:6633;width:2" coordorigin="7000,6633" coordsize="21600,360" path="m7000,6633l7000,6993e" filled="f" stroked="t" strokecolor="black" strokeweight="0.58pt">
                <v:path arrowok="t"/>
              </v:shape>
            </v:group>
            <v:group id="_x0000_s2813" style="height:360;left:7415;position:absolute;top:6633;width:2" coordorigin="7415,6633" coordsize="2,360">
              <v:shape id="_x0000_s2814" style="height:360;left:7415;position:absolute;top:6633;width:2" coordorigin="7415,6633" coordsize="21600,360" path="m7415,6633l7415,6993e" filled="f" stroked="t" strokecolor="black" strokeweight="0.58pt">
                <v:path arrowok="t"/>
              </v:shape>
            </v:group>
            <v:group id="_x0000_s2815" style="height:360;left:7831;position:absolute;top:6633;width:2" coordorigin="7831,6633" coordsize="2,360">
              <v:shape id="_x0000_s2816" style="height:360;left:7831;position:absolute;top:6633;width:2" coordorigin="7831,6633" coordsize="21600,360" path="m7831,6633l7831,6993e" filled="f" stroked="t" strokecolor="black" strokeweight="0.58pt">
                <v:path arrowok="t"/>
              </v:shape>
            </v:group>
            <v:group id="_x0000_s2817" style="height:360;left:8246;position:absolute;top:6633;width:2" coordorigin="8246,6633" coordsize="2,360">
              <v:shape id="_x0000_s2818" style="height:360;left:8246;position:absolute;top:6633;width:2" coordorigin="8246,6633" coordsize="21600,360" path="m8246,6633l8246,6993e" filled="f" stroked="t" strokecolor="black" strokeweight="0.58pt">
                <v:path arrowok="t"/>
              </v:shape>
            </v:group>
            <v:group id="_x0000_s2819" style="height:360;left:8661;position:absolute;top:6633;width:2" coordorigin="8661,6633" coordsize="2,360">
              <v:shape id="_x0000_s2820" style="height:360;left:8661;position:absolute;top:6633;width:2" coordorigin="8661,6633" coordsize="21600,360" path="m8661,6633l8661,6993e" filled="f" stroked="t" strokecolor="black" strokeweight="0.58pt">
                <v:path arrowok="t"/>
              </v:shape>
            </v:group>
            <v:group id="_x0000_s2821" style="height:360;left:9076;position:absolute;top:6633;width:2" coordorigin="9076,6633" coordsize="2,360">
              <v:shape id="_x0000_s2822" style="height:360;left:9076;position:absolute;top:6633;width:2" coordorigin="9076,6633" coordsize="21600,360" path="m9076,6633l9076,6993e" filled="f" stroked="t" strokecolor="black" strokeweight="0.58pt">
                <v:path arrowok="t"/>
              </v:shape>
            </v:group>
            <v:group id="_x0000_s2823" style="height:360;left:9492;position:absolute;top:6633;width:2" coordorigin="9492,6633" coordsize="2,360">
              <v:shape id="_x0000_s2824" style="height:360;left:9492;position:absolute;top:6633;width:2" coordorigin="9492,6633" coordsize="21600,360" path="m9492,6633l9492,6993e" filled="f" stroked="t" strokecolor="black" strokeweight="0.58pt">
                <v:path arrowok="t"/>
              </v:shape>
            </v:group>
          </v:group>
        </w:pict>
      </w:r>
      <w:r>
        <w:pict>
          <v:group id="_x0000_s2825" style="height:19.06pt;margin-left:59.01pt;margin-top:355.1pt;mso-position-horizontal-relative:page;mso-position-vertical-relative:page;position:absolute;width:416.1pt;z-index:-251566080" coordorigin="1180,7102" coordsize="8322,381">
            <v:group id="_x0000_s2826" style="height:2;left:1186;position:absolute;top:7108;width:8310" coordorigin="1186,7108" coordsize="8310,2">
              <v:shape id="_x0000_s2827" style="height:2;left:1186;position:absolute;top:7108;width:8310" coordorigin="1186,7108" coordsize="8310,21600" path="m1186,7108l9496,7108e" filled="f" stroked="t" strokecolor="black" strokeweight="0.58pt">
                <v:path arrowok="t"/>
              </v:shape>
            </v:group>
            <v:group id="_x0000_s2828" style="height:360;left:1191;position:absolute;top:7113;width:2" coordorigin="1191,7113" coordsize="2,360">
              <v:shape id="_x0000_s2829" style="height:360;left:1191;position:absolute;top:7113;width:2" coordorigin="1191,7113" coordsize="21600,360" path="m1191,7113l1191,7473e" filled="f" stroked="t" strokecolor="black" strokeweight="0.58pt">
                <v:path arrowok="t"/>
              </v:shape>
            </v:group>
            <v:group id="_x0000_s2830" style="height:2;left:1186;position:absolute;top:7477;width:8310" coordorigin="1186,7477" coordsize="8310,2">
              <v:shape id="_x0000_s2831" style="height:2;left:1186;position:absolute;top:7477;width:8310" coordorigin="1186,7477" coordsize="8310,21600" path="m1186,7477l9496,7477e" filled="f" stroked="t" strokecolor="black" strokeweight="0.58pt">
                <v:path arrowok="t"/>
              </v:shape>
            </v:group>
            <v:group id="_x0000_s2832" style="height:360;left:1606;position:absolute;top:7113;width:2" coordorigin="1606,7113" coordsize="2,360">
              <v:shape id="_x0000_s2833" style="height:360;left:1606;position:absolute;top:7113;width:2" coordorigin="1606,7113" coordsize="21600,360" path="m1606,7113l1606,7473e" filled="f" stroked="t" strokecolor="black" strokeweight="0.58pt">
                <v:path arrowok="t"/>
              </v:shape>
            </v:group>
            <v:group id="_x0000_s2834" style="height:360;left:2019;position:absolute;top:7113;width:2" coordorigin="2019,7113" coordsize="2,360">
              <v:shape id="_x0000_s2835" style="height:360;left:2019;position:absolute;top:7113;width:2" coordorigin="2019,7113" coordsize="21600,360" path="m2019,7113l2019,7473e" filled="f" stroked="t" strokecolor="black" strokeweight="0.58pt">
                <v:path arrowok="t"/>
              </v:shape>
            </v:group>
            <v:group id="_x0000_s2836" style="height:360;left:2434;position:absolute;top:7113;width:2" coordorigin="2434,7113" coordsize="2,360">
              <v:shape id="_x0000_s2837" style="height:360;left:2434;position:absolute;top:7113;width:2" coordorigin="2434,7113" coordsize="21600,360" path="m2434,7113l2434,7473e" filled="f" stroked="t" strokecolor="black" strokeweight="0.58pt">
                <v:path arrowok="t"/>
              </v:shape>
            </v:group>
            <v:group id="_x0000_s2838" style="height:360;left:2849;position:absolute;top:7113;width:2" coordorigin="2849,7113" coordsize="2,360">
              <v:shape id="_x0000_s2839" style="height:360;left:2849;position:absolute;top:7113;width:2" coordorigin="2849,7113" coordsize="21600,360" path="m2849,7113l2849,7473e" filled="f" stroked="t" strokecolor="black" strokeweight="0.58pt">
                <v:path arrowok="t"/>
              </v:shape>
            </v:group>
            <v:group id="_x0000_s2840" style="height:360;left:3265;position:absolute;top:7113;width:2" coordorigin="3265,7113" coordsize="2,360">
              <v:shape id="_x0000_s2841" style="height:360;left:3265;position:absolute;top:7113;width:2" coordorigin="3265,7113" coordsize="21600,360" path="m3265,7113l3265,7473e" filled="f" stroked="t" strokecolor="black" strokeweight="0.58pt">
                <v:path arrowok="t"/>
              </v:shape>
            </v:group>
            <v:group id="_x0000_s2842" style="height:360;left:3680;position:absolute;top:7113;width:2" coordorigin="3680,7113" coordsize="2,360">
              <v:shape id="_x0000_s2843" style="height:360;left:3680;position:absolute;top:7113;width:2" coordorigin="3680,7113" coordsize="21600,360" path="m3680,7113l3680,7473e" filled="f" stroked="t" strokecolor="black" strokeweight="0.58pt">
                <v:path arrowok="t"/>
              </v:shape>
            </v:group>
            <v:group id="_x0000_s2844" style="height:360;left:4095;position:absolute;top:7113;width:2" coordorigin="4095,7113" coordsize="2,360">
              <v:shape id="_x0000_s2845" style="height:360;left:4095;position:absolute;top:7113;width:2" coordorigin="4095,7113" coordsize="21600,360" path="m4095,7113l4095,7473e" filled="f" stroked="t" strokecolor="black" strokeweight="0.58pt">
                <v:path arrowok="t"/>
              </v:shape>
            </v:group>
            <v:group id="_x0000_s2846" style="height:360;left:4511;position:absolute;top:7113;width:2" coordorigin="4511,7113" coordsize="2,360">
              <v:shape id="_x0000_s2847" style="height:360;left:4511;position:absolute;top:7113;width:2" coordorigin="4511,7113" coordsize="21600,360" path="m4511,7113l4511,7473e" filled="f" stroked="t" strokecolor="black" strokeweight="0.58pt">
                <v:path arrowok="t"/>
              </v:shape>
            </v:group>
            <v:group id="_x0000_s2848" style="height:360;left:4926;position:absolute;top:7113;width:2" coordorigin="4926,7113" coordsize="2,360">
              <v:shape id="_x0000_s2849" style="height:360;left:4926;position:absolute;top:7113;width:2" coordorigin="4926,7113" coordsize="21600,360" path="m4926,7113l4926,7473e" filled="f" stroked="t" strokecolor="black" strokeweight="0.58pt">
                <v:path arrowok="t"/>
              </v:shape>
            </v:group>
            <v:group id="_x0000_s2850" style="height:360;left:5341;position:absolute;top:7113;width:2" coordorigin="5341,7113" coordsize="2,360">
              <v:shape id="_x0000_s2851" style="height:360;left:5341;position:absolute;top:7113;width:2" coordorigin="5341,7113" coordsize="21600,360" path="m5341,7113l5341,7473e" filled="f" stroked="t" strokecolor="black" strokeweight="0.58pt">
                <v:path arrowok="t"/>
              </v:shape>
            </v:group>
            <v:group id="_x0000_s2852" style="height:360;left:5754;position:absolute;top:7113;width:2" coordorigin="5754,7113" coordsize="2,360">
              <v:shape id="_x0000_s2853" style="height:360;left:5754;position:absolute;top:7113;width:2" coordorigin="5754,7113" coordsize="21600,360" path="m5754,7113l5754,7473e" filled="f" stroked="t" strokecolor="black" strokeweight="0.58pt">
                <v:path arrowok="t"/>
              </v:shape>
            </v:group>
            <v:group id="_x0000_s2854" style="height:360;left:6169;position:absolute;top:7113;width:2" coordorigin="6169,7113" coordsize="2,360">
              <v:shape id="_x0000_s2855" style="height:360;left:6169;position:absolute;top:7113;width:2" coordorigin="6169,7113" coordsize="21600,360" path="m6169,7113l6169,7473e" filled="f" stroked="t" strokecolor="black" strokeweight="0.58pt">
                <v:path arrowok="t"/>
              </v:shape>
            </v:group>
            <v:group id="_x0000_s2856" style="height:360;left:6585;position:absolute;top:7113;width:2" coordorigin="6585,7113" coordsize="2,360">
              <v:shape id="_x0000_s2857" style="height:360;left:6585;position:absolute;top:7113;width:2" coordorigin="6585,7113" coordsize="21600,360" path="m6585,7113l6585,7473e" filled="f" stroked="t" strokecolor="black" strokeweight="0.58pt">
                <v:path arrowok="t"/>
              </v:shape>
            </v:group>
            <v:group id="_x0000_s2858" style="height:360;left:7000;position:absolute;top:7113;width:2" coordorigin="7000,7113" coordsize="2,360">
              <v:shape id="_x0000_s2859" style="height:360;left:7000;position:absolute;top:7113;width:2" coordorigin="7000,7113" coordsize="21600,360" path="m7000,7113l7000,7473e" filled="f" stroked="t" strokecolor="black" strokeweight="0.58pt">
                <v:path arrowok="t"/>
              </v:shape>
            </v:group>
            <v:group id="_x0000_s2860" style="height:360;left:7415;position:absolute;top:7113;width:2" coordorigin="7415,7113" coordsize="2,360">
              <v:shape id="_x0000_s2861" style="height:360;left:7415;position:absolute;top:7113;width:2" coordorigin="7415,7113" coordsize="21600,360" path="m7415,7113l7415,7473e" filled="f" stroked="t" strokecolor="black" strokeweight="0.58pt">
                <v:path arrowok="t"/>
              </v:shape>
            </v:group>
            <v:group id="_x0000_s2862" style="height:360;left:7831;position:absolute;top:7113;width:2" coordorigin="7831,7113" coordsize="2,360">
              <v:shape id="_x0000_s2863" style="height:360;left:7831;position:absolute;top:7113;width:2" coordorigin="7831,7113" coordsize="21600,360" path="m7831,7113l7831,7473e" filled="f" stroked="t" strokecolor="black" strokeweight="0.58pt">
                <v:path arrowok="t"/>
              </v:shape>
            </v:group>
            <v:group id="_x0000_s2864" style="height:360;left:8246;position:absolute;top:7113;width:2" coordorigin="8246,7113" coordsize="2,360">
              <v:shape id="_x0000_s2865" style="height:360;left:8246;position:absolute;top:7113;width:2" coordorigin="8246,7113" coordsize="21600,360" path="m8246,7113l8246,7473e" filled="f" stroked="t" strokecolor="black" strokeweight="0.58pt">
                <v:path arrowok="t"/>
              </v:shape>
            </v:group>
            <v:group id="_x0000_s2866" style="height:360;left:8661;position:absolute;top:7113;width:2" coordorigin="8661,7113" coordsize="2,360">
              <v:shape id="_x0000_s2867" style="height:360;left:8661;position:absolute;top:7113;width:2" coordorigin="8661,7113" coordsize="21600,360" path="m8661,7113l8661,7473e" filled="f" stroked="t" strokecolor="black" strokeweight="0.58pt">
                <v:path arrowok="t"/>
              </v:shape>
            </v:group>
            <v:group id="_x0000_s2868" style="height:360;left:9076;position:absolute;top:7113;width:2" coordorigin="9076,7113" coordsize="2,360">
              <v:shape id="_x0000_s2869" style="height:360;left:9076;position:absolute;top:7113;width:2" coordorigin="9076,7113" coordsize="21600,360" path="m9076,7113l9076,7473e" filled="f" stroked="t" strokecolor="black" strokeweight="0.58pt">
                <v:path arrowok="t"/>
              </v:shape>
            </v:group>
            <v:group id="_x0000_s2870" style="height:360;left:9492;position:absolute;top:7113;width:2" coordorigin="9492,7113" coordsize="2,360">
              <v:shape id="_x0000_s2871" style="height:360;left:9492;position:absolute;top:7113;width:2" coordorigin="9492,7113" coordsize="21600,360" path="m9492,7113l9492,7473e" filled="f" stroked="t" strokecolor="black" strokeweight="0.58pt">
                <v:path arrowok="t"/>
              </v:shape>
            </v:group>
          </v:group>
        </w:pict>
      </w:r>
      <w:r>
        <w:pict>
          <v:group id="_x0000_s2872" style="height:19.06pt;margin-left:59.01pt;margin-top:379.1pt;mso-position-horizontal-relative:page;mso-position-vertical-relative:page;position:absolute;width:416.1pt;z-index:-251565056" coordorigin="1180,7582" coordsize="8322,381">
            <v:group id="_x0000_s2873" style="height:2;left:1186;position:absolute;top:7588;width:8310" coordorigin="1186,7588" coordsize="8310,2">
              <v:shape id="_x0000_s2874" style="height:2;left:1186;position:absolute;top:7588;width:8310" coordorigin="1186,7588" coordsize="8310,21600" path="m1186,7588l9496,7588e" filled="f" stroked="t" strokecolor="black" strokeweight="0.58pt">
                <v:path arrowok="t"/>
              </v:shape>
            </v:group>
            <v:group id="_x0000_s2875" style="height:360;left:1191;position:absolute;top:7593;width:2" coordorigin="1191,7593" coordsize="2,360">
              <v:shape id="_x0000_s2876" style="height:360;left:1191;position:absolute;top:7593;width:2" coordorigin="1191,7593" coordsize="21600,360" path="m1191,7593l1191,7953e" filled="f" stroked="t" strokecolor="black" strokeweight="0.58pt">
                <v:path arrowok="t"/>
              </v:shape>
            </v:group>
            <v:group id="_x0000_s2877" style="height:2;left:1186;position:absolute;top:7957;width:8310" coordorigin="1186,7957" coordsize="8310,2">
              <v:shape id="_x0000_s2878" style="height:2;left:1186;position:absolute;top:7957;width:8310" coordorigin="1186,7957" coordsize="8310,21600" path="m1186,7957l9496,7957e" filled="f" stroked="t" strokecolor="black" strokeweight="0.58pt">
                <v:path arrowok="t"/>
              </v:shape>
            </v:group>
            <v:group id="_x0000_s2879" style="height:360;left:1606;position:absolute;top:7593;width:2" coordorigin="1606,7593" coordsize="2,360">
              <v:shape id="_x0000_s2880" style="height:360;left:1606;position:absolute;top:7593;width:2" coordorigin="1606,7593" coordsize="21600,360" path="m1606,7593l1606,7953e" filled="f" stroked="t" strokecolor="black" strokeweight="0.58pt">
                <v:path arrowok="t"/>
              </v:shape>
            </v:group>
            <v:group id="_x0000_s2881" style="height:360;left:2019;position:absolute;top:7593;width:2" coordorigin="2019,7593" coordsize="2,360">
              <v:shape id="_x0000_s2882" style="height:360;left:2019;position:absolute;top:7593;width:2" coordorigin="2019,7593" coordsize="21600,360" path="m2019,7593l2019,7953e" filled="f" stroked="t" strokecolor="black" strokeweight="0.58pt">
                <v:path arrowok="t"/>
              </v:shape>
            </v:group>
            <v:group id="_x0000_s2883" style="height:360;left:2434;position:absolute;top:7593;width:2" coordorigin="2434,7593" coordsize="2,360">
              <v:shape id="_x0000_s2884" style="height:360;left:2434;position:absolute;top:7593;width:2" coordorigin="2434,7593" coordsize="21600,360" path="m2434,7593l2434,7953e" filled="f" stroked="t" strokecolor="black" strokeweight="0.58pt">
                <v:path arrowok="t"/>
              </v:shape>
            </v:group>
            <v:group id="_x0000_s2885" style="height:360;left:2849;position:absolute;top:7593;width:2" coordorigin="2849,7593" coordsize="2,360">
              <v:shape id="_x0000_s2886" style="height:360;left:2849;position:absolute;top:7593;width:2" coordorigin="2849,7593" coordsize="21600,360" path="m2849,7593l2849,7953e" filled="f" stroked="t" strokecolor="black" strokeweight="0.58pt">
                <v:path arrowok="t"/>
              </v:shape>
            </v:group>
            <v:group id="_x0000_s2887" style="height:360;left:3265;position:absolute;top:7593;width:2" coordorigin="3265,7593" coordsize="2,360">
              <v:shape id="_x0000_s2888" style="height:360;left:3265;position:absolute;top:7593;width:2" coordorigin="3265,7593" coordsize="21600,360" path="m3265,7593l3265,7953e" filled="f" stroked="t" strokecolor="black" strokeweight="0.58pt">
                <v:path arrowok="t"/>
              </v:shape>
            </v:group>
            <v:group id="_x0000_s2889" style="height:360;left:3680;position:absolute;top:7593;width:2" coordorigin="3680,7593" coordsize="2,360">
              <v:shape id="_x0000_s2890" style="height:360;left:3680;position:absolute;top:7593;width:2" coordorigin="3680,7593" coordsize="21600,360" path="m3680,7593l3680,7953e" filled="f" stroked="t" strokecolor="black" strokeweight="0.58pt">
                <v:path arrowok="t"/>
              </v:shape>
            </v:group>
            <v:group id="_x0000_s2891" style="height:360;left:4095;position:absolute;top:7593;width:2" coordorigin="4095,7593" coordsize="2,360">
              <v:shape id="_x0000_s2892" style="height:360;left:4095;position:absolute;top:7593;width:2" coordorigin="4095,7593" coordsize="21600,360" path="m4095,7593l4095,7953e" filled="f" stroked="t" strokecolor="black" strokeweight="0.58pt">
                <v:path arrowok="t"/>
              </v:shape>
            </v:group>
            <v:group id="_x0000_s2893" style="height:360;left:4511;position:absolute;top:7593;width:2" coordorigin="4511,7593" coordsize="2,360">
              <v:shape id="_x0000_s2894" style="height:360;left:4511;position:absolute;top:7593;width:2" coordorigin="4511,7593" coordsize="21600,360" path="m4511,7593l4511,7953e" filled="f" stroked="t" strokecolor="black" strokeweight="0.58pt">
                <v:path arrowok="t"/>
              </v:shape>
            </v:group>
            <v:group id="_x0000_s2895" style="height:360;left:4926;position:absolute;top:7593;width:2" coordorigin="4926,7593" coordsize="2,360">
              <v:shape id="_x0000_s2896" style="height:360;left:4926;position:absolute;top:7593;width:2" coordorigin="4926,7593" coordsize="21600,360" path="m4926,7593l4926,7953e" filled="f" stroked="t" strokecolor="black" strokeweight="0.58pt">
                <v:path arrowok="t"/>
              </v:shape>
            </v:group>
            <v:group id="_x0000_s2897" style="height:360;left:5341;position:absolute;top:7593;width:2" coordorigin="5341,7593" coordsize="2,360">
              <v:shape id="_x0000_s2898" style="height:360;left:5341;position:absolute;top:7593;width:2" coordorigin="5341,7593" coordsize="21600,360" path="m5341,7593l5341,7953e" filled="f" stroked="t" strokecolor="black" strokeweight="0.58pt">
                <v:path arrowok="t"/>
              </v:shape>
            </v:group>
            <v:group id="_x0000_s2899" style="height:360;left:5754;position:absolute;top:7593;width:2" coordorigin="5754,7593" coordsize="2,360">
              <v:shape id="_x0000_s2900" style="height:360;left:5754;position:absolute;top:7593;width:2" coordorigin="5754,7593" coordsize="21600,360" path="m5754,7593l5754,7953e" filled="f" stroked="t" strokecolor="black" strokeweight="0.58pt">
                <v:path arrowok="t"/>
              </v:shape>
            </v:group>
            <v:group id="_x0000_s2901" style="height:360;left:6169;position:absolute;top:7593;width:2" coordorigin="6169,7593" coordsize="2,360">
              <v:shape id="_x0000_s2902" style="height:360;left:6169;position:absolute;top:7593;width:2" coordorigin="6169,7593" coordsize="21600,360" path="m6169,7593l6169,7953e" filled="f" stroked="t" strokecolor="black" strokeweight="0.58pt">
                <v:path arrowok="t"/>
              </v:shape>
            </v:group>
            <v:group id="_x0000_s2903" style="height:360;left:6585;position:absolute;top:7593;width:2" coordorigin="6585,7593" coordsize="2,360">
              <v:shape id="_x0000_s2904" style="height:360;left:6585;position:absolute;top:7593;width:2" coordorigin="6585,7593" coordsize="21600,360" path="m6585,7593l6585,7953e" filled="f" stroked="t" strokecolor="black" strokeweight="0.58pt">
                <v:path arrowok="t"/>
              </v:shape>
            </v:group>
            <v:group id="_x0000_s2905" style="height:360;left:7000;position:absolute;top:7593;width:2" coordorigin="7000,7593" coordsize="2,360">
              <v:shape id="_x0000_s2906" style="height:360;left:7000;position:absolute;top:7593;width:2" coordorigin="7000,7593" coordsize="21600,360" path="m7000,7593l7000,7953e" filled="f" stroked="t" strokecolor="black" strokeweight="0.58pt">
                <v:path arrowok="t"/>
              </v:shape>
            </v:group>
            <v:group id="_x0000_s2907" style="height:360;left:7415;position:absolute;top:7593;width:2" coordorigin="7415,7593" coordsize="2,360">
              <v:shape id="_x0000_s2908" style="height:360;left:7415;position:absolute;top:7593;width:2" coordorigin="7415,7593" coordsize="21600,360" path="m7415,7593l7415,7953e" filled="f" stroked="t" strokecolor="black" strokeweight="0.58pt">
                <v:path arrowok="t"/>
              </v:shape>
            </v:group>
            <v:group id="_x0000_s2909" style="height:360;left:7831;position:absolute;top:7593;width:2" coordorigin="7831,7593" coordsize="2,360">
              <v:shape id="_x0000_s2910" style="height:360;left:7831;position:absolute;top:7593;width:2" coordorigin="7831,7593" coordsize="21600,360" path="m7831,7593l7831,7953e" filled="f" stroked="t" strokecolor="black" strokeweight="0.58pt">
                <v:path arrowok="t"/>
              </v:shape>
            </v:group>
            <v:group id="_x0000_s2911" style="height:360;left:8246;position:absolute;top:7593;width:2" coordorigin="8246,7593" coordsize="2,360">
              <v:shape id="_x0000_s2912" style="height:360;left:8246;position:absolute;top:7593;width:2" coordorigin="8246,7593" coordsize="21600,360" path="m8246,7593l8246,7953e" filled="f" stroked="t" strokecolor="black" strokeweight="0.58pt">
                <v:path arrowok="t"/>
              </v:shape>
            </v:group>
            <v:group id="_x0000_s2913" style="height:360;left:8661;position:absolute;top:7593;width:2" coordorigin="8661,7593" coordsize="2,360">
              <v:shape id="_x0000_s2914" style="height:360;left:8661;position:absolute;top:7593;width:2" coordorigin="8661,7593" coordsize="21600,360" path="m8661,7593l8661,7953e" filled="f" stroked="t" strokecolor="black" strokeweight="0.58pt">
                <v:path arrowok="t"/>
              </v:shape>
            </v:group>
            <v:group id="_x0000_s2915" style="height:360;left:9076;position:absolute;top:7593;width:2" coordorigin="9076,7593" coordsize="2,360">
              <v:shape id="_x0000_s2916" style="height:360;left:9076;position:absolute;top:7593;width:2" coordorigin="9076,7593" coordsize="21600,360" path="m9076,7593l9076,7953e" filled="f" stroked="t" strokecolor="black" strokeweight="0.58pt">
                <v:path arrowok="t"/>
              </v:shape>
            </v:group>
            <v:group id="_x0000_s2917" style="height:360;left:9492;position:absolute;top:7593;width:2" coordorigin="9492,7593" coordsize="2,360">
              <v:shape id="_x0000_s2918" style="height:360;left:9492;position:absolute;top:7593;width:2" coordorigin="9492,7593" coordsize="21600,360" path="m9492,7593l9492,7953e" filled="f" stroked="t" strokecolor="black" strokeweight="0.58pt">
                <v:path arrowok="t"/>
              </v:shape>
            </v:group>
          </v:group>
        </w:pict>
      </w:r>
      <w:r>
        <w:pict>
          <v:group id="_x0000_s2919" style="height:20.98pt;margin-left:59.01pt;margin-top:403.1pt;mso-position-horizontal-relative:page;mso-position-vertical-relative:page;position:absolute;width:416.1pt;z-index:-251564032" coordorigin="1180,8062" coordsize="8322,420">
            <v:group id="_x0000_s2920" style="height:2;left:1186;position:absolute;top:8068;width:8310" coordorigin="1186,8068" coordsize="8310,2">
              <v:shape id="_x0000_s2921" style="height:2;left:1186;position:absolute;top:8068;width:8310" coordorigin="1186,8068" coordsize="8310,21600" path="m1186,8068l9496,8068e" filled="f" stroked="t" strokecolor="black" strokeweight="0.58pt">
                <v:path arrowok="t"/>
              </v:shape>
            </v:group>
            <v:group id="_x0000_s2922" style="height:398;left:1191;position:absolute;top:8073;width:2" coordorigin="1191,8073" coordsize="2,398">
              <v:shape id="_x0000_s2923" style="height:398;left:1191;position:absolute;top:8073;width:2" coordorigin="1191,8073" coordsize="21600,398" path="m1191,8073l1191,8471e" filled="f" stroked="t" strokecolor="black" strokeweight="0.58pt">
                <v:path arrowok="t"/>
              </v:shape>
            </v:group>
            <v:group id="_x0000_s2924" style="height:2;left:1186;position:absolute;top:8476;width:8310" coordorigin="1186,8476" coordsize="8310,2">
              <v:shape id="_x0000_s2925" style="height:2;left:1186;position:absolute;top:8476;width:8310" coordorigin="1186,8476" coordsize="8310,21600" path="m1186,8476l9496,8476e" filled="f" stroked="t" strokecolor="black" strokeweight="0.58pt">
                <v:path arrowok="t"/>
              </v:shape>
            </v:group>
            <v:group id="_x0000_s2926" style="height:398;left:1606;position:absolute;top:8073;width:2" coordorigin="1606,8073" coordsize="2,398">
              <v:shape id="_x0000_s2927" style="height:398;left:1606;position:absolute;top:8073;width:2" coordorigin="1606,8073" coordsize="21600,398" path="m1606,8073l1606,8471e" filled="f" stroked="t" strokecolor="black" strokeweight="0.58pt">
                <v:path arrowok="t"/>
              </v:shape>
            </v:group>
            <v:group id="_x0000_s2928" style="height:398;left:2019;position:absolute;top:8073;width:2" coordorigin="2019,8073" coordsize="2,398">
              <v:shape id="_x0000_s2929" style="height:398;left:2019;position:absolute;top:8073;width:2" coordorigin="2019,8073" coordsize="21600,398" path="m2019,8073l2019,8471e" filled="f" stroked="t" strokecolor="black" strokeweight="0.58pt">
                <v:path arrowok="t"/>
              </v:shape>
            </v:group>
            <v:group id="_x0000_s2930" style="height:398;left:2434;position:absolute;top:8073;width:2" coordorigin="2434,8073" coordsize="2,398">
              <v:shape id="_x0000_s2931" style="height:398;left:2434;position:absolute;top:8073;width:2" coordorigin="2434,8073" coordsize="21600,398" path="m2434,8073l2434,8471e" filled="f" stroked="t" strokecolor="black" strokeweight="0.58pt">
                <v:path arrowok="t"/>
              </v:shape>
            </v:group>
            <v:group id="_x0000_s2932" style="height:398;left:2849;position:absolute;top:8073;width:2" coordorigin="2849,8073" coordsize="2,398">
              <v:shape id="_x0000_s2933" style="height:398;left:2849;position:absolute;top:8073;width:2" coordorigin="2849,8073" coordsize="21600,398" path="m2849,8073l2849,8471e" filled="f" stroked="t" strokecolor="black" strokeweight="0.58pt">
                <v:path arrowok="t"/>
              </v:shape>
            </v:group>
            <v:group id="_x0000_s2934" style="height:398;left:3265;position:absolute;top:8073;width:2" coordorigin="3265,8073" coordsize="2,398">
              <v:shape id="_x0000_s2935" style="height:398;left:3265;position:absolute;top:8073;width:2" coordorigin="3265,8073" coordsize="21600,398" path="m3265,8073l3265,8471e" filled="f" stroked="t" strokecolor="black" strokeweight="0.58pt">
                <v:path arrowok="t"/>
              </v:shape>
            </v:group>
            <v:group id="_x0000_s2936" style="height:398;left:3680;position:absolute;top:8073;width:2" coordorigin="3680,8073" coordsize="2,398">
              <v:shape id="_x0000_s2937" style="height:398;left:3680;position:absolute;top:8073;width:2" coordorigin="3680,8073" coordsize="21600,398" path="m3680,8073l3680,8471e" filled="f" stroked="t" strokecolor="black" strokeweight="0.58pt">
                <v:path arrowok="t"/>
              </v:shape>
            </v:group>
            <v:group id="_x0000_s2938" style="height:398;left:4095;position:absolute;top:8073;width:2" coordorigin="4095,8073" coordsize="2,398">
              <v:shape id="_x0000_s2939" style="height:398;left:4095;position:absolute;top:8073;width:2" coordorigin="4095,8073" coordsize="21600,398" path="m4095,8073l4095,8471e" filled="f" stroked="t" strokecolor="black" strokeweight="0.58pt">
                <v:path arrowok="t"/>
              </v:shape>
            </v:group>
            <v:group id="_x0000_s2940" style="height:398;left:4511;position:absolute;top:8073;width:2" coordorigin="4511,8073" coordsize="2,398">
              <v:shape id="_x0000_s2941" style="height:398;left:4511;position:absolute;top:8073;width:2" coordorigin="4511,8073" coordsize="21600,398" path="m4511,8073l4511,8471e" filled="f" stroked="t" strokecolor="black" strokeweight="0.58pt">
                <v:path arrowok="t"/>
              </v:shape>
            </v:group>
            <v:group id="_x0000_s2942" style="height:398;left:4926;position:absolute;top:8073;width:2" coordorigin="4926,8073" coordsize="2,398">
              <v:shape id="_x0000_s2943" style="height:398;left:4926;position:absolute;top:8073;width:2" coordorigin="4926,8073" coordsize="21600,398" path="m4926,8073l4926,8471e" filled="f" stroked="t" strokecolor="black" strokeweight="0.58pt">
                <v:path arrowok="t"/>
              </v:shape>
            </v:group>
            <v:group id="_x0000_s2944" style="height:398;left:5341;position:absolute;top:8073;width:2" coordorigin="5341,8073" coordsize="2,398">
              <v:shape id="_x0000_s2945" style="height:398;left:5341;position:absolute;top:8073;width:2" coordorigin="5341,8073" coordsize="21600,398" path="m5341,8073l5341,8471e" filled="f" stroked="t" strokecolor="black" strokeweight="0.58pt">
                <v:path arrowok="t"/>
              </v:shape>
            </v:group>
            <v:group id="_x0000_s2946" style="height:398;left:5754;position:absolute;top:8073;width:2" coordorigin="5754,8073" coordsize="2,398">
              <v:shape id="_x0000_s2947" style="height:398;left:5754;position:absolute;top:8073;width:2" coordorigin="5754,8073" coordsize="21600,398" path="m5754,8073l5754,8471e" filled="f" stroked="t" strokecolor="black" strokeweight="0.58pt">
                <v:path arrowok="t"/>
              </v:shape>
            </v:group>
            <v:group id="_x0000_s2948" style="height:398;left:6169;position:absolute;top:8073;width:2" coordorigin="6169,8073" coordsize="2,398">
              <v:shape id="_x0000_s2949" style="height:398;left:6169;position:absolute;top:8073;width:2" coordorigin="6169,8073" coordsize="21600,398" path="m6169,8073l6169,8471e" filled="f" stroked="t" strokecolor="black" strokeweight="0.58pt">
                <v:path arrowok="t"/>
              </v:shape>
            </v:group>
            <v:group id="_x0000_s2950" style="height:398;left:6585;position:absolute;top:8073;width:2" coordorigin="6585,8073" coordsize="2,398">
              <v:shape id="_x0000_s2951" style="height:398;left:6585;position:absolute;top:8073;width:2" coordorigin="6585,8073" coordsize="21600,398" path="m6585,8073l6585,8471e" filled="f" stroked="t" strokecolor="black" strokeweight="0.58pt">
                <v:path arrowok="t"/>
              </v:shape>
            </v:group>
            <v:group id="_x0000_s2952" style="height:398;left:7000;position:absolute;top:8073;width:2" coordorigin="7000,8073" coordsize="2,398">
              <v:shape id="_x0000_s2953" style="height:398;left:7000;position:absolute;top:8073;width:2" coordorigin="7000,8073" coordsize="21600,398" path="m7000,8073l7000,8471e" filled="f" stroked="t" strokecolor="black" strokeweight="0.58pt">
                <v:path arrowok="t"/>
              </v:shape>
            </v:group>
            <v:group id="_x0000_s2954" style="height:398;left:7415;position:absolute;top:8073;width:2" coordorigin="7415,8073" coordsize="2,398">
              <v:shape id="_x0000_s2955" style="height:398;left:7415;position:absolute;top:8073;width:2" coordorigin="7415,8073" coordsize="21600,398" path="m7415,8073l7415,8471e" filled="f" stroked="t" strokecolor="black" strokeweight="0.58pt">
                <v:path arrowok="t"/>
              </v:shape>
            </v:group>
            <v:group id="_x0000_s2956" style="height:398;left:7831;position:absolute;top:8073;width:2" coordorigin="7831,8073" coordsize="2,398">
              <v:shape id="_x0000_s2957" style="height:398;left:7831;position:absolute;top:8073;width:2" coordorigin="7831,8073" coordsize="21600,398" path="m7831,8073l7831,8471e" filled="f" stroked="t" strokecolor="black" strokeweight="0.58pt">
                <v:path arrowok="t"/>
              </v:shape>
            </v:group>
            <v:group id="_x0000_s2958" style="height:398;left:8246;position:absolute;top:8073;width:2" coordorigin="8246,8073" coordsize="2,398">
              <v:shape id="_x0000_s2959" style="height:398;left:8246;position:absolute;top:8073;width:2" coordorigin="8246,8073" coordsize="21600,398" path="m8246,8073l8246,8471e" filled="f" stroked="t" strokecolor="black" strokeweight="0.58pt">
                <v:path arrowok="t"/>
              </v:shape>
            </v:group>
            <v:group id="_x0000_s2960" style="height:398;left:8661;position:absolute;top:8073;width:2" coordorigin="8661,8073" coordsize="2,398">
              <v:shape id="_x0000_s2961" style="height:398;left:8661;position:absolute;top:8073;width:2" coordorigin="8661,8073" coordsize="21600,398" path="m8661,8073l8661,8471e" filled="f" stroked="t" strokecolor="black" strokeweight="0.58pt">
                <v:path arrowok="t"/>
              </v:shape>
            </v:group>
            <v:group id="_x0000_s2962" style="height:398;left:9076;position:absolute;top:8073;width:2" coordorigin="9076,8073" coordsize="2,398">
              <v:shape id="_x0000_s2963" style="height:398;left:9076;position:absolute;top:8073;width:2" coordorigin="9076,8073" coordsize="21600,398" path="m9076,8073l9076,8471e" filled="f" stroked="t" strokecolor="black" strokeweight="0.58pt">
                <v:path arrowok="t"/>
              </v:shape>
            </v:group>
            <v:group id="_x0000_s2964" style="height:398;left:9492;position:absolute;top:8073;width:2" coordorigin="9492,8073" coordsize="2,398">
              <v:shape id="_x0000_s2965" style="height:398;left:9492;position:absolute;top:8073;width:2" coordorigin="9492,8073" coordsize="21600,398" path="m9492,8073l9492,8471e" filled="f" stroked="t" strokecolor="black" strokeweight="0.58pt">
                <v:path arrowok="t"/>
              </v:shape>
            </v:group>
          </v:group>
        </w:pict>
      </w:r>
      <w:r>
        <w:pict>
          <v:group id="_x0000_s2966" style="height:19.06pt;margin-left:59.01pt;margin-top:429.02pt;mso-position-horizontal-relative:page;mso-position-vertical-relative:page;position:absolute;width:416.1pt;z-index:-251563008" coordorigin="1180,8580" coordsize="8322,381">
            <v:group id="_x0000_s2967" style="height:2;left:1186;position:absolute;top:8586;width:8310" coordorigin="1186,8586" coordsize="8310,2">
              <v:shape id="_x0000_s2968" style="height:2;left:1186;position:absolute;top:8586;width:8310" coordorigin="1186,8586" coordsize="8310,21600" path="m1186,8586l9496,8586e" filled="f" stroked="t" strokecolor="black" strokeweight="0.58pt">
                <v:path arrowok="t"/>
              </v:shape>
            </v:group>
            <v:group id="_x0000_s2969" style="height:360;left:1191;position:absolute;top:8591;width:2" coordorigin="1191,8591" coordsize="2,360">
              <v:shape id="_x0000_s2970" style="height:360;left:1191;position:absolute;top:8591;width:2" coordorigin="1191,8591" coordsize="21600,360" path="m1191,8591l1191,8951e" filled="f" stroked="t" strokecolor="black" strokeweight="0.58pt">
                <v:path arrowok="t"/>
              </v:shape>
            </v:group>
            <v:group id="_x0000_s2971" style="height:2;left:1186;position:absolute;top:8956;width:8310" coordorigin="1186,8956" coordsize="8310,2">
              <v:shape id="_x0000_s2972" style="height:2;left:1186;position:absolute;top:8956;width:8310" coordorigin="1186,8956" coordsize="8310,21600" path="m1186,8956l9496,8956e" filled="f" stroked="t" strokecolor="black" strokeweight="0.58pt">
                <v:path arrowok="t"/>
              </v:shape>
            </v:group>
            <v:group id="_x0000_s2973" style="height:360;left:1606;position:absolute;top:8591;width:2" coordorigin="1606,8591" coordsize="2,360">
              <v:shape id="_x0000_s2974" style="height:360;left:1606;position:absolute;top:8591;width:2" coordorigin="1606,8591" coordsize="21600,360" path="m1606,8591l1606,8951e" filled="f" stroked="t" strokecolor="black" strokeweight="0.58pt">
                <v:path arrowok="t"/>
              </v:shape>
            </v:group>
            <v:group id="_x0000_s2975" style="height:360;left:2019;position:absolute;top:8591;width:2" coordorigin="2019,8591" coordsize="2,360">
              <v:shape id="_x0000_s2976" style="height:360;left:2019;position:absolute;top:8591;width:2" coordorigin="2019,8591" coordsize="21600,360" path="m2019,8591l2019,8951e" filled="f" stroked="t" strokecolor="black" strokeweight="0.58pt">
                <v:path arrowok="t"/>
              </v:shape>
            </v:group>
            <v:group id="_x0000_s2977" style="height:360;left:2434;position:absolute;top:8591;width:2" coordorigin="2434,8591" coordsize="2,360">
              <v:shape id="_x0000_s2978" style="height:360;left:2434;position:absolute;top:8591;width:2" coordorigin="2434,8591" coordsize="21600,360" path="m2434,8591l2434,8951e" filled="f" stroked="t" strokecolor="black" strokeweight="0.58pt">
                <v:path arrowok="t"/>
              </v:shape>
            </v:group>
            <v:group id="_x0000_s2979" style="height:360;left:2849;position:absolute;top:8591;width:2" coordorigin="2849,8591" coordsize="2,360">
              <v:shape id="_x0000_s2980" style="height:360;left:2849;position:absolute;top:8591;width:2" coordorigin="2849,8591" coordsize="21600,360" path="m2849,8591l2849,8951e" filled="f" stroked="t" strokecolor="black" strokeweight="0.58pt">
                <v:path arrowok="t"/>
              </v:shape>
            </v:group>
            <v:group id="_x0000_s2981" style="height:360;left:3265;position:absolute;top:8591;width:2" coordorigin="3265,8591" coordsize="2,360">
              <v:shape id="_x0000_s2982" style="height:360;left:3265;position:absolute;top:8591;width:2" coordorigin="3265,8591" coordsize="21600,360" path="m3265,8591l3265,8951e" filled="f" stroked="t" strokecolor="black" strokeweight="0.58pt">
                <v:path arrowok="t"/>
              </v:shape>
            </v:group>
            <v:group id="_x0000_s2983" style="height:360;left:3680;position:absolute;top:8591;width:2" coordorigin="3680,8591" coordsize="2,360">
              <v:shape id="_x0000_s2984" style="height:360;left:3680;position:absolute;top:8591;width:2" coordorigin="3680,8591" coordsize="21600,360" path="m3680,8591l3680,8951e" filled="f" stroked="t" strokecolor="black" strokeweight="0.58pt">
                <v:path arrowok="t"/>
              </v:shape>
            </v:group>
            <v:group id="_x0000_s2985" style="height:360;left:4095;position:absolute;top:8591;width:2" coordorigin="4095,8591" coordsize="2,360">
              <v:shape id="_x0000_s2986" style="height:360;left:4095;position:absolute;top:8591;width:2" coordorigin="4095,8591" coordsize="21600,360" path="m4095,8591l4095,8951e" filled="f" stroked="t" strokecolor="black" strokeweight="0.58pt">
                <v:path arrowok="t"/>
              </v:shape>
            </v:group>
            <v:group id="_x0000_s2987" style="height:360;left:4511;position:absolute;top:8591;width:2" coordorigin="4511,8591" coordsize="2,360">
              <v:shape id="_x0000_s2988" style="height:360;left:4511;position:absolute;top:8591;width:2" coordorigin="4511,8591" coordsize="21600,360" path="m4511,8591l4511,8951e" filled="f" stroked="t" strokecolor="black" strokeweight="0.58pt">
                <v:path arrowok="t"/>
              </v:shape>
            </v:group>
            <v:group id="_x0000_s2989" style="height:360;left:4926;position:absolute;top:8591;width:2" coordorigin="4926,8591" coordsize="2,360">
              <v:shape id="_x0000_s2990" style="height:360;left:4926;position:absolute;top:8591;width:2" coordorigin="4926,8591" coordsize="21600,360" path="m4926,8591l4926,8951e" filled="f" stroked="t" strokecolor="black" strokeweight="0.58pt">
                <v:path arrowok="t"/>
              </v:shape>
            </v:group>
            <v:group id="_x0000_s2991" style="height:360;left:5341;position:absolute;top:8591;width:2" coordorigin="5341,8591" coordsize="2,360">
              <v:shape id="_x0000_s2992" style="height:360;left:5341;position:absolute;top:8591;width:2" coordorigin="5341,8591" coordsize="21600,360" path="m5341,8591l5341,8951e" filled="f" stroked="t" strokecolor="black" strokeweight="0.58pt">
                <v:path arrowok="t"/>
              </v:shape>
            </v:group>
            <v:group id="_x0000_s2993" style="height:360;left:5754;position:absolute;top:8591;width:2" coordorigin="5754,8591" coordsize="2,360">
              <v:shape id="_x0000_s2994" style="height:360;left:5754;position:absolute;top:8591;width:2" coordorigin="5754,8591" coordsize="21600,360" path="m5754,8591l5754,8951e" filled="f" stroked="t" strokecolor="black" strokeweight="0.58pt">
                <v:path arrowok="t"/>
              </v:shape>
            </v:group>
            <v:group id="_x0000_s2995" style="height:360;left:6169;position:absolute;top:8591;width:2" coordorigin="6169,8591" coordsize="2,360">
              <v:shape id="_x0000_s2996" style="height:360;left:6169;position:absolute;top:8591;width:2" coordorigin="6169,8591" coordsize="21600,360" path="m6169,8591l6169,8951e" filled="f" stroked="t" strokecolor="black" strokeweight="0.58pt">
                <v:path arrowok="t"/>
              </v:shape>
            </v:group>
            <v:group id="_x0000_s2997" style="height:360;left:6585;position:absolute;top:8591;width:2" coordorigin="6585,8591" coordsize="2,360">
              <v:shape id="_x0000_s2998" style="height:360;left:6585;position:absolute;top:8591;width:2" coordorigin="6585,8591" coordsize="21600,360" path="m6585,8591l6585,8951e" filled="f" stroked="t" strokecolor="black" strokeweight="0.58pt">
                <v:path arrowok="t"/>
              </v:shape>
            </v:group>
            <v:group id="_x0000_s2999" style="height:360;left:7000;position:absolute;top:8591;width:2" coordorigin="7000,8591" coordsize="2,360">
              <v:shape id="_x0000_s3000" style="height:360;left:7000;position:absolute;top:8591;width:2" coordorigin="7000,8591" coordsize="21600,360" path="m7000,8591l7000,8951e" filled="f" stroked="t" strokecolor="black" strokeweight="0.58pt">
                <v:path arrowok="t"/>
              </v:shape>
            </v:group>
            <v:group id="_x0000_s3001" style="height:360;left:7415;position:absolute;top:8591;width:2" coordorigin="7415,8591" coordsize="2,360">
              <v:shape id="_x0000_s3002" style="height:360;left:7415;position:absolute;top:8591;width:2" coordorigin="7415,8591" coordsize="21600,360" path="m7415,8591l7415,8951e" filled="f" stroked="t" strokecolor="black" strokeweight="0.58pt">
                <v:path arrowok="t"/>
              </v:shape>
            </v:group>
            <v:group id="_x0000_s3003" style="height:360;left:7831;position:absolute;top:8591;width:2" coordorigin="7831,8591" coordsize="2,360">
              <v:shape id="_x0000_s3004" style="height:360;left:7831;position:absolute;top:8591;width:2" coordorigin="7831,8591" coordsize="21600,360" path="m7831,8591l7831,8951e" filled="f" stroked="t" strokecolor="black" strokeweight="0.58pt">
                <v:path arrowok="t"/>
              </v:shape>
            </v:group>
            <v:group id="_x0000_s3005" style="height:360;left:8246;position:absolute;top:8591;width:2" coordorigin="8246,8591" coordsize="2,360">
              <v:shape id="_x0000_s3006" style="height:360;left:8246;position:absolute;top:8591;width:2" coordorigin="8246,8591" coordsize="21600,360" path="m8246,8591l8246,8951e" filled="f" stroked="t" strokecolor="black" strokeweight="0.58pt">
                <v:path arrowok="t"/>
              </v:shape>
            </v:group>
            <v:group id="_x0000_s3007" style="height:360;left:8661;position:absolute;top:8591;width:2" coordorigin="8661,8591" coordsize="2,360">
              <v:shape id="_x0000_s3008" style="height:360;left:8661;position:absolute;top:8591;width:2" coordorigin="8661,8591" coordsize="21600,360" path="m8661,8591l8661,8951e" filled="f" stroked="t" strokecolor="black" strokeweight="0.58pt">
                <v:path arrowok="t"/>
              </v:shape>
            </v:group>
            <v:group id="_x0000_s3009" style="height:360;left:9076;position:absolute;top:8591;width:2" coordorigin="9076,8591" coordsize="2,360">
              <v:shape id="_x0000_s3010" style="height:360;left:9076;position:absolute;top:8591;width:2" coordorigin="9076,8591" coordsize="21600,360" path="m9076,8591l9076,8951e" filled="f" stroked="t" strokecolor="black" strokeweight="0.58pt">
                <v:path arrowok="t"/>
              </v:shape>
            </v:group>
            <v:group id="_x0000_s3011" style="height:360;left:9492;position:absolute;top:8591;width:2" coordorigin="9492,8591" coordsize="2,360">
              <v:shape id="_x0000_s3012" style="height:360;left:9492;position:absolute;top:8591;width:2" coordorigin="9492,8591" coordsize="21600,360" path="m9492,8591l9492,8951e" filled="f" stroked="t" strokecolor="black" strokeweight="0.58pt">
                <v:path arrowok="t"/>
              </v:shape>
            </v:group>
          </v:group>
        </w:pict>
      </w:r>
      <w:r>
        <w:pict>
          <v:group id="_x0000_s3013" style="height:19.09pt;margin-left:59.01pt;margin-top:453.02pt;mso-position-horizontal-relative:page;mso-position-vertical-relative:page;position:absolute;width:416.1pt;z-index:-251561984" coordorigin="1180,9060" coordsize="8322,382">
            <v:group id="_x0000_s3014" style="height:2;left:1186;position:absolute;top:9066;width:8310" coordorigin="1186,9066" coordsize="8310,2">
              <v:shape id="_x0000_s3015" style="height:2;left:1186;position:absolute;top:9066;width:8310" coordorigin="1186,9066" coordsize="8310,21600" path="m1186,9066l9496,9066e" filled="f" stroked="t" strokecolor="black" strokeweight="0.58pt">
                <v:path arrowok="t"/>
              </v:shape>
            </v:group>
            <v:group id="_x0000_s3016" style="height:360;left:1191;position:absolute;top:9071;width:2" coordorigin="1191,9071" coordsize="2,360">
              <v:shape id="_x0000_s3017" style="height:360;left:1191;position:absolute;top:9071;width:2" coordorigin="1191,9071" coordsize="21600,360" path="m1191,9071l1191,9432e" filled="f" stroked="t" strokecolor="black" strokeweight="0.58pt">
                <v:path arrowok="t"/>
              </v:shape>
            </v:group>
            <v:group id="_x0000_s3018" style="height:2;left:1186;position:absolute;top:9436;width:8310" coordorigin="1186,9436" coordsize="8310,2">
              <v:shape id="_x0000_s3019" style="height:2;left:1186;position:absolute;top:9436;width:8310" coordorigin="1186,9436" coordsize="8310,21600" path="m1186,9436l9496,9436e" filled="f" stroked="t" strokecolor="black" strokeweight="0.58pt">
                <v:path arrowok="t"/>
              </v:shape>
            </v:group>
            <v:group id="_x0000_s3020" style="height:360;left:1606;position:absolute;top:9071;width:2" coordorigin="1606,9071" coordsize="2,360">
              <v:shape id="_x0000_s3021" style="height:360;left:1606;position:absolute;top:9071;width:2" coordorigin="1606,9071" coordsize="21600,360" path="m1606,9071l1606,9432e" filled="f" stroked="t" strokecolor="black" strokeweight="0.58pt">
                <v:path arrowok="t"/>
              </v:shape>
            </v:group>
            <v:group id="_x0000_s3022" style="height:360;left:2019;position:absolute;top:9071;width:2" coordorigin="2019,9071" coordsize="2,360">
              <v:shape id="_x0000_s3023" style="height:360;left:2019;position:absolute;top:9071;width:2" coordorigin="2019,9071" coordsize="21600,360" path="m2019,9071l2019,9432e" filled="f" stroked="t" strokecolor="black" strokeweight="0.58pt">
                <v:path arrowok="t"/>
              </v:shape>
            </v:group>
            <v:group id="_x0000_s3024" style="height:360;left:2434;position:absolute;top:9071;width:2" coordorigin="2434,9071" coordsize="2,360">
              <v:shape id="_x0000_s3025" style="height:360;left:2434;position:absolute;top:9071;width:2" coordorigin="2434,9071" coordsize="21600,360" path="m2434,9071l2434,9432e" filled="f" stroked="t" strokecolor="black" strokeweight="0.58pt">
                <v:path arrowok="t"/>
              </v:shape>
            </v:group>
            <v:group id="_x0000_s3026" style="height:360;left:2849;position:absolute;top:9071;width:2" coordorigin="2849,9071" coordsize="2,360">
              <v:shape id="_x0000_s3027" style="height:360;left:2849;position:absolute;top:9071;width:2" coordorigin="2849,9071" coordsize="21600,360" path="m2849,9071l2849,9432e" filled="f" stroked="t" strokecolor="black" strokeweight="0.58pt">
                <v:path arrowok="t"/>
              </v:shape>
            </v:group>
            <v:group id="_x0000_s3028" style="height:360;left:3265;position:absolute;top:9071;width:2" coordorigin="3265,9071" coordsize="2,360">
              <v:shape id="_x0000_s3029" style="height:360;left:3265;position:absolute;top:9071;width:2" coordorigin="3265,9071" coordsize="21600,360" path="m3265,9071l3265,9432e" filled="f" stroked="t" strokecolor="black" strokeweight="0.58pt">
                <v:path arrowok="t"/>
              </v:shape>
            </v:group>
            <v:group id="_x0000_s3030" style="height:360;left:3680;position:absolute;top:9071;width:2" coordorigin="3680,9071" coordsize="2,360">
              <v:shape id="_x0000_s3031" style="height:360;left:3680;position:absolute;top:9071;width:2" coordorigin="3680,9071" coordsize="21600,360" path="m3680,9071l3680,9432e" filled="f" stroked="t" strokecolor="black" strokeweight="0.58pt">
                <v:path arrowok="t"/>
              </v:shape>
            </v:group>
            <v:group id="_x0000_s3032" style="height:360;left:4095;position:absolute;top:9071;width:2" coordorigin="4095,9071" coordsize="2,360">
              <v:shape id="_x0000_s3033" style="height:360;left:4095;position:absolute;top:9071;width:2" coordorigin="4095,9071" coordsize="21600,360" path="m4095,9071l4095,9432e" filled="f" stroked="t" strokecolor="black" strokeweight="0.58pt">
                <v:path arrowok="t"/>
              </v:shape>
            </v:group>
            <v:group id="_x0000_s3034" style="height:360;left:4511;position:absolute;top:9071;width:2" coordorigin="4511,9071" coordsize="2,360">
              <v:shape id="_x0000_s3035" style="height:360;left:4511;position:absolute;top:9071;width:2" coordorigin="4511,9071" coordsize="21600,360" path="m4511,9071l4511,9432e" filled="f" stroked="t" strokecolor="black" strokeweight="0.58pt">
                <v:path arrowok="t"/>
              </v:shape>
            </v:group>
            <v:group id="_x0000_s3036" style="height:360;left:4926;position:absolute;top:9071;width:2" coordorigin="4926,9071" coordsize="2,360">
              <v:shape id="_x0000_s3037" style="height:360;left:4926;position:absolute;top:9071;width:2" coordorigin="4926,9071" coordsize="21600,360" path="m4926,9071l4926,9432e" filled="f" stroked="t" strokecolor="black" strokeweight="0.58pt">
                <v:path arrowok="t"/>
              </v:shape>
            </v:group>
            <v:group id="_x0000_s3038" style="height:360;left:5341;position:absolute;top:9071;width:2" coordorigin="5341,9071" coordsize="2,360">
              <v:shape id="_x0000_s3039" style="height:360;left:5341;position:absolute;top:9071;width:2" coordorigin="5341,9071" coordsize="21600,360" path="m5341,9071l5341,9432e" filled="f" stroked="t" strokecolor="black" strokeweight="0.58pt">
                <v:path arrowok="t"/>
              </v:shape>
            </v:group>
            <v:group id="_x0000_s3040" style="height:360;left:5754;position:absolute;top:9071;width:2" coordorigin="5754,9071" coordsize="2,360">
              <v:shape id="_x0000_s3041" style="height:360;left:5754;position:absolute;top:9071;width:2" coordorigin="5754,9071" coordsize="21600,360" path="m5754,9071l5754,9432e" filled="f" stroked="t" strokecolor="black" strokeweight="0.58pt">
                <v:path arrowok="t"/>
              </v:shape>
            </v:group>
            <v:group id="_x0000_s3042" style="height:360;left:6169;position:absolute;top:9071;width:2" coordorigin="6169,9071" coordsize="2,360">
              <v:shape id="_x0000_s3043" style="height:360;left:6169;position:absolute;top:9071;width:2" coordorigin="6169,9071" coordsize="21600,360" path="m6169,9071l6169,9432e" filled="f" stroked="t" strokecolor="black" strokeweight="0.58pt">
                <v:path arrowok="t"/>
              </v:shape>
            </v:group>
            <v:group id="_x0000_s3044" style="height:360;left:6585;position:absolute;top:9071;width:2" coordorigin="6585,9071" coordsize="2,360">
              <v:shape id="_x0000_s3045" style="height:360;left:6585;position:absolute;top:9071;width:2" coordorigin="6585,9071" coordsize="21600,360" path="m6585,9071l6585,9432e" filled="f" stroked="t" strokecolor="black" strokeweight="0.58pt">
                <v:path arrowok="t"/>
              </v:shape>
            </v:group>
            <v:group id="_x0000_s3046" style="height:360;left:7000;position:absolute;top:9071;width:2" coordorigin="7000,9071" coordsize="2,360">
              <v:shape id="_x0000_s3047" style="height:360;left:7000;position:absolute;top:9071;width:2" coordorigin="7000,9071" coordsize="21600,360" path="m7000,9071l7000,9432e" filled="f" stroked="t" strokecolor="black" strokeweight="0.58pt">
                <v:path arrowok="t"/>
              </v:shape>
            </v:group>
            <v:group id="_x0000_s3048" style="height:360;left:7415;position:absolute;top:9071;width:2" coordorigin="7415,9071" coordsize="2,360">
              <v:shape id="_x0000_s3049" style="height:360;left:7415;position:absolute;top:9071;width:2" coordorigin="7415,9071" coordsize="21600,360" path="m7415,9071l7415,9432e" filled="f" stroked="t" strokecolor="black" strokeweight="0.58pt">
                <v:path arrowok="t"/>
              </v:shape>
            </v:group>
            <v:group id="_x0000_s3050" style="height:360;left:7831;position:absolute;top:9071;width:2" coordorigin="7831,9071" coordsize="2,360">
              <v:shape id="_x0000_s3051" style="height:360;left:7831;position:absolute;top:9071;width:2" coordorigin="7831,9071" coordsize="21600,360" path="m7831,9071l7831,9432e" filled="f" stroked="t" strokecolor="black" strokeweight="0.58pt">
                <v:path arrowok="t"/>
              </v:shape>
            </v:group>
            <v:group id="_x0000_s3052" style="height:360;left:8246;position:absolute;top:9071;width:2" coordorigin="8246,9071" coordsize="2,360">
              <v:shape id="_x0000_s3053" style="height:360;left:8246;position:absolute;top:9071;width:2" coordorigin="8246,9071" coordsize="21600,360" path="m8246,9071l8246,9432e" filled="f" stroked="t" strokecolor="black" strokeweight="0.58pt">
                <v:path arrowok="t"/>
              </v:shape>
            </v:group>
            <v:group id="_x0000_s3054" style="height:360;left:8661;position:absolute;top:9071;width:2" coordorigin="8661,9071" coordsize="2,360">
              <v:shape id="_x0000_s3055" style="height:360;left:8661;position:absolute;top:9071;width:2" coordorigin="8661,9071" coordsize="21600,360" path="m8661,9071l8661,9432e" filled="f" stroked="t" strokecolor="black" strokeweight="0.58pt">
                <v:path arrowok="t"/>
              </v:shape>
            </v:group>
            <v:group id="_x0000_s3056" style="height:360;left:9076;position:absolute;top:9071;width:2" coordorigin="9076,9071" coordsize="2,360">
              <v:shape id="_x0000_s3057" style="height:360;left:9076;position:absolute;top:9071;width:2" coordorigin="9076,9071" coordsize="21600,360" path="m9076,9071l9076,9432e" filled="f" stroked="t" strokecolor="black" strokeweight="0.58pt">
                <v:path arrowok="t"/>
              </v:shape>
            </v:group>
            <v:group id="_x0000_s3058" style="height:360;left:9492;position:absolute;top:9071;width:2" coordorigin="9492,9071" coordsize="2,360">
              <v:shape id="_x0000_s3059" style="height:360;left:9492;position:absolute;top:9071;width:2" coordorigin="9492,9071" coordsize="21600,360" path="m9492,9071l9492,9432e" filled="f" stroked="t" strokecolor="black" strokeweight="0.58pt">
                <v:path arrowok="t"/>
              </v:shape>
            </v:group>
          </v:group>
        </w:pict>
      </w:r>
      <w:r>
        <w:pict>
          <v:group id="_x0000_s3060" style="height:19.06pt;margin-left:59.01pt;margin-top:477.05pt;mso-position-horizontal-relative:page;mso-position-vertical-relative:page;position:absolute;width:416.1pt;z-index:-251560960" coordorigin="1180,9541" coordsize="8322,381">
            <v:group id="_x0000_s3061" style="height:2;left:1186;position:absolute;top:9547;width:8310" coordorigin="1186,9547" coordsize="8310,2">
              <v:shape id="_x0000_s3062" style="height:2;left:1186;position:absolute;top:9547;width:8310" coordorigin="1186,9547" coordsize="8310,21600" path="m1186,9547l9496,9547e" filled="f" stroked="t" strokecolor="black" strokeweight="0.58pt">
                <v:path arrowok="t"/>
              </v:shape>
            </v:group>
            <v:group id="_x0000_s3063" style="height:360;left:1191;position:absolute;top:9552;width:2" coordorigin="1191,9552" coordsize="2,360">
              <v:shape id="_x0000_s3064" style="height:360;left:1191;position:absolute;top:9552;width:2" coordorigin="1191,9552" coordsize="21600,360" path="m1191,9552l1191,9912e" filled="f" stroked="t" strokecolor="black" strokeweight="0.58pt">
                <v:path arrowok="t"/>
              </v:shape>
            </v:group>
            <v:group id="_x0000_s3065" style="height:2;left:1186;position:absolute;top:9916;width:8310" coordorigin="1186,9916" coordsize="8310,2">
              <v:shape id="_x0000_s3066" style="height:2;left:1186;position:absolute;top:9916;width:8310" coordorigin="1186,9916" coordsize="8310,21600" path="m1186,9916l9496,9916e" filled="f" stroked="t" strokecolor="black" strokeweight="0.58pt">
                <v:path arrowok="t"/>
              </v:shape>
            </v:group>
            <v:group id="_x0000_s3067" style="height:360;left:1606;position:absolute;top:9552;width:2" coordorigin="1606,9552" coordsize="2,360">
              <v:shape id="_x0000_s3068" style="height:360;left:1606;position:absolute;top:9552;width:2" coordorigin="1606,9552" coordsize="21600,360" path="m1606,9552l1606,9912e" filled="f" stroked="t" strokecolor="black" strokeweight="0.58pt">
                <v:path arrowok="t"/>
              </v:shape>
            </v:group>
            <v:group id="_x0000_s3069" style="height:360;left:2019;position:absolute;top:9552;width:2" coordorigin="2019,9552" coordsize="2,360">
              <v:shape id="_x0000_s3070" style="height:360;left:2019;position:absolute;top:9552;width:2" coordorigin="2019,9552" coordsize="21600,360" path="m2019,9552l2019,9912e" filled="f" stroked="t" strokecolor="black" strokeweight="0.58pt">
                <v:path arrowok="t"/>
              </v:shape>
            </v:group>
            <v:group id="_x0000_s3071" style="height:360;left:2434;position:absolute;top:9552;width:2" coordorigin="2434,9552" coordsize="2,360">
              <v:shape id="_x0000_s3072" style="height:360;left:2434;position:absolute;top:9552;width:2" coordorigin="2434,9552" coordsize="21600,360" path="m2434,9552l2434,9912e" filled="f" stroked="t" strokecolor="black" strokeweight="0.58pt">
                <v:path arrowok="t"/>
              </v:shape>
            </v:group>
            <v:group id="_x0000_s3073" style="height:360;left:2849;position:absolute;top:9552;width:2" coordorigin="2849,9552" coordsize="2,360">
              <v:shape id="_x0000_s3074" style="height:360;left:2849;position:absolute;top:9552;width:2" coordorigin="2849,9552" coordsize="21600,360" path="m2849,9552l2849,9912e" filled="f" stroked="t" strokecolor="black" strokeweight="0.58pt">
                <v:path arrowok="t"/>
              </v:shape>
            </v:group>
            <v:group id="_x0000_s3075" style="height:360;left:3265;position:absolute;top:9552;width:2" coordorigin="3265,9552" coordsize="2,360">
              <v:shape id="_x0000_s3076" style="height:360;left:3265;position:absolute;top:9552;width:2" coordorigin="3265,9552" coordsize="21600,360" path="m3265,9552l3265,9912e" filled="f" stroked="t" strokecolor="black" strokeweight="0.58pt">
                <v:path arrowok="t"/>
              </v:shape>
            </v:group>
            <v:group id="_x0000_s3077" style="height:360;left:3680;position:absolute;top:9552;width:2" coordorigin="3680,9552" coordsize="2,360">
              <v:shape id="_x0000_s3078" style="height:360;left:3680;position:absolute;top:9552;width:2" coordorigin="3680,9552" coordsize="21600,360" path="m3680,9552l3680,9912e" filled="f" stroked="t" strokecolor="black" strokeweight="0.58pt">
                <v:path arrowok="t"/>
              </v:shape>
            </v:group>
            <v:group id="_x0000_s3079" style="height:360;left:4095;position:absolute;top:9552;width:2" coordorigin="4095,9552" coordsize="2,360">
              <v:shape id="_x0000_s3080" style="height:360;left:4095;position:absolute;top:9552;width:2" coordorigin="4095,9552" coordsize="21600,360" path="m4095,9552l4095,9912e" filled="f" stroked="t" strokecolor="black" strokeweight="0.58pt">
                <v:path arrowok="t"/>
              </v:shape>
            </v:group>
            <v:group id="_x0000_s3081" style="height:360;left:4511;position:absolute;top:9552;width:2" coordorigin="4511,9552" coordsize="2,360">
              <v:shape id="_x0000_s3082" style="height:360;left:4511;position:absolute;top:9552;width:2" coordorigin="4511,9552" coordsize="21600,360" path="m4511,9552l4511,9912e" filled="f" stroked="t" strokecolor="black" strokeweight="0.58pt">
                <v:path arrowok="t"/>
              </v:shape>
            </v:group>
            <v:group id="_x0000_s3083" style="height:360;left:4926;position:absolute;top:9552;width:2" coordorigin="4926,9552" coordsize="2,360">
              <v:shape id="_x0000_s3084" style="height:360;left:4926;position:absolute;top:9552;width:2" coordorigin="4926,9552" coordsize="21600,360" path="m4926,9552l4926,9912e" filled="f" stroked="t" strokecolor="black" strokeweight="0.58pt">
                <v:path arrowok="t"/>
              </v:shape>
            </v:group>
            <v:group id="_x0000_s3085" style="height:360;left:5341;position:absolute;top:9552;width:2" coordorigin="5341,9552" coordsize="2,360">
              <v:shape id="_x0000_s3086" style="height:360;left:5341;position:absolute;top:9552;width:2" coordorigin="5341,9552" coordsize="21600,360" path="m5341,9552l5341,9912e" filled="f" stroked="t" strokecolor="black" strokeweight="0.58pt">
                <v:path arrowok="t"/>
              </v:shape>
            </v:group>
            <v:group id="_x0000_s3087" style="height:360;left:5754;position:absolute;top:9552;width:2" coordorigin="5754,9552" coordsize="2,360">
              <v:shape id="_x0000_s3088" style="height:360;left:5754;position:absolute;top:9552;width:2" coordorigin="5754,9552" coordsize="21600,360" path="m5754,9552l5754,9912e" filled="f" stroked="t" strokecolor="black" strokeweight="0.58pt">
                <v:path arrowok="t"/>
              </v:shape>
            </v:group>
            <v:group id="_x0000_s3089" style="height:360;left:6169;position:absolute;top:9552;width:2" coordorigin="6169,9552" coordsize="2,360">
              <v:shape id="_x0000_s3090" style="height:360;left:6169;position:absolute;top:9552;width:2" coordorigin="6169,9552" coordsize="21600,360" path="m6169,9552l6169,9912e" filled="f" stroked="t" strokecolor="black" strokeweight="0.58pt">
                <v:path arrowok="t"/>
              </v:shape>
            </v:group>
            <v:group id="_x0000_s3091" style="height:360;left:6585;position:absolute;top:9552;width:2" coordorigin="6585,9552" coordsize="2,360">
              <v:shape id="_x0000_s3092" style="height:360;left:6585;position:absolute;top:9552;width:2" coordorigin="6585,9552" coordsize="21600,360" path="m6585,9552l6585,9912e" filled="f" stroked="t" strokecolor="black" strokeweight="0.58pt">
                <v:path arrowok="t"/>
              </v:shape>
            </v:group>
            <v:group id="_x0000_s3093" style="height:360;left:7000;position:absolute;top:9552;width:2" coordorigin="7000,9552" coordsize="2,360">
              <v:shape id="_x0000_s3094" style="height:360;left:7000;position:absolute;top:9552;width:2" coordorigin="7000,9552" coordsize="21600,360" path="m7000,9552l7000,9912e" filled="f" stroked="t" strokecolor="black" strokeweight="0.58pt">
                <v:path arrowok="t"/>
              </v:shape>
            </v:group>
            <v:group id="_x0000_s3095" style="height:360;left:7415;position:absolute;top:9552;width:2" coordorigin="7415,9552" coordsize="2,360">
              <v:shape id="_x0000_s3096" style="height:360;left:7415;position:absolute;top:9552;width:2" coordorigin="7415,9552" coordsize="21600,360" path="m7415,9552l7415,9912e" filled="f" stroked="t" strokecolor="black" strokeweight="0.58pt">
                <v:path arrowok="t"/>
              </v:shape>
            </v:group>
            <v:group id="_x0000_s3097" style="height:360;left:7831;position:absolute;top:9552;width:2" coordorigin="7831,9552" coordsize="2,360">
              <v:shape id="_x0000_s3098" style="height:360;left:7831;position:absolute;top:9552;width:2" coordorigin="7831,9552" coordsize="21600,360" path="m7831,9552l7831,9912e" filled="f" stroked="t" strokecolor="black" strokeweight="0.58pt">
                <v:path arrowok="t"/>
              </v:shape>
            </v:group>
            <v:group id="_x0000_s3099" style="height:360;left:8246;position:absolute;top:9552;width:2" coordorigin="8246,9552" coordsize="2,360">
              <v:shape id="_x0000_s3100" style="height:360;left:8246;position:absolute;top:9552;width:2" coordorigin="8246,9552" coordsize="21600,360" path="m8246,9552l8246,9912e" filled="f" stroked="t" strokecolor="black" strokeweight="0.58pt">
                <v:path arrowok="t"/>
              </v:shape>
            </v:group>
            <v:group id="_x0000_s3101" style="height:360;left:8661;position:absolute;top:9552;width:2" coordorigin="8661,9552" coordsize="2,360">
              <v:shape id="_x0000_s3102" style="height:360;left:8661;position:absolute;top:9552;width:2" coordorigin="8661,9552" coordsize="21600,360" path="m8661,9552l8661,9912e" filled="f" stroked="t" strokecolor="black" strokeweight="0.58pt">
                <v:path arrowok="t"/>
              </v:shape>
            </v:group>
            <v:group id="_x0000_s3103" style="height:360;left:9076;position:absolute;top:9552;width:2" coordorigin="9076,9552" coordsize="2,360">
              <v:shape id="_x0000_s3104" style="height:360;left:9076;position:absolute;top:9552;width:2" coordorigin="9076,9552" coordsize="21600,360" path="m9076,9552l9076,9912e" filled="f" stroked="t" strokecolor="black" strokeweight="0.58pt">
                <v:path arrowok="t"/>
              </v:shape>
            </v:group>
            <v:group id="_x0000_s3105" style="height:360;left:9492;position:absolute;top:9552;width:2" coordorigin="9492,9552" coordsize="2,360">
              <v:shape id="_x0000_s3106" style="height:360;left:9492;position:absolute;top:9552;width:2" coordorigin="9492,9552" coordsize="21600,360" path="m9492,9552l9492,9912e" filled="f" stroked="t" strokecolor="black" strokeweight="0.58pt">
                <v:path arrowok="t"/>
              </v:shape>
            </v:group>
          </v:group>
        </w:pict>
      </w:r>
      <w:r>
        <w:pict>
          <v:group id="_x0000_s3107" style="height:19.06pt;margin-left:59.01pt;margin-top:501.05pt;mso-position-horizontal-relative:page;mso-position-vertical-relative:page;position:absolute;width:416.1pt;z-index:-251559936" coordorigin="1180,10021" coordsize="8322,381">
            <v:group id="_x0000_s3108" style="height:2;left:1186;position:absolute;top:10027;width:8310" coordorigin="1186,10027" coordsize="8310,2">
              <v:shape id="_x0000_s3109" style="height:2;left:1186;position:absolute;top:10027;width:8310" coordorigin="1186,10027" coordsize="8310,21600" path="m1186,10027l9496,10027e" filled="f" stroked="t" strokecolor="black" strokeweight="0.58pt">
                <v:path arrowok="t"/>
              </v:shape>
            </v:group>
            <v:group id="_x0000_s3110" style="height:360;left:1191;position:absolute;top:10032;width:2" coordorigin="1191,10032" coordsize="2,360">
              <v:shape id="_x0000_s3111" style="height:360;left:1191;position:absolute;top:10032;width:2" coordorigin="1191,10032" coordsize="21600,360" path="m1191,10032l1191,10392e" filled="f" stroked="t" strokecolor="black" strokeweight="0.58pt">
                <v:path arrowok="t"/>
              </v:shape>
            </v:group>
            <v:group id="_x0000_s3112" style="height:2;left:1186;position:absolute;top:10396;width:8310" coordorigin="1186,10396" coordsize="8310,2">
              <v:shape id="_x0000_s3113" style="height:2;left:1186;position:absolute;top:10396;width:8310" coordorigin="1186,10396" coordsize="8310,21600" path="m1186,10396l9496,10396e" filled="f" stroked="t" strokecolor="black" strokeweight="0.58pt">
                <v:path arrowok="t"/>
              </v:shape>
            </v:group>
            <v:group id="_x0000_s3114" style="height:360;left:1606;position:absolute;top:10032;width:2" coordorigin="1606,10032" coordsize="2,360">
              <v:shape id="_x0000_s3115" style="height:360;left:1606;position:absolute;top:10032;width:2" coordorigin="1606,10032" coordsize="21600,360" path="m1606,10032l1606,10392e" filled="f" stroked="t" strokecolor="black" strokeweight="0.58pt">
                <v:path arrowok="t"/>
              </v:shape>
            </v:group>
            <v:group id="_x0000_s3116" style="height:360;left:2019;position:absolute;top:10032;width:2" coordorigin="2019,10032" coordsize="2,360">
              <v:shape id="_x0000_s3117" style="height:360;left:2019;position:absolute;top:10032;width:2" coordorigin="2019,10032" coordsize="21600,360" path="m2019,10032l2019,10392e" filled="f" stroked="t" strokecolor="black" strokeweight="0.58pt">
                <v:path arrowok="t"/>
              </v:shape>
            </v:group>
            <v:group id="_x0000_s3118" style="height:360;left:2434;position:absolute;top:10032;width:2" coordorigin="2434,10032" coordsize="2,360">
              <v:shape id="_x0000_s3119" style="height:360;left:2434;position:absolute;top:10032;width:2" coordorigin="2434,10032" coordsize="21600,360" path="m2434,10032l2434,10392e" filled="f" stroked="t" strokecolor="black" strokeweight="0.58pt">
                <v:path arrowok="t"/>
              </v:shape>
            </v:group>
            <v:group id="_x0000_s3120" style="height:360;left:2849;position:absolute;top:10032;width:2" coordorigin="2849,10032" coordsize="2,360">
              <v:shape id="_x0000_s3121" style="height:360;left:2849;position:absolute;top:10032;width:2" coordorigin="2849,10032" coordsize="21600,360" path="m2849,10032l2849,10392e" filled="f" stroked="t" strokecolor="black" strokeweight="0.58pt">
                <v:path arrowok="t"/>
              </v:shape>
            </v:group>
            <v:group id="_x0000_s3122" style="height:360;left:3265;position:absolute;top:10032;width:2" coordorigin="3265,10032" coordsize="2,360">
              <v:shape id="_x0000_s3123" style="height:360;left:3265;position:absolute;top:10032;width:2" coordorigin="3265,10032" coordsize="21600,360" path="m3265,10032l3265,10392e" filled="f" stroked="t" strokecolor="black" strokeweight="0.58pt">
                <v:path arrowok="t"/>
              </v:shape>
            </v:group>
            <v:group id="_x0000_s3124" style="height:360;left:3680;position:absolute;top:10032;width:2" coordorigin="3680,10032" coordsize="2,360">
              <v:shape id="_x0000_s3125" style="height:360;left:3680;position:absolute;top:10032;width:2" coordorigin="3680,10032" coordsize="21600,360" path="m3680,10032l3680,10392e" filled="f" stroked="t" strokecolor="black" strokeweight="0.58pt">
                <v:path arrowok="t"/>
              </v:shape>
            </v:group>
            <v:group id="_x0000_s3126" style="height:360;left:4095;position:absolute;top:10032;width:2" coordorigin="4095,10032" coordsize="2,360">
              <v:shape id="_x0000_s3127" style="height:360;left:4095;position:absolute;top:10032;width:2" coordorigin="4095,10032" coordsize="21600,360" path="m4095,10032l4095,10392e" filled="f" stroked="t" strokecolor="black" strokeweight="0.58pt">
                <v:path arrowok="t"/>
              </v:shape>
            </v:group>
            <v:group id="_x0000_s3128" style="height:360;left:4511;position:absolute;top:10032;width:2" coordorigin="4511,10032" coordsize="2,360">
              <v:shape id="_x0000_s3129" style="height:360;left:4511;position:absolute;top:10032;width:2" coordorigin="4511,10032" coordsize="21600,360" path="m4511,10032l4511,10392e" filled="f" stroked="t" strokecolor="black" strokeweight="0.58pt">
                <v:path arrowok="t"/>
              </v:shape>
            </v:group>
            <v:group id="_x0000_s3130" style="height:360;left:4926;position:absolute;top:10032;width:2" coordorigin="4926,10032" coordsize="2,360">
              <v:shape id="_x0000_s3131" style="height:360;left:4926;position:absolute;top:10032;width:2" coordorigin="4926,10032" coordsize="21600,360" path="m4926,10032l4926,10392e" filled="f" stroked="t" strokecolor="black" strokeweight="0.58pt">
                <v:path arrowok="t"/>
              </v:shape>
            </v:group>
            <v:group id="_x0000_s3132" style="height:360;left:5341;position:absolute;top:10032;width:2" coordorigin="5341,10032" coordsize="2,360">
              <v:shape id="_x0000_s3133" style="height:360;left:5341;position:absolute;top:10032;width:2" coordorigin="5341,10032" coordsize="21600,360" path="m5341,10032l5341,10392e" filled="f" stroked="t" strokecolor="black" strokeweight="0.58pt">
                <v:path arrowok="t"/>
              </v:shape>
            </v:group>
            <v:group id="_x0000_s3134" style="height:360;left:5754;position:absolute;top:10032;width:2" coordorigin="5754,10032" coordsize="2,360">
              <v:shape id="_x0000_s3135" style="height:360;left:5754;position:absolute;top:10032;width:2" coordorigin="5754,10032" coordsize="21600,360" path="m5754,10032l5754,10392e" filled="f" stroked="t" strokecolor="black" strokeweight="0.58pt">
                <v:path arrowok="t"/>
              </v:shape>
            </v:group>
            <v:group id="_x0000_s3136" style="height:360;left:6169;position:absolute;top:10032;width:2" coordorigin="6169,10032" coordsize="2,360">
              <v:shape id="_x0000_s3137" style="height:360;left:6169;position:absolute;top:10032;width:2" coordorigin="6169,10032" coordsize="21600,360" path="m6169,10032l6169,10392e" filled="f" stroked="t" strokecolor="black" strokeweight="0.58pt">
                <v:path arrowok="t"/>
              </v:shape>
            </v:group>
            <v:group id="_x0000_s3138" style="height:360;left:6585;position:absolute;top:10032;width:2" coordorigin="6585,10032" coordsize="2,360">
              <v:shape id="_x0000_s3139" style="height:360;left:6585;position:absolute;top:10032;width:2" coordorigin="6585,10032" coordsize="21600,360" path="m6585,10032l6585,10392e" filled="f" stroked="t" strokecolor="black" strokeweight="0.58pt">
                <v:path arrowok="t"/>
              </v:shape>
            </v:group>
            <v:group id="_x0000_s3140" style="height:360;left:7000;position:absolute;top:10032;width:2" coordorigin="7000,10032" coordsize="2,360">
              <v:shape id="_x0000_s3141" style="height:360;left:7000;position:absolute;top:10032;width:2" coordorigin="7000,10032" coordsize="21600,360" path="m7000,10032l7000,10392e" filled="f" stroked="t" strokecolor="black" strokeweight="0.58pt">
                <v:path arrowok="t"/>
              </v:shape>
            </v:group>
            <v:group id="_x0000_s3142" style="height:360;left:7415;position:absolute;top:10032;width:2" coordorigin="7415,10032" coordsize="2,360">
              <v:shape id="_x0000_s3143" style="height:360;left:7415;position:absolute;top:10032;width:2" coordorigin="7415,10032" coordsize="21600,360" path="m7415,10032l7415,10392e" filled="f" stroked="t" strokecolor="black" strokeweight="0.58pt">
                <v:path arrowok="t"/>
              </v:shape>
            </v:group>
            <v:group id="_x0000_s3144" style="height:360;left:7831;position:absolute;top:10032;width:2" coordorigin="7831,10032" coordsize="2,360">
              <v:shape id="_x0000_s3145" style="height:360;left:7831;position:absolute;top:10032;width:2" coordorigin="7831,10032" coordsize="21600,360" path="m7831,10032l7831,10392e" filled="f" stroked="t" strokecolor="black" strokeweight="0.58pt">
                <v:path arrowok="t"/>
              </v:shape>
            </v:group>
            <v:group id="_x0000_s3146" style="height:360;left:8246;position:absolute;top:10032;width:2" coordorigin="8246,10032" coordsize="2,360">
              <v:shape id="_x0000_s3147" style="height:360;left:8246;position:absolute;top:10032;width:2" coordorigin="8246,10032" coordsize="21600,360" path="m8246,10032l8246,10392e" filled="f" stroked="t" strokecolor="black" strokeweight="0.58pt">
                <v:path arrowok="t"/>
              </v:shape>
            </v:group>
            <v:group id="_x0000_s3148" style="height:360;left:8661;position:absolute;top:10032;width:2" coordorigin="8661,10032" coordsize="2,360">
              <v:shape id="_x0000_s3149" style="height:360;left:8661;position:absolute;top:10032;width:2" coordorigin="8661,10032" coordsize="21600,360" path="m8661,10032l8661,10392e" filled="f" stroked="t" strokecolor="black" strokeweight="0.58pt">
                <v:path arrowok="t"/>
              </v:shape>
            </v:group>
            <v:group id="_x0000_s3150" style="height:360;left:9076;position:absolute;top:10032;width:2" coordorigin="9076,10032" coordsize="2,360">
              <v:shape id="_x0000_s3151" style="height:360;left:9076;position:absolute;top:10032;width:2" coordorigin="9076,10032" coordsize="21600,360" path="m9076,10032l9076,10392e" filled="f" stroked="t" strokecolor="black" strokeweight="0.58pt">
                <v:path arrowok="t"/>
              </v:shape>
            </v:group>
            <v:group id="_x0000_s3152" style="height:360;left:9492;position:absolute;top:10032;width:2" coordorigin="9492,10032" coordsize="2,360">
              <v:shape id="_x0000_s3153" style="height:360;left:9492;position:absolute;top:10032;width:2" coordorigin="9492,10032" coordsize="21600,360" path="m9492,10032l9492,10392e" filled="f" stroked="t" strokecolor="black" strokeweight="0.58pt">
                <v:path arrowok="t"/>
              </v:shape>
            </v:group>
          </v:group>
        </w:pict>
      </w:r>
      <w:r>
        <w:pict>
          <v:group id="_x0000_s3154" style="height:19.06pt;margin-left:59.01pt;margin-top:525.05pt;mso-position-horizontal-relative:page;mso-position-vertical-relative:page;position:absolute;width:416.1pt;z-index:-251558912" coordorigin="1180,10501" coordsize="8322,381">
            <v:group id="_x0000_s3155" style="height:2;left:1186;position:absolute;top:10507;width:8310" coordorigin="1186,10507" coordsize="8310,2">
              <v:shape id="_x0000_s3156" style="height:2;left:1186;position:absolute;top:10507;width:8310" coordorigin="1186,10507" coordsize="8310,21600" path="m1186,10507l9496,10507e" filled="f" stroked="t" strokecolor="black" strokeweight="0.58pt">
                <v:path arrowok="t"/>
              </v:shape>
            </v:group>
            <v:group id="_x0000_s3157" style="height:360;left:1191;position:absolute;top:10512;width:2" coordorigin="1191,10512" coordsize="2,360">
              <v:shape id="_x0000_s3158" style="height:360;left:1191;position:absolute;top:10512;width:2" coordorigin="1191,10512" coordsize="21600,360" path="m1191,10512l1191,10872e" filled="f" stroked="t" strokecolor="black" strokeweight="0.58pt">
                <v:path arrowok="t"/>
              </v:shape>
            </v:group>
            <v:group id="_x0000_s3159" style="height:2;left:1186;position:absolute;top:10876;width:8310" coordorigin="1186,10876" coordsize="8310,2">
              <v:shape id="_x0000_s3160" style="height:2;left:1186;position:absolute;top:10876;width:8310" coordorigin="1186,10876" coordsize="8310,21600" path="m1186,10876l9496,10876e" filled="f" stroked="t" strokecolor="black" strokeweight="0.58pt">
                <v:path arrowok="t"/>
              </v:shape>
            </v:group>
            <v:group id="_x0000_s3161" style="height:360;left:1606;position:absolute;top:10512;width:2" coordorigin="1606,10512" coordsize="2,360">
              <v:shape id="_x0000_s3162" style="height:360;left:1606;position:absolute;top:10512;width:2" coordorigin="1606,10512" coordsize="21600,360" path="m1606,10512l1606,10872e" filled="f" stroked="t" strokecolor="black" strokeweight="0.58pt">
                <v:path arrowok="t"/>
              </v:shape>
            </v:group>
            <v:group id="_x0000_s3163" style="height:360;left:2019;position:absolute;top:10512;width:2" coordorigin="2019,10512" coordsize="2,360">
              <v:shape id="_x0000_s3164" style="height:360;left:2019;position:absolute;top:10512;width:2" coordorigin="2019,10512" coordsize="21600,360" path="m2019,10512l2019,10872e" filled="f" stroked="t" strokecolor="black" strokeweight="0.58pt">
                <v:path arrowok="t"/>
              </v:shape>
            </v:group>
            <v:group id="_x0000_s3165" style="height:360;left:2434;position:absolute;top:10512;width:2" coordorigin="2434,10512" coordsize="2,360">
              <v:shape id="_x0000_s3166" style="height:360;left:2434;position:absolute;top:10512;width:2" coordorigin="2434,10512" coordsize="21600,360" path="m2434,10512l2434,10872e" filled="f" stroked="t" strokecolor="black" strokeweight="0.58pt">
                <v:path arrowok="t"/>
              </v:shape>
            </v:group>
            <v:group id="_x0000_s3167" style="height:360;left:2849;position:absolute;top:10512;width:2" coordorigin="2849,10512" coordsize="2,360">
              <v:shape id="_x0000_s3168" style="height:360;left:2849;position:absolute;top:10512;width:2" coordorigin="2849,10512" coordsize="21600,360" path="m2849,10512l2849,10872e" filled="f" stroked="t" strokecolor="black" strokeweight="0.58pt">
                <v:path arrowok="t"/>
              </v:shape>
            </v:group>
            <v:group id="_x0000_s3169" style="height:360;left:3265;position:absolute;top:10512;width:2" coordorigin="3265,10512" coordsize="2,360">
              <v:shape id="_x0000_s3170" style="height:360;left:3265;position:absolute;top:10512;width:2" coordorigin="3265,10512" coordsize="21600,360" path="m3265,10512l3265,10872e" filled="f" stroked="t" strokecolor="black" strokeweight="0.58pt">
                <v:path arrowok="t"/>
              </v:shape>
            </v:group>
            <v:group id="_x0000_s3171" style="height:360;left:3680;position:absolute;top:10512;width:2" coordorigin="3680,10512" coordsize="2,360">
              <v:shape id="_x0000_s3172" style="height:360;left:3680;position:absolute;top:10512;width:2" coordorigin="3680,10512" coordsize="21600,360" path="m3680,10512l3680,10872e" filled="f" stroked="t" strokecolor="black" strokeweight="0.58pt">
                <v:path arrowok="t"/>
              </v:shape>
            </v:group>
            <v:group id="_x0000_s3173" style="height:360;left:4095;position:absolute;top:10512;width:2" coordorigin="4095,10512" coordsize="2,360">
              <v:shape id="_x0000_s3174" style="height:360;left:4095;position:absolute;top:10512;width:2" coordorigin="4095,10512" coordsize="21600,360" path="m4095,10512l4095,10872e" filled="f" stroked="t" strokecolor="black" strokeweight="0.58pt">
                <v:path arrowok="t"/>
              </v:shape>
            </v:group>
            <v:group id="_x0000_s3175" style="height:360;left:4511;position:absolute;top:10512;width:2" coordorigin="4511,10512" coordsize="2,360">
              <v:shape id="_x0000_s3176" style="height:360;left:4511;position:absolute;top:10512;width:2" coordorigin="4511,10512" coordsize="21600,360" path="m4511,10512l4511,10872e" filled="f" stroked="t" strokecolor="black" strokeweight="0.58pt">
                <v:path arrowok="t"/>
              </v:shape>
            </v:group>
            <v:group id="_x0000_s3177" style="height:360;left:4926;position:absolute;top:10512;width:2" coordorigin="4926,10512" coordsize="2,360">
              <v:shape id="_x0000_s3178" style="height:360;left:4926;position:absolute;top:10512;width:2" coordorigin="4926,10512" coordsize="21600,360" path="m4926,10512l4926,10872e" filled="f" stroked="t" strokecolor="black" strokeweight="0.58pt">
                <v:path arrowok="t"/>
              </v:shape>
            </v:group>
            <v:group id="_x0000_s3179" style="height:360;left:5341;position:absolute;top:10512;width:2" coordorigin="5341,10512" coordsize="2,360">
              <v:shape id="_x0000_s3180" style="height:360;left:5341;position:absolute;top:10512;width:2" coordorigin="5341,10512" coordsize="21600,360" path="m5341,10512l5341,10872e" filled="f" stroked="t" strokecolor="black" strokeweight="0.58pt">
                <v:path arrowok="t"/>
              </v:shape>
            </v:group>
            <v:group id="_x0000_s3181" style="height:360;left:5754;position:absolute;top:10512;width:2" coordorigin="5754,10512" coordsize="2,360">
              <v:shape id="_x0000_s3182" style="height:360;left:5754;position:absolute;top:10512;width:2" coordorigin="5754,10512" coordsize="21600,360" path="m5754,10512l5754,10872e" filled="f" stroked="t" strokecolor="black" strokeweight="0.58pt">
                <v:path arrowok="t"/>
              </v:shape>
            </v:group>
            <v:group id="_x0000_s3183" style="height:360;left:6169;position:absolute;top:10512;width:2" coordorigin="6169,10512" coordsize="2,360">
              <v:shape id="_x0000_s3184" style="height:360;left:6169;position:absolute;top:10512;width:2" coordorigin="6169,10512" coordsize="21600,360" path="m6169,10512l6169,10872e" filled="f" stroked="t" strokecolor="black" strokeweight="0.58pt">
                <v:path arrowok="t"/>
              </v:shape>
            </v:group>
            <v:group id="_x0000_s3185" style="height:360;left:6585;position:absolute;top:10512;width:2" coordorigin="6585,10512" coordsize="2,360">
              <v:shape id="_x0000_s3186" style="height:360;left:6585;position:absolute;top:10512;width:2" coordorigin="6585,10512" coordsize="21600,360" path="m6585,10512l6585,10872e" filled="f" stroked="t" strokecolor="black" strokeweight="0.58pt">
                <v:path arrowok="t"/>
              </v:shape>
            </v:group>
            <v:group id="_x0000_s3187" style="height:360;left:7000;position:absolute;top:10512;width:2" coordorigin="7000,10512" coordsize="2,360">
              <v:shape id="_x0000_s3188" style="height:360;left:7000;position:absolute;top:10512;width:2" coordorigin="7000,10512" coordsize="21600,360" path="m7000,10512l7000,10872e" filled="f" stroked="t" strokecolor="black" strokeweight="0.58pt">
                <v:path arrowok="t"/>
              </v:shape>
            </v:group>
            <v:group id="_x0000_s3189" style="height:360;left:7415;position:absolute;top:10512;width:2" coordorigin="7415,10512" coordsize="2,360">
              <v:shape id="_x0000_s3190" style="height:360;left:7415;position:absolute;top:10512;width:2" coordorigin="7415,10512" coordsize="21600,360" path="m7415,10512l7415,10872e" filled="f" stroked="t" strokecolor="black" strokeweight="0.58pt">
                <v:path arrowok="t"/>
              </v:shape>
            </v:group>
            <v:group id="_x0000_s3191" style="height:360;left:7831;position:absolute;top:10512;width:2" coordorigin="7831,10512" coordsize="2,360">
              <v:shape id="_x0000_s3192" style="height:360;left:7831;position:absolute;top:10512;width:2" coordorigin="7831,10512" coordsize="21600,360" path="m7831,10512l7831,10872e" filled="f" stroked="t" strokecolor="black" strokeweight="0.58pt">
                <v:path arrowok="t"/>
              </v:shape>
            </v:group>
            <v:group id="_x0000_s3193" style="height:360;left:8246;position:absolute;top:10512;width:2" coordorigin="8246,10512" coordsize="2,360">
              <v:shape id="_x0000_s3194" style="height:360;left:8246;position:absolute;top:10512;width:2" coordorigin="8246,10512" coordsize="21600,360" path="m8246,10512l8246,10872e" filled="f" stroked="t" strokecolor="black" strokeweight="0.58pt">
                <v:path arrowok="t"/>
              </v:shape>
            </v:group>
            <v:group id="_x0000_s3195" style="height:360;left:8661;position:absolute;top:10512;width:2" coordorigin="8661,10512" coordsize="2,360">
              <v:shape id="_x0000_s3196" style="height:360;left:8661;position:absolute;top:10512;width:2" coordorigin="8661,10512" coordsize="21600,360" path="m8661,10512l8661,10872e" filled="f" stroked="t" strokecolor="black" strokeweight="0.58pt">
                <v:path arrowok="t"/>
              </v:shape>
            </v:group>
            <v:group id="_x0000_s3197" style="height:360;left:9076;position:absolute;top:10512;width:2" coordorigin="9076,10512" coordsize="2,360">
              <v:shape id="_x0000_s3198" style="height:360;left:9076;position:absolute;top:10512;width:2" coordorigin="9076,10512" coordsize="21600,360" path="m9076,10512l9076,10872e" filled="f" stroked="t" strokecolor="black" strokeweight="0.58pt">
                <v:path arrowok="t"/>
              </v:shape>
            </v:group>
            <v:group id="_x0000_s3199" style="height:360;left:9492;position:absolute;top:10512;width:2" coordorigin="9492,10512" coordsize="2,360">
              <v:shape id="_x0000_s3200" style="height:360;left:9492;position:absolute;top:10512;width:2" coordorigin="9492,10512" coordsize="21600,360" path="m9492,10512l9492,10872e" filled="f" stroked="t" strokecolor="black" strokeweight="0.58pt">
                <v:path arrowok="t"/>
              </v:shape>
            </v:group>
          </v:group>
        </w:pict>
      </w:r>
      <w:r>
        <w:pict>
          <v:group id="_x0000_s3201" style="height:19.06pt;margin-left:59.01pt;margin-top:549.05pt;mso-position-horizontal-relative:page;mso-position-vertical-relative:page;position:absolute;width:416.1pt;z-index:-251557888" coordorigin="1180,10981" coordsize="8322,381">
            <v:group id="_x0000_s3202" style="height:2;left:1186;position:absolute;top:10987;width:8310" coordorigin="1186,10987" coordsize="8310,2">
              <v:shape id="_x0000_s3203" style="height:2;left:1186;position:absolute;top:10987;width:8310" coordorigin="1186,10987" coordsize="8310,21600" path="m1186,10987l9496,10987e" filled="f" stroked="t" strokecolor="black" strokeweight="0.58pt">
                <v:path arrowok="t"/>
              </v:shape>
            </v:group>
            <v:group id="_x0000_s3204" style="height:360;left:1191;position:absolute;top:10992;width:2" coordorigin="1191,10992" coordsize="2,360">
              <v:shape id="_x0000_s3205" style="height:360;left:1191;position:absolute;top:10992;width:2" coordorigin="1191,10992" coordsize="21600,360" path="m1191,10992l1191,11352e" filled="f" stroked="t" strokecolor="black" strokeweight="0.58pt">
                <v:path arrowok="t"/>
              </v:shape>
            </v:group>
            <v:group id="_x0000_s3206" style="height:2;left:1186;position:absolute;top:11356;width:8310" coordorigin="1186,11356" coordsize="8310,2">
              <v:shape id="_x0000_s3207" style="height:2;left:1186;position:absolute;top:11356;width:8310" coordorigin="1186,11356" coordsize="8310,21600" path="m1186,11356l9496,11356e" filled="f" stroked="t" strokecolor="black" strokeweight="0.58pt">
                <v:path arrowok="t"/>
              </v:shape>
            </v:group>
            <v:group id="_x0000_s3208" style="height:360;left:1606;position:absolute;top:10992;width:2" coordorigin="1606,10992" coordsize="2,360">
              <v:shape id="_x0000_s3209" style="height:360;left:1606;position:absolute;top:10992;width:2" coordorigin="1606,10992" coordsize="21600,360" path="m1606,10992l1606,11352e" filled="f" stroked="t" strokecolor="black" strokeweight="0.58pt">
                <v:path arrowok="t"/>
              </v:shape>
            </v:group>
            <v:group id="_x0000_s3210" style="height:360;left:2019;position:absolute;top:10992;width:2" coordorigin="2019,10992" coordsize="2,360">
              <v:shape id="_x0000_s3211" style="height:360;left:2019;position:absolute;top:10992;width:2" coordorigin="2019,10992" coordsize="21600,360" path="m2019,10992l2019,11352e" filled="f" stroked="t" strokecolor="black" strokeweight="0.58pt">
                <v:path arrowok="t"/>
              </v:shape>
            </v:group>
            <v:group id="_x0000_s3212" style="height:360;left:2434;position:absolute;top:10992;width:2" coordorigin="2434,10992" coordsize="2,360">
              <v:shape id="_x0000_s3213" style="height:360;left:2434;position:absolute;top:10992;width:2" coordorigin="2434,10992" coordsize="21600,360" path="m2434,10992l2434,11352e" filled="f" stroked="t" strokecolor="black" strokeweight="0.58pt">
                <v:path arrowok="t"/>
              </v:shape>
            </v:group>
            <v:group id="_x0000_s3214" style="height:360;left:2849;position:absolute;top:10992;width:2" coordorigin="2849,10992" coordsize="2,360">
              <v:shape id="_x0000_s3215" style="height:360;left:2849;position:absolute;top:10992;width:2" coordorigin="2849,10992" coordsize="21600,360" path="m2849,10992l2849,11352e" filled="f" stroked="t" strokecolor="black" strokeweight="0.58pt">
                <v:path arrowok="t"/>
              </v:shape>
            </v:group>
            <v:group id="_x0000_s3216" style="height:360;left:3265;position:absolute;top:10992;width:2" coordorigin="3265,10992" coordsize="2,360">
              <v:shape id="_x0000_s3217" style="height:360;left:3265;position:absolute;top:10992;width:2" coordorigin="3265,10992" coordsize="21600,360" path="m3265,10992l3265,11352e" filled="f" stroked="t" strokecolor="black" strokeweight="0.58pt">
                <v:path arrowok="t"/>
              </v:shape>
            </v:group>
            <v:group id="_x0000_s3218" style="height:360;left:3680;position:absolute;top:10992;width:2" coordorigin="3680,10992" coordsize="2,360">
              <v:shape id="_x0000_s3219" style="height:360;left:3680;position:absolute;top:10992;width:2" coordorigin="3680,10992" coordsize="21600,360" path="m3680,10992l3680,11352e" filled="f" stroked="t" strokecolor="black" strokeweight="0.58pt">
                <v:path arrowok="t"/>
              </v:shape>
            </v:group>
            <v:group id="_x0000_s3220" style="height:360;left:4095;position:absolute;top:10992;width:2" coordorigin="4095,10992" coordsize="2,360">
              <v:shape id="_x0000_s3221" style="height:360;left:4095;position:absolute;top:10992;width:2" coordorigin="4095,10992" coordsize="21600,360" path="m4095,10992l4095,11352e" filled="f" stroked="t" strokecolor="black" strokeweight="0.58pt">
                <v:path arrowok="t"/>
              </v:shape>
            </v:group>
            <v:group id="_x0000_s3222" style="height:360;left:4511;position:absolute;top:10992;width:2" coordorigin="4511,10992" coordsize="2,360">
              <v:shape id="_x0000_s3223" style="height:360;left:4511;position:absolute;top:10992;width:2" coordorigin="4511,10992" coordsize="21600,360" path="m4511,10992l4511,11352e" filled="f" stroked="t" strokecolor="black" strokeweight="0.58pt">
                <v:path arrowok="t"/>
              </v:shape>
            </v:group>
            <v:group id="_x0000_s3224" style="height:360;left:4926;position:absolute;top:10992;width:2" coordorigin="4926,10992" coordsize="2,360">
              <v:shape id="_x0000_s3225" style="height:360;left:4926;position:absolute;top:10992;width:2" coordorigin="4926,10992" coordsize="21600,360" path="m4926,10992l4926,11352e" filled="f" stroked="t" strokecolor="black" strokeweight="0.58pt">
                <v:path arrowok="t"/>
              </v:shape>
            </v:group>
            <v:group id="_x0000_s3226" style="height:360;left:5341;position:absolute;top:10992;width:2" coordorigin="5341,10992" coordsize="2,360">
              <v:shape id="_x0000_s3227" style="height:360;left:5341;position:absolute;top:10992;width:2" coordorigin="5341,10992" coordsize="21600,360" path="m5341,10992l5341,11352e" filled="f" stroked="t" strokecolor="black" strokeweight="0.58pt">
                <v:path arrowok="t"/>
              </v:shape>
            </v:group>
            <v:group id="_x0000_s3228" style="height:360;left:5754;position:absolute;top:10992;width:2" coordorigin="5754,10992" coordsize="2,360">
              <v:shape id="_x0000_s3229" style="height:360;left:5754;position:absolute;top:10992;width:2" coordorigin="5754,10992" coordsize="21600,360" path="m5754,10992l5754,11352e" filled="f" stroked="t" strokecolor="black" strokeweight="0.58pt">
                <v:path arrowok="t"/>
              </v:shape>
            </v:group>
            <v:group id="_x0000_s3230" style="height:360;left:6169;position:absolute;top:10992;width:2" coordorigin="6169,10992" coordsize="2,360">
              <v:shape id="_x0000_s3231" style="height:360;left:6169;position:absolute;top:10992;width:2" coordorigin="6169,10992" coordsize="21600,360" path="m6169,10992l6169,11352e" filled="f" stroked="t" strokecolor="black" strokeweight="0.58pt">
                <v:path arrowok="t"/>
              </v:shape>
            </v:group>
            <v:group id="_x0000_s3232" style="height:360;left:6585;position:absolute;top:10992;width:2" coordorigin="6585,10992" coordsize="2,360">
              <v:shape id="_x0000_s3233" style="height:360;left:6585;position:absolute;top:10992;width:2" coordorigin="6585,10992" coordsize="21600,360" path="m6585,10992l6585,11352e" filled="f" stroked="t" strokecolor="black" strokeweight="0.58pt">
                <v:path arrowok="t"/>
              </v:shape>
            </v:group>
            <v:group id="_x0000_s3234" style="height:360;left:7000;position:absolute;top:10992;width:2" coordorigin="7000,10992" coordsize="2,360">
              <v:shape id="_x0000_s3235" style="height:360;left:7000;position:absolute;top:10992;width:2" coordorigin="7000,10992" coordsize="21600,360" path="m7000,10992l7000,11352e" filled="f" stroked="t" strokecolor="black" strokeweight="0.58pt">
                <v:path arrowok="t"/>
              </v:shape>
            </v:group>
            <v:group id="_x0000_s3236" style="height:360;left:7415;position:absolute;top:10992;width:2" coordorigin="7415,10992" coordsize="2,360">
              <v:shape id="_x0000_s3237" style="height:360;left:7415;position:absolute;top:10992;width:2" coordorigin="7415,10992" coordsize="21600,360" path="m7415,10992l7415,11352e" filled="f" stroked="t" strokecolor="black" strokeweight="0.58pt">
                <v:path arrowok="t"/>
              </v:shape>
            </v:group>
            <v:group id="_x0000_s3238" style="height:360;left:7831;position:absolute;top:10992;width:2" coordorigin="7831,10992" coordsize="2,360">
              <v:shape id="_x0000_s3239" style="height:360;left:7831;position:absolute;top:10992;width:2" coordorigin="7831,10992" coordsize="21600,360" path="m7831,10992l7831,11352e" filled="f" stroked="t" strokecolor="black" strokeweight="0.58pt">
                <v:path arrowok="t"/>
              </v:shape>
            </v:group>
            <v:group id="_x0000_s3240" style="height:360;left:8246;position:absolute;top:10992;width:2" coordorigin="8246,10992" coordsize="2,360">
              <v:shape id="_x0000_s3241" style="height:360;left:8246;position:absolute;top:10992;width:2" coordorigin="8246,10992" coordsize="21600,360" path="m8246,10992l8246,11352e" filled="f" stroked="t" strokecolor="black" strokeweight="0.58pt">
                <v:path arrowok="t"/>
              </v:shape>
            </v:group>
            <v:group id="_x0000_s3242" style="height:360;left:8661;position:absolute;top:10992;width:2" coordorigin="8661,10992" coordsize="2,360">
              <v:shape id="_x0000_s3243" style="height:360;left:8661;position:absolute;top:10992;width:2" coordorigin="8661,10992" coordsize="21600,360" path="m8661,10992l8661,11352e" filled="f" stroked="t" strokecolor="black" strokeweight="0.58pt">
                <v:path arrowok="t"/>
              </v:shape>
            </v:group>
            <v:group id="_x0000_s3244" style="height:360;left:9076;position:absolute;top:10992;width:2" coordorigin="9076,10992" coordsize="2,360">
              <v:shape id="_x0000_s3245" style="height:360;left:9076;position:absolute;top:10992;width:2" coordorigin="9076,10992" coordsize="21600,360" path="m9076,10992l9076,11352e" filled="f" stroked="t" strokecolor="black" strokeweight="0.58pt">
                <v:path arrowok="t"/>
              </v:shape>
            </v:group>
            <v:group id="_x0000_s3246" style="height:360;left:9492;position:absolute;top:10992;width:2" coordorigin="9492,10992" coordsize="2,360">
              <v:shape id="_x0000_s3247" style="height:360;left:9492;position:absolute;top:10992;width:2" coordorigin="9492,10992" coordsize="21600,360" path="m9492,10992l9492,11352e" filled="f" stroked="t" strokecolor="black" strokeweight="0.58pt">
                <v:path arrowok="t"/>
              </v:shape>
            </v:group>
          </v:group>
        </w:pict>
      </w:r>
      <w:r>
        <w:pict>
          <v:group id="_x0000_s3248" style="height:19.06pt;margin-left:59.01pt;margin-top:573.05pt;mso-position-horizontal-relative:page;mso-position-vertical-relative:page;position:absolute;width:416.1pt;z-index:-251556864" coordorigin="1180,11461" coordsize="8322,381">
            <v:group id="_x0000_s3249" style="height:2;left:1186;position:absolute;top:11467;width:8310" coordorigin="1186,11467" coordsize="8310,2">
              <v:shape id="_x0000_s3250" style="height:2;left:1186;position:absolute;top:11467;width:8310" coordorigin="1186,11467" coordsize="8310,21600" path="m1186,11467l9496,11467e" filled="f" stroked="t" strokecolor="black" strokeweight="0.58pt">
                <v:path arrowok="t"/>
              </v:shape>
            </v:group>
            <v:group id="_x0000_s3251" style="height:360;left:1191;position:absolute;top:11472;width:2" coordorigin="1191,11472" coordsize="2,360">
              <v:shape id="_x0000_s3252" style="height:360;left:1191;position:absolute;top:11472;width:2" coordorigin="1191,11472" coordsize="21600,360" path="m1191,11472l1191,11832e" filled="f" stroked="t" strokecolor="black" strokeweight="0.58pt">
                <v:path arrowok="t"/>
              </v:shape>
            </v:group>
            <v:group id="_x0000_s3253" style="height:2;left:1186;position:absolute;top:11836;width:8310" coordorigin="1186,11836" coordsize="8310,2">
              <v:shape id="_x0000_s3254" style="height:2;left:1186;position:absolute;top:11836;width:8310" coordorigin="1186,11836" coordsize="8310,21600" path="m1186,11836l9496,11836e" filled="f" stroked="t" strokecolor="black" strokeweight="0.58pt">
                <v:path arrowok="t"/>
              </v:shape>
            </v:group>
            <v:group id="_x0000_s3255" style="height:360;left:1606;position:absolute;top:11472;width:2" coordorigin="1606,11472" coordsize="2,360">
              <v:shape id="_x0000_s3256" style="height:360;left:1606;position:absolute;top:11472;width:2" coordorigin="1606,11472" coordsize="21600,360" path="m1606,11472l1606,11832e" filled="f" stroked="t" strokecolor="black" strokeweight="0.58pt">
                <v:path arrowok="t"/>
              </v:shape>
            </v:group>
            <v:group id="_x0000_s3257" style="height:360;left:2019;position:absolute;top:11472;width:2" coordorigin="2019,11472" coordsize="2,360">
              <v:shape id="_x0000_s3258" style="height:360;left:2019;position:absolute;top:11472;width:2" coordorigin="2019,11472" coordsize="21600,360" path="m2019,11472l2019,11832e" filled="f" stroked="t" strokecolor="black" strokeweight="0.58pt">
                <v:path arrowok="t"/>
              </v:shape>
            </v:group>
            <v:group id="_x0000_s3259" style="height:360;left:2434;position:absolute;top:11472;width:2" coordorigin="2434,11472" coordsize="2,360">
              <v:shape id="_x0000_s3260" style="height:360;left:2434;position:absolute;top:11472;width:2" coordorigin="2434,11472" coordsize="21600,360" path="m2434,11472l2434,11832e" filled="f" stroked="t" strokecolor="black" strokeweight="0.58pt">
                <v:path arrowok="t"/>
              </v:shape>
            </v:group>
            <v:group id="_x0000_s3261" style="height:360;left:2849;position:absolute;top:11472;width:2" coordorigin="2849,11472" coordsize="2,360">
              <v:shape id="_x0000_s3262" style="height:360;left:2849;position:absolute;top:11472;width:2" coordorigin="2849,11472" coordsize="21600,360" path="m2849,11472l2849,11832e" filled="f" stroked="t" strokecolor="black" strokeweight="0.58pt">
                <v:path arrowok="t"/>
              </v:shape>
            </v:group>
            <v:group id="_x0000_s3263" style="height:360;left:3265;position:absolute;top:11472;width:2" coordorigin="3265,11472" coordsize="2,360">
              <v:shape id="_x0000_s3264" style="height:360;left:3265;position:absolute;top:11472;width:2" coordorigin="3265,11472" coordsize="21600,360" path="m3265,11472l3265,11832e" filled="f" stroked="t" strokecolor="black" strokeweight="0.58pt">
                <v:path arrowok="t"/>
              </v:shape>
            </v:group>
            <v:group id="_x0000_s3265" style="height:360;left:3680;position:absolute;top:11472;width:2" coordorigin="3680,11472" coordsize="2,360">
              <v:shape id="_x0000_s3266" style="height:360;left:3680;position:absolute;top:11472;width:2" coordorigin="3680,11472" coordsize="21600,360" path="m3680,11472l3680,11832e" filled="f" stroked="t" strokecolor="black" strokeweight="0.58pt">
                <v:path arrowok="t"/>
              </v:shape>
            </v:group>
            <v:group id="_x0000_s3267" style="height:360;left:4095;position:absolute;top:11472;width:2" coordorigin="4095,11472" coordsize="2,360">
              <v:shape id="_x0000_s3268" style="height:360;left:4095;position:absolute;top:11472;width:2" coordorigin="4095,11472" coordsize="21600,360" path="m4095,11472l4095,11832e" filled="f" stroked="t" strokecolor="black" strokeweight="0.58pt">
                <v:path arrowok="t"/>
              </v:shape>
            </v:group>
            <v:group id="_x0000_s3269" style="height:360;left:4511;position:absolute;top:11472;width:2" coordorigin="4511,11472" coordsize="2,360">
              <v:shape id="_x0000_s3270" style="height:360;left:4511;position:absolute;top:11472;width:2" coordorigin="4511,11472" coordsize="21600,360" path="m4511,11472l4511,11832e" filled="f" stroked="t" strokecolor="black" strokeweight="0.58pt">
                <v:path arrowok="t"/>
              </v:shape>
            </v:group>
            <v:group id="_x0000_s3271" style="height:360;left:4926;position:absolute;top:11472;width:2" coordorigin="4926,11472" coordsize="2,360">
              <v:shape id="_x0000_s3272" style="height:360;left:4926;position:absolute;top:11472;width:2" coordorigin="4926,11472" coordsize="21600,360" path="m4926,11472l4926,11832e" filled="f" stroked="t" strokecolor="black" strokeweight="0.58pt">
                <v:path arrowok="t"/>
              </v:shape>
            </v:group>
            <v:group id="_x0000_s3273" style="height:360;left:5341;position:absolute;top:11472;width:2" coordorigin="5341,11472" coordsize="2,360">
              <v:shape id="_x0000_s3274" style="height:360;left:5341;position:absolute;top:11472;width:2" coordorigin="5341,11472" coordsize="21600,360" path="m5341,11472l5341,11832e" filled="f" stroked="t" strokecolor="black" strokeweight="0.58pt">
                <v:path arrowok="t"/>
              </v:shape>
            </v:group>
            <v:group id="_x0000_s3275" style="height:360;left:5754;position:absolute;top:11472;width:2" coordorigin="5754,11472" coordsize="2,360">
              <v:shape id="_x0000_s3276" style="height:360;left:5754;position:absolute;top:11472;width:2" coordorigin="5754,11472" coordsize="21600,360" path="m5754,11472l5754,11832e" filled="f" stroked="t" strokecolor="black" strokeweight="0.58pt">
                <v:path arrowok="t"/>
              </v:shape>
            </v:group>
            <v:group id="_x0000_s3277" style="height:360;left:6169;position:absolute;top:11472;width:2" coordorigin="6169,11472" coordsize="2,360">
              <v:shape id="_x0000_s3278" style="height:360;left:6169;position:absolute;top:11472;width:2" coordorigin="6169,11472" coordsize="21600,360" path="m6169,11472l6169,11832e" filled="f" stroked="t" strokecolor="black" strokeweight="0.58pt">
                <v:path arrowok="t"/>
              </v:shape>
            </v:group>
            <v:group id="_x0000_s3279" style="height:360;left:6585;position:absolute;top:11472;width:2" coordorigin="6585,11472" coordsize="2,360">
              <v:shape id="_x0000_s3280" style="height:360;left:6585;position:absolute;top:11472;width:2" coordorigin="6585,11472" coordsize="21600,360" path="m6585,11472l6585,11832e" filled="f" stroked="t" strokecolor="black" strokeweight="0.58pt">
                <v:path arrowok="t"/>
              </v:shape>
            </v:group>
            <v:group id="_x0000_s3281" style="height:360;left:7000;position:absolute;top:11472;width:2" coordorigin="7000,11472" coordsize="2,360">
              <v:shape id="_x0000_s3282" style="height:360;left:7000;position:absolute;top:11472;width:2" coordorigin="7000,11472" coordsize="21600,360" path="m7000,11472l7000,11832e" filled="f" stroked="t" strokecolor="black" strokeweight="0.58pt">
                <v:path arrowok="t"/>
              </v:shape>
            </v:group>
            <v:group id="_x0000_s3283" style="height:360;left:7415;position:absolute;top:11472;width:2" coordorigin="7415,11472" coordsize="2,360">
              <v:shape id="_x0000_s3284" style="height:360;left:7415;position:absolute;top:11472;width:2" coordorigin="7415,11472" coordsize="21600,360" path="m7415,11472l7415,11832e" filled="f" stroked="t" strokecolor="black" strokeweight="0.58pt">
                <v:path arrowok="t"/>
              </v:shape>
            </v:group>
            <v:group id="_x0000_s3285" style="height:360;left:7831;position:absolute;top:11472;width:2" coordorigin="7831,11472" coordsize="2,360">
              <v:shape id="_x0000_s3286" style="height:360;left:7831;position:absolute;top:11472;width:2" coordorigin="7831,11472" coordsize="21600,360" path="m7831,11472l7831,11832e" filled="f" stroked="t" strokecolor="black" strokeweight="0.58pt">
                <v:path arrowok="t"/>
              </v:shape>
            </v:group>
            <v:group id="_x0000_s3287" style="height:360;left:8246;position:absolute;top:11472;width:2" coordorigin="8246,11472" coordsize="2,360">
              <v:shape id="_x0000_s3288" style="height:360;left:8246;position:absolute;top:11472;width:2" coordorigin="8246,11472" coordsize="21600,360" path="m8246,11472l8246,11832e" filled="f" stroked="t" strokecolor="black" strokeweight="0.58pt">
                <v:path arrowok="t"/>
              </v:shape>
            </v:group>
            <v:group id="_x0000_s3289" style="height:360;left:8661;position:absolute;top:11472;width:2" coordorigin="8661,11472" coordsize="2,360">
              <v:shape id="_x0000_s3290" style="height:360;left:8661;position:absolute;top:11472;width:2" coordorigin="8661,11472" coordsize="21600,360" path="m8661,11472l8661,11832e" filled="f" stroked="t" strokecolor="black" strokeweight="0.58pt">
                <v:path arrowok="t"/>
              </v:shape>
            </v:group>
            <v:group id="_x0000_s3291" style="height:360;left:9076;position:absolute;top:11472;width:2" coordorigin="9076,11472" coordsize="2,360">
              <v:shape id="_x0000_s3292" style="height:360;left:9076;position:absolute;top:11472;width:2" coordorigin="9076,11472" coordsize="21600,360" path="m9076,11472l9076,11832e" filled="f" stroked="t" strokecolor="black" strokeweight="0.58pt">
                <v:path arrowok="t"/>
              </v:shape>
            </v:group>
            <v:group id="_x0000_s3293" style="height:360;left:9492;position:absolute;top:11472;width:2" coordorigin="9492,11472" coordsize="2,360">
              <v:shape id="_x0000_s3294" style="height:360;left:9492;position:absolute;top:11472;width:2" coordorigin="9492,11472" coordsize="21600,360" path="m9492,11472l9492,11832e" filled="f" stroked="t" strokecolor="black" strokeweight="0.58pt">
                <v:path arrowok="t"/>
              </v:shape>
            </v:group>
          </v:group>
        </w:pict>
      </w:r>
      <w:r>
        <w:pict>
          <v:group id="_x0000_s3295" style="height:19.18pt;margin-left:59.01pt;margin-top:601.99pt;mso-position-horizontal-relative:page;mso-position-vertical-relative:page;position:absolute;width:416.1pt;z-index:-251555840" coordorigin="1180,12040" coordsize="8322,384">
            <v:group id="_x0000_s3296" style="height:2;left:1186;position:absolute;top:12046;width:8310" coordorigin="1186,12046" coordsize="8310,2">
              <v:shape id="_x0000_s3297" style="height:2;left:1186;position:absolute;top:12046;width:8310" coordorigin="1186,12046" coordsize="8310,21600" path="m1186,12046l9496,12046e" filled="f" stroked="t" strokecolor="black" strokeweight="0.58pt">
                <v:path arrowok="t"/>
              </v:shape>
            </v:group>
            <v:group id="_x0000_s3298" style="height:362;left:1191;position:absolute;top:12050;width:2" coordorigin="1191,12050" coordsize="2,362">
              <v:shape id="_x0000_s3299" style="height:362;left:1191;position:absolute;top:12050;width:2" coordorigin="1191,12050" coordsize="21600,362" path="m1191,12050l1191,12413e" filled="f" stroked="t" strokecolor="black" strokeweight="0.58pt">
                <v:path arrowok="t"/>
              </v:shape>
            </v:group>
            <v:group id="_x0000_s3300" style="height:2;left:1186;position:absolute;top:12418;width:8310" coordorigin="1186,12418" coordsize="8310,2">
              <v:shape id="_x0000_s3301" style="height:2;left:1186;position:absolute;top:12418;width:8310" coordorigin="1186,12418" coordsize="8310,21600" path="m1186,12418l9496,12418e" filled="f" stroked="t" strokecolor="black" strokeweight="0.58pt">
                <v:path arrowok="t"/>
              </v:shape>
            </v:group>
            <v:group id="_x0000_s3302" style="height:362;left:1606;position:absolute;top:12050;width:2" coordorigin="1606,12050" coordsize="2,362">
              <v:shape id="_x0000_s3303" style="height:362;left:1606;position:absolute;top:12050;width:2" coordorigin="1606,12050" coordsize="21600,362" path="m1606,12050l1606,12413e" filled="f" stroked="t" strokecolor="black" strokeweight="0.58pt">
                <v:path arrowok="t"/>
              </v:shape>
            </v:group>
            <v:group id="_x0000_s3304" style="height:362;left:2019;position:absolute;top:12050;width:2" coordorigin="2019,12050" coordsize="2,362">
              <v:shape id="_x0000_s3305" style="height:362;left:2019;position:absolute;top:12050;width:2" coordorigin="2019,12050" coordsize="21600,362" path="m2019,12050l2019,12413e" filled="f" stroked="t" strokecolor="black" strokeweight="0.58pt">
                <v:path arrowok="t"/>
              </v:shape>
            </v:group>
            <v:group id="_x0000_s3306" style="height:362;left:2434;position:absolute;top:12050;width:2" coordorigin="2434,12050" coordsize="2,362">
              <v:shape id="_x0000_s3307" style="height:362;left:2434;position:absolute;top:12050;width:2" coordorigin="2434,12050" coordsize="21600,362" path="m2434,12050l2434,12413e" filled="f" stroked="t" strokecolor="black" strokeweight="0.58pt">
                <v:path arrowok="t"/>
              </v:shape>
            </v:group>
            <v:group id="_x0000_s3308" style="height:362;left:2849;position:absolute;top:12050;width:2" coordorigin="2849,12050" coordsize="2,362">
              <v:shape id="_x0000_s3309" style="height:362;left:2849;position:absolute;top:12050;width:2" coordorigin="2849,12050" coordsize="21600,362" path="m2849,12050l2849,12413e" filled="f" stroked="t" strokecolor="black" strokeweight="0.58pt">
                <v:path arrowok="t"/>
              </v:shape>
            </v:group>
            <v:group id="_x0000_s3310" style="height:362;left:3265;position:absolute;top:12050;width:2" coordorigin="3265,12050" coordsize="2,362">
              <v:shape id="_x0000_s3311" style="height:362;left:3265;position:absolute;top:12050;width:2" coordorigin="3265,12050" coordsize="21600,362" path="m3265,12050l3265,12413e" filled="f" stroked="t" strokecolor="black" strokeweight="0.58pt">
                <v:path arrowok="t"/>
              </v:shape>
            </v:group>
            <v:group id="_x0000_s3312" style="height:362;left:3680;position:absolute;top:12050;width:2" coordorigin="3680,12050" coordsize="2,362">
              <v:shape id="_x0000_s3313" style="height:362;left:3680;position:absolute;top:12050;width:2" coordorigin="3680,12050" coordsize="21600,362" path="m3680,12050l3680,12413e" filled="f" stroked="t" strokecolor="black" strokeweight="0.58pt">
                <v:path arrowok="t"/>
              </v:shape>
            </v:group>
            <v:group id="_x0000_s3314" style="height:362;left:4095;position:absolute;top:12050;width:2" coordorigin="4095,12050" coordsize="2,362">
              <v:shape id="_x0000_s3315" style="height:362;left:4095;position:absolute;top:12050;width:2" coordorigin="4095,12050" coordsize="21600,362" path="m4095,12050l4095,12413e" filled="f" stroked="t" strokecolor="black" strokeweight="0.58pt">
                <v:path arrowok="t"/>
              </v:shape>
            </v:group>
            <v:group id="_x0000_s3316" style="height:362;left:4511;position:absolute;top:12050;width:2" coordorigin="4511,12050" coordsize="2,362">
              <v:shape id="_x0000_s3317" style="height:362;left:4511;position:absolute;top:12050;width:2" coordorigin="4511,12050" coordsize="21600,362" path="m4511,12050l4511,12413e" filled="f" stroked="t" strokecolor="black" strokeweight="0.58pt">
                <v:path arrowok="t"/>
              </v:shape>
            </v:group>
            <v:group id="_x0000_s3318" style="height:362;left:4926;position:absolute;top:12050;width:2" coordorigin="4926,12050" coordsize="2,362">
              <v:shape id="_x0000_s3319" style="height:362;left:4926;position:absolute;top:12050;width:2" coordorigin="4926,12050" coordsize="21600,362" path="m4926,12050l4926,12413e" filled="f" stroked="t" strokecolor="black" strokeweight="0.58pt">
                <v:path arrowok="t"/>
              </v:shape>
            </v:group>
            <v:group id="_x0000_s3320" style="height:362;left:5341;position:absolute;top:12050;width:2" coordorigin="5341,12050" coordsize="2,362">
              <v:shape id="_x0000_s3321" style="height:362;left:5341;position:absolute;top:12050;width:2" coordorigin="5341,12050" coordsize="21600,362" path="m5341,12050l5341,12413e" filled="f" stroked="t" strokecolor="black" strokeweight="0.58pt">
                <v:path arrowok="t"/>
              </v:shape>
            </v:group>
            <v:group id="_x0000_s3322" style="height:362;left:5754;position:absolute;top:12050;width:2" coordorigin="5754,12050" coordsize="2,362">
              <v:shape id="_x0000_s3323" style="height:362;left:5754;position:absolute;top:12050;width:2" coordorigin="5754,12050" coordsize="21600,362" path="m5754,12050l5754,12413e" filled="f" stroked="t" strokecolor="black" strokeweight="0.58pt">
                <v:path arrowok="t"/>
              </v:shape>
            </v:group>
            <v:group id="_x0000_s3324" style="height:362;left:6169;position:absolute;top:12050;width:2" coordorigin="6169,12050" coordsize="2,362">
              <v:shape id="_x0000_s3325" style="height:362;left:6169;position:absolute;top:12050;width:2" coordorigin="6169,12050" coordsize="21600,362" path="m6169,12050l6169,12413e" filled="f" stroked="t" strokecolor="black" strokeweight="0.58pt">
                <v:path arrowok="t"/>
              </v:shape>
            </v:group>
            <v:group id="_x0000_s3326" style="height:362;left:6585;position:absolute;top:12050;width:2" coordorigin="6585,12050" coordsize="2,362">
              <v:shape id="_x0000_s3327" style="height:362;left:6585;position:absolute;top:12050;width:2" coordorigin="6585,12050" coordsize="21600,362" path="m6585,12050l6585,12413e" filled="f" stroked="t" strokecolor="black" strokeweight="0.58pt">
                <v:path arrowok="t"/>
              </v:shape>
            </v:group>
            <v:group id="_x0000_s3328" style="height:362;left:7000;position:absolute;top:12050;width:2" coordorigin="7000,12050" coordsize="2,362">
              <v:shape id="_x0000_s3329" style="height:362;left:7000;position:absolute;top:12050;width:2" coordorigin="7000,12050" coordsize="21600,362" path="m7000,12050l7000,12413e" filled="f" stroked="t" strokecolor="black" strokeweight="0.58pt">
                <v:path arrowok="t"/>
              </v:shape>
            </v:group>
            <v:group id="_x0000_s3330" style="height:362;left:7415;position:absolute;top:12050;width:2" coordorigin="7415,12050" coordsize="2,362">
              <v:shape id="_x0000_s3331" style="height:362;left:7415;position:absolute;top:12050;width:2" coordorigin="7415,12050" coordsize="21600,362" path="m7415,12050l7415,12413e" filled="f" stroked="t" strokecolor="black" strokeweight="0.58pt">
                <v:path arrowok="t"/>
              </v:shape>
            </v:group>
            <v:group id="_x0000_s3332" style="height:362;left:7831;position:absolute;top:12050;width:2" coordorigin="7831,12050" coordsize="2,362">
              <v:shape id="_x0000_s3333" style="height:362;left:7831;position:absolute;top:12050;width:2" coordorigin="7831,12050" coordsize="21600,362" path="m7831,12050l7831,12413e" filled="f" stroked="t" strokecolor="black" strokeweight="0.58pt">
                <v:path arrowok="t"/>
              </v:shape>
            </v:group>
            <v:group id="_x0000_s3334" style="height:362;left:8246;position:absolute;top:12050;width:2" coordorigin="8246,12050" coordsize="2,362">
              <v:shape id="_x0000_s3335" style="height:362;left:8246;position:absolute;top:12050;width:2" coordorigin="8246,12050" coordsize="21600,362" path="m8246,12050l8246,12413e" filled="f" stroked="t" strokecolor="black" strokeweight="0.58pt">
                <v:path arrowok="t"/>
              </v:shape>
            </v:group>
            <v:group id="_x0000_s3336" style="height:362;left:8661;position:absolute;top:12050;width:2" coordorigin="8661,12050" coordsize="2,362">
              <v:shape id="_x0000_s3337" style="height:362;left:8661;position:absolute;top:12050;width:2" coordorigin="8661,12050" coordsize="21600,362" path="m8661,12050l8661,12413e" filled="f" stroked="t" strokecolor="black" strokeweight="0.58pt">
                <v:path arrowok="t"/>
              </v:shape>
            </v:group>
            <v:group id="_x0000_s3338" style="height:362;left:9076;position:absolute;top:12050;width:2" coordorigin="9076,12050" coordsize="2,362">
              <v:shape id="_x0000_s3339" style="height:362;left:9076;position:absolute;top:12050;width:2" coordorigin="9076,12050" coordsize="21600,362" path="m9076,12050l9076,12413e" filled="f" stroked="t" strokecolor="black" strokeweight="0.58pt">
                <v:path arrowok="t"/>
              </v:shape>
            </v:group>
            <v:group id="_x0000_s3340" style="height:362;left:9492;position:absolute;top:12050;width:2" coordorigin="9492,12050" coordsize="2,362">
              <v:shape id="_x0000_s3341" style="height:362;left:9492;position:absolute;top:12050;width:2" coordorigin="9492,12050" coordsize="21600,362" path="m9492,12050l9492,12413e" filled="f" stroked="t" strokecolor="black" strokeweight="0.58pt">
                <v:path arrowok="t"/>
              </v:shape>
            </v:group>
          </v:group>
        </w:pict>
      </w:r>
      <w:r>
        <w:pict>
          <v:group id="_x0000_s3342" style="height:19.18pt;margin-left:59.01pt;margin-top:625.99pt;mso-position-horizontal-relative:page;mso-position-vertical-relative:page;position:absolute;width:416.1pt;z-index:-251554816" coordorigin="1180,12520" coordsize="8322,384">
            <v:group id="_x0000_s3343" style="height:2;left:1186;position:absolute;top:12526;width:8310" coordorigin="1186,12526" coordsize="8310,2">
              <v:shape id="_x0000_s3344" style="height:2;left:1186;position:absolute;top:12526;width:8310" coordorigin="1186,12526" coordsize="8310,21600" path="m1186,12526l9496,12526e" filled="f" stroked="t" strokecolor="black" strokeweight="0.58pt">
                <v:path arrowok="t"/>
              </v:shape>
            </v:group>
            <v:group id="_x0000_s3345" style="height:362;left:1191;position:absolute;top:12530;width:2" coordorigin="1191,12530" coordsize="2,362">
              <v:shape id="_x0000_s3346" style="height:362;left:1191;position:absolute;top:12530;width:2" coordorigin="1191,12530" coordsize="21600,362" path="m1191,12530l1191,12893e" filled="f" stroked="t" strokecolor="black" strokeweight="0.58pt">
                <v:path arrowok="t"/>
              </v:shape>
            </v:group>
            <v:group id="_x0000_s3347" style="height:2;left:1186;position:absolute;top:12898;width:8310" coordorigin="1186,12898" coordsize="8310,2">
              <v:shape id="_x0000_s3348" style="height:2;left:1186;position:absolute;top:12898;width:8310" coordorigin="1186,12898" coordsize="8310,21600" path="m1186,12898l9496,12898e" filled="f" stroked="t" strokecolor="black" strokeweight="0.58pt">
                <v:path arrowok="t"/>
              </v:shape>
            </v:group>
            <v:group id="_x0000_s3349" style="height:362;left:1606;position:absolute;top:12530;width:2" coordorigin="1606,12530" coordsize="2,362">
              <v:shape id="_x0000_s3350" style="height:362;left:1606;position:absolute;top:12530;width:2" coordorigin="1606,12530" coordsize="21600,362" path="m1606,12530l1606,12893e" filled="f" stroked="t" strokecolor="black" strokeweight="0.58pt">
                <v:path arrowok="t"/>
              </v:shape>
            </v:group>
            <v:group id="_x0000_s3351" style="height:362;left:2019;position:absolute;top:12530;width:2" coordorigin="2019,12530" coordsize="2,362">
              <v:shape id="_x0000_s3352" style="height:362;left:2019;position:absolute;top:12530;width:2" coordorigin="2019,12530" coordsize="21600,362" path="m2019,12530l2019,12893e" filled="f" stroked="t" strokecolor="black" strokeweight="0.58pt">
                <v:path arrowok="t"/>
              </v:shape>
            </v:group>
            <v:group id="_x0000_s3353" style="height:362;left:2434;position:absolute;top:12530;width:2" coordorigin="2434,12530" coordsize="2,362">
              <v:shape id="_x0000_s3354" style="height:362;left:2434;position:absolute;top:12530;width:2" coordorigin="2434,12530" coordsize="21600,362" path="m2434,12530l2434,12893e" filled="f" stroked="t" strokecolor="black" strokeweight="0.58pt">
                <v:path arrowok="t"/>
              </v:shape>
            </v:group>
            <v:group id="_x0000_s3355" style="height:362;left:2849;position:absolute;top:12530;width:2" coordorigin="2849,12530" coordsize="2,362">
              <v:shape id="_x0000_s3356" style="height:362;left:2849;position:absolute;top:12530;width:2" coordorigin="2849,12530" coordsize="21600,362" path="m2849,12530l2849,12893e" filled="f" stroked="t" strokecolor="black" strokeweight="0.58pt">
                <v:path arrowok="t"/>
              </v:shape>
            </v:group>
            <v:group id="_x0000_s3357" style="height:362;left:3265;position:absolute;top:12530;width:2" coordorigin="3265,12530" coordsize="2,362">
              <v:shape id="_x0000_s3358" style="height:362;left:3265;position:absolute;top:12530;width:2" coordorigin="3265,12530" coordsize="21600,362" path="m3265,12530l3265,12893e" filled="f" stroked="t" strokecolor="black" strokeweight="0.58pt">
                <v:path arrowok="t"/>
              </v:shape>
            </v:group>
            <v:group id="_x0000_s3359" style="height:362;left:3680;position:absolute;top:12530;width:2" coordorigin="3680,12530" coordsize="2,362">
              <v:shape id="_x0000_s3360" style="height:362;left:3680;position:absolute;top:12530;width:2" coordorigin="3680,12530" coordsize="21600,362" path="m3680,12530l3680,12893e" filled="f" stroked="t" strokecolor="black" strokeweight="0.58pt">
                <v:path arrowok="t"/>
              </v:shape>
            </v:group>
            <v:group id="_x0000_s3361" style="height:362;left:4095;position:absolute;top:12530;width:2" coordorigin="4095,12530" coordsize="2,362">
              <v:shape id="_x0000_s3362" style="height:362;left:4095;position:absolute;top:12530;width:2" coordorigin="4095,12530" coordsize="21600,362" path="m4095,12530l4095,12893e" filled="f" stroked="t" strokecolor="black" strokeweight="0.58pt">
                <v:path arrowok="t"/>
              </v:shape>
            </v:group>
            <v:group id="_x0000_s3363" style="height:362;left:4511;position:absolute;top:12530;width:2" coordorigin="4511,12530" coordsize="2,362">
              <v:shape id="_x0000_s3364" style="height:362;left:4511;position:absolute;top:12530;width:2" coordorigin="4511,12530" coordsize="21600,362" path="m4511,12530l4511,12893e" filled="f" stroked="t" strokecolor="black" strokeweight="0.58pt">
                <v:path arrowok="t"/>
              </v:shape>
            </v:group>
            <v:group id="_x0000_s3365" style="height:362;left:4926;position:absolute;top:12530;width:2" coordorigin="4926,12530" coordsize="2,362">
              <v:shape id="_x0000_s3366" style="height:362;left:4926;position:absolute;top:12530;width:2" coordorigin="4926,12530" coordsize="21600,362" path="m4926,12530l4926,12893e" filled="f" stroked="t" strokecolor="black" strokeweight="0.58pt">
                <v:path arrowok="t"/>
              </v:shape>
            </v:group>
            <v:group id="_x0000_s3367" style="height:362;left:5341;position:absolute;top:12530;width:2" coordorigin="5341,12530" coordsize="2,362">
              <v:shape id="_x0000_s3368" style="height:362;left:5341;position:absolute;top:12530;width:2" coordorigin="5341,12530" coordsize="21600,362" path="m5341,12530l5341,12893e" filled="f" stroked="t" strokecolor="black" strokeweight="0.58pt">
                <v:path arrowok="t"/>
              </v:shape>
            </v:group>
            <v:group id="_x0000_s3369" style="height:362;left:5754;position:absolute;top:12530;width:2" coordorigin="5754,12530" coordsize="2,362">
              <v:shape id="_x0000_s3370" style="height:362;left:5754;position:absolute;top:12530;width:2" coordorigin="5754,12530" coordsize="21600,362" path="m5754,12530l5754,12893e" filled="f" stroked="t" strokecolor="black" strokeweight="0.58pt">
                <v:path arrowok="t"/>
              </v:shape>
            </v:group>
            <v:group id="_x0000_s3371" style="height:362;left:6169;position:absolute;top:12530;width:2" coordorigin="6169,12530" coordsize="2,362">
              <v:shape id="_x0000_s3372" style="height:362;left:6169;position:absolute;top:12530;width:2" coordorigin="6169,12530" coordsize="21600,362" path="m6169,12530l6169,12893e" filled="f" stroked="t" strokecolor="black" strokeweight="0.58pt">
                <v:path arrowok="t"/>
              </v:shape>
            </v:group>
            <v:group id="_x0000_s3373" style="height:362;left:6585;position:absolute;top:12530;width:2" coordorigin="6585,12530" coordsize="2,362">
              <v:shape id="_x0000_s3374" style="height:362;left:6585;position:absolute;top:12530;width:2" coordorigin="6585,12530" coordsize="21600,362" path="m6585,12530l6585,12893e" filled="f" stroked="t" strokecolor="black" strokeweight="0.58pt">
                <v:path arrowok="t"/>
              </v:shape>
            </v:group>
            <v:group id="_x0000_s3375" style="height:362;left:7000;position:absolute;top:12530;width:2" coordorigin="7000,12530" coordsize="2,362">
              <v:shape id="_x0000_s3376" style="height:362;left:7000;position:absolute;top:12530;width:2" coordorigin="7000,12530" coordsize="21600,362" path="m7000,12530l7000,12893e" filled="f" stroked="t" strokecolor="black" strokeweight="0.58pt">
                <v:path arrowok="t"/>
              </v:shape>
            </v:group>
            <v:group id="_x0000_s3377" style="height:362;left:7415;position:absolute;top:12530;width:2" coordorigin="7415,12530" coordsize="2,362">
              <v:shape id="_x0000_s3378" style="height:362;left:7415;position:absolute;top:12530;width:2" coordorigin="7415,12530" coordsize="21600,362" path="m7415,12530l7415,12893e" filled="f" stroked="t" strokecolor="black" strokeweight="0.58pt">
                <v:path arrowok="t"/>
              </v:shape>
            </v:group>
            <v:group id="_x0000_s3379" style="height:362;left:7831;position:absolute;top:12530;width:2" coordorigin="7831,12530" coordsize="2,362">
              <v:shape id="_x0000_s3380" style="height:362;left:7831;position:absolute;top:12530;width:2" coordorigin="7831,12530" coordsize="21600,362" path="m7831,12530l7831,12893e" filled="f" stroked="t" strokecolor="black" strokeweight="0.58pt">
                <v:path arrowok="t"/>
              </v:shape>
            </v:group>
            <v:group id="_x0000_s3381" style="height:362;left:8246;position:absolute;top:12530;width:2" coordorigin="8246,12530" coordsize="2,362">
              <v:shape id="_x0000_s3382" style="height:362;left:8246;position:absolute;top:12530;width:2" coordorigin="8246,12530" coordsize="21600,362" path="m8246,12530l8246,12893e" filled="f" stroked="t" strokecolor="black" strokeweight="0.58pt">
                <v:path arrowok="t"/>
              </v:shape>
            </v:group>
            <v:group id="_x0000_s3383" style="height:362;left:8661;position:absolute;top:12530;width:2" coordorigin="8661,12530" coordsize="2,362">
              <v:shape id="_x0000_s3384" style="height:362;left:8661;position:absolute;top:12530;width:2" coordorigin="8661,12530" coordsize="21600,362" path="m8661,12530l8661,12893e" filled="f" stroked="t" strokecolor="black" strokeweight="0.58pt">
                <v:path arrowok="t"/>
              </v:shape>
            </v:group>
            <v:group id="_x0000_s3385" style="height:362;left:9076;position:absolute;top:12530;width:2" coordorigin="9076,12530" coordsize="2,362">
              <v:shape id="_x0000_s3386" style="height:362;left:9076;position:absolute;top:12530;width:2" coordorigin="9076,12530" coordsize="21600,362" path="m9076,12530l9076,12893e" filled="f" stroked="t" strokecolor="black" strokeweight="0.58pt">
                <v:path arrowok="t"/>
              </v:shape>
            </v:group>
            <v:group id="_x0000_s3387" style="height:362;left:9492;position:absolute;top:12530;width:2" coordorigin="9492,12530" coordsize="2,362">
              <v:shape id="_x0000_s3388" style="height:362;left:9492;position:absolute;top:12530;width:2" coordorigin="9492,12530" coordsize="21600,362" path="m9492,12530l9492,12893e" filled="f" stroked="t" strokecolor="black" strokeweight="0.58pt">
                <v:path arrowok="t"/>
              </v:shape>
            </v:group>
          </v:group>
        </w:pict>
      </w:r>
      <w:r>
        <w:pict>
          <v:group id="_x0000_s3389" style="height:17.98pt;margin-left:59.01pt;margin-top:649.99pt;mso-position-horizontal-relative:page;mso-position-vertical-relative:page;position:absolute;width:416.1pt;z-index:-251553792" coordorigin="1180,13000" coordsize="8322,360">
            <v:group id="_x0000_s3390" style="height:2;left:1186;position:absolute;top:13006;width:8310" coordorigin="1186,13006" coordsize="8310,2">
              <v:shape id="_x0000_s3391" style="height:2;left:1186;position:absolute;top:13006;width:8310" coordorigin="1186,13006" coordsize="8310,21600" path="m1186,13006l9496,13006e" filled="f" stroked="t" strokecolor="black" strokeweight="0.58pt">
                <v:path arrowok="t"/>
              </v:shape>
            </v:group>
            <v:group id="_x0000_s3392" style="height:343;left:1191;position:absolute;top:13010;width:2" coordorigin="1191,13010" coordsize="2,343">
              <v:shape id="_x0000_s3393" style="height:343;left:1191;position:absolute;top:13010;width:2" coordorigin="1191,13010" coordsize="21600,343" path="m1191,13010l1191,13354e" filled="f" stroked="t" strokecolor="black" strokeweight="0.58pt">
                <v:path arrowok="t"/>
              </v:shape>
            </v:group>
            <v:group id="_x0000_s3394" style="height:343;left:1606;position:absolute;top:13010;width:2" coordorigin="1606,13010" coordsize="2,343">
              <v:shape id="_x0000_s3395" style="height:343;left:1606;position:absolute;top:13010;width:2" coordorigin="1606,13010" coordsize="21600,343" path="m1606,13010l1606,13354e" filled="f" stroked="t" strokecolor="black" strokeweight="0.58pt">
                <v:path arrowok="t"/>
              </v:shape>
            </v:group>
            <v:group id="_x0000_s3396" style="height:343;left:2019;position:absolute;top:13010;width:2" coordorigin="2019,13010" coordsize="2,343">
              <v:shape id="_x0000_s3397" style="height:343;left:2019;position:absolute;top:13010;width:2" coordorigin="2019,13010" coordsize="21600,343" path="m2019,13010l2019,13354e" filled="f" stroked="t" strokecolor="black" strokeweight="0.58pt">
                <v:path arrowok="t"/>
              </v:shape>
            </v:group>
            <v:group id="_x0000_s3398" style="height:343;left:2434;position:absolute;top:13010;width:2" coordorigin="2434,13010" coordsize="2,343">
              <v:shape id="_x0000_s3399" style="height:343;left:2434;position:absolute;top:13010;width:2" coordorigin="2434,13010" coordsize="21600,343" path="m2434,13010l2434,13354e" filled="f" stroked="t" strokecolor="black" strokeweight="0.58pt">
                <v:path arrowok="t"/>
              </v:shape>
            </v:group>
            <v:group id="_x0000_s3400" style="height:343;left:2849;position:absolute;top:13010;width:2" coordorigin="2849,13010" coordsize="2,343">
              <v:shape id="_x0000_s3401" style="height:343;left:2849;position:absolute;top:13010;width:2" coordorigin="2849,13010" coordsize="21600,343" path="m2849,13010l2849,13354e" filled="f" stroked="t" strokecolor="black" strokeweight="0.58pt">
                <v:path arrowok="t"/>
              </v:shape>
            </v:group>
            <v:group id="_x0000_s3402" style="height:343;left:3265;position:absolute;top:13010;width:2" coordorigin="3265,13010" coordsize="2,343">
              <v:shape id="_x0000_s3403" style="height:343;left:3265;position:absolute;top:13010;width:2" coordorigin="3265,13010" coordsize="21600,343" path="m3265,13010l3265,13354e" filled="f" stroked="t" strokecolor="black" strokeweight="0.58pt">
                <v:path arrowok="t"/>
              </v:shape>
            </v:group>
            <v:group id="_x0000_s3404" style="height:343;left:3680;position:absolute;top:13010;width:2" coordorigin="3680,13010" coordsize="2,343">
              <v:shape id="_x0000_s3405" style="height:343;left:3680;position:absolute;top:13010;width:2" coordorigin="3680,13010" coordsize="21600,343" path="m3680,13010l3680,13354e" filled="f" stroked="t" strokecolor="black" strokeweight="0.58pt">
                <v:path arrowok="t"/>
              </v:shape>
            </v:group>
            <v:group id="_x0000_s3406" style="height:343;left:4095;position:absolute;top:13010;width:2" coordorigin="4095,13010" coordsize="2,343">
              <v:shape id="_x0000_s3407" style="height:343;left:4095;position:absolute;top:13010;width:2" coordorigin="4095,13010" coordsize="21600,343" path="m4095,13010l4095,13354e" filled="f" stroked="t" strokecolor="black" strokeweight="0.58pt">
                <v:path arrowok="t"/>
              </v:shape>
            </v:group>
            <v:group id="_x0000_s3408" style="height:343;left:4511;position:absolute;top:13010;width:2" coordorigin="4511,13010" coordsize="2,343">
              <v:shape id="_x0000_s3409" style="height:343;left:4511;position:absolute;top:13010;width:2" coordorigin="4511,13010" coordsize="21600,343" path="m4511,13010l4511,13354e" filled="f" stroked="t" strokecolor="black" strokeweight="0.58pt">
                <v:path arrowok="t"/>
              </v:shape>
            </v:group>
            <v:group id="_x0000_s3410" style="height:343;left:4926;position:absolute;top:13010;width:2" coordorigin="4926,13010" coordsize="2,343">
              <v:shape id="_x0000_s3411" style="height:343;left:4926;position:absolute;top:13010;width:2" coordorigin="4926,13010" coordsize="21600,343" path="m4926,13010l4926,13354e" filled="f" stroked="t" strokecolor="black" strokeweight="0.58pt">
                <v:path arrowok="t"/>
              </v:shape>
            </v:group>
            <v:group id="_x0000_s3412" style="height:343;left:5341;position:absolute;top:13010;width:2" coordorigin="5341,13010" coordsize="2,343">
              <v:shape id="_x0000_s3413" style="height:343;left:5341;position:absolute;top:13010;width:2" coordorigin="5341,13010" coordsize="21600,343" path="m5341,13010l5341,13354e" filled="f" stroked="t" strokecolor="black" strokeweight="0.58pt">
                <v:path arrowok="t"/>
              </v:shape>
            </v:group>
            <v:group id="_x0000_s3414" style="height:343;left:5754;position:absolute;top:13010;width:2" coordorigin="5754,13010" coordsize="2,343">
              <v:shape id="_x0000_s3415" style="height:343;left:5754;position:absolute;top:13010;width:2" coordorigin="5754,13010" coordsize="21600,343" path="m5754,13010l5754,13354e" filled="f" stroked="t" strokecolor="black" strokeweight="0.58pt">
                <v:path arrowok="t"/>
              </v:shape>
            </v:group>
            <v:group id="_x0000_s3416" style="height:343;left:6169;position:absolute;top:13010;width:2" coordorigin="6169,13010" coordsize="2,343">
              <v:shape id="_x0000_s3417" style="height:343;left:6169;position:absolute;top:13010;width:2" coordorigin="6169,13010" coordsize="21600,343" path="m6169,13010l6169,13354e" filled="f" stroked="t" strokecolor="black" strokeweight="0.58pt">
                <v:path arrowok="t"/>
              </v:shape>
            </v:group>
            <v:group id="_x0000_s3418" style="height:343;left:6585;position:absolute;top:13010;width:2" coordorigin="6585,13010" coordsize="2,343">
              <v:shape id="_x0000_s3419" style="height:343;left:6585;position:absolute;top:13010;width:2" coordorigin="6585,13010" coordsize="21600,343" path="m6585,13010l6585,13354e" filled="f" stroked="t" strokecolor="black" strokeweight="0.58pt">
                <v:path arrowok="t"/>
              </v:shape>
            </v:group>
            <v:group id="_x0000_s3420" style="height:343;left:7000;position:absolute;top:13010;width:2" coordorigin="7000,13010" coordsize="2,343">
              <v:shape id="_x0000_s3421" style="height:343;left:7000;position:absolute;top:13010;width:2" coordorigin="7000,13010" coordsize="21600,343" path="m7000,13010l7000,13354e" filled="f" stroked="t" strokecolor="black" strokeweight="0.58pt">
                <v:path arrowok="t"/>
              </v:shape>
            </v:group>
            <v:group id="_x0000_s3422" style="height:343;left:7415;position:absolute;top:13010;width:2" coordorigin="7415,13010" coordsize="2,343">
              <v:shape id="_x0000_s3423" style="height:343;left:7415;position:absolute;top:13010;width:2" coordorigin="7415,13010" coordsize="21600,343" path="m7415,13010l7415,13354e" filled="f" stroked="t" strokecolor="black" strokeweight="0.58pt">
                <v:path arrowok="t"/>
              </v:shape>
            </v:group>
            <v:group id="_x0000_s3424" style="height:343;left:7831;position:absolute;top:13010;width:2" coordorigin="7831,13010" coordsize="2,343">
              <v:shape id="_x0000_s3425" style="height:343;left:7831;position:absolute;top:13010;width:2" coordorigin="7831,13010" coordsize="21600,343" path="m7831,13010l7831,13354e" filled="f" stroked="t" strokecolor="black" strokeweight="0.58pt">
                <v:path arrowok="t"/>
              </v:shape>
            </v:group>
            <v:group id="_x0000_s3426" style="height:343;left:8246;position:absolute;top:13010;width:2" coordorigin="8246,13010" coordsize="2,343">
              <v:shape id="_x0000_s3427" style="height:343;left:8246;position:absolute;top:13010;width:2" coordorigin="8246,13010" coordsize="21600,343" path="m8246,13010l8246,13354e" filled="f" stroked="t" strokecolor="black" strokeweight="0.58pt">
                <v:path arrowok="t"/>
              </v:shape>
            </v:group>
            <v:group id="_x0000_s3428" style="height:343;left:8661;position:absolute;top:13010;width:2" coordorigin="8661,13010" coordsize="2,343">
              <v:shape id="_x0000_s3429" style="height:343;left:8661;position:absolute;top:13010;width:2" coordorigin="8661,13010" coordsize="21600,343" path="m8661,13010l8661,13354e" filled="f" stroked="t" strokecolor="black" strokeweight="0.58pt">
                <v:path arrowok="t"/>
              </v:shape>
            </v:group>
            <v:group id="_x0000_s3430" style="height:343;left:9076;position:absolute;top:13010;width:2" coordorigin="9076,13010" coordsize="2,343">
              <v:shape id="_x0000_s3431" style="height:343;left:9076;position:absolute;top:13010;width:2" coordorigin="9076,13010" coordsize="21600,343" path="m9076,13010l9076,13354e" filled="f" stroked="t" strokecolor="black" strokeweight="0.58pt">
                <v:path arrowok="t"/>
              </v:shape>
            </v:group>
            <v:group id="_x0000_s3432" style="height:343;left:9492;position:absolute;top:13010;width:2" coordorigin="9492,13010" coordsize="2,343">
              <v:shape id="_x0000_s3433" style="height:343;left:9492;position:absolute;top:13010;width:2" coordorigin="9492,13010" coordsize="21600,343" path="m9492,13010l9492,13354e" filled="f" stroked="t" strokecolor="black" strokeweight="0.58pt">
                <v:path arrowok="t"/>
              </v:shape>
            </v:group>
          </v:group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80" w:lineRule="exact"/>
        <w:jc w:val="left"/>
        <w:rPr>
          <w:sz w:val="28"/>
          <w:szCs w:val="28"/>
        </w:rPr>
      </w:pPr>
    </w:p>
    <w:p>
      <w:pPr>
        <w:spacing w:before="40" w:after="0" w:line="120" w:lineRule="exact"/>
        <w:ind w:right="97"/>
        <w:jc w:val="right"/>
        <w:rPr>
          <w:rFonts w:ascii="Calibri" w:eastAsia="Calibri" w:hAnsi="Calibri" w:cs="Calibri"/>
          <w:sz w:val="10"/>
          <w:szCs w:val="10"/>
        </w:rPr>
      </w:pPr>
      <w:r>
        <w:rPr>
          <w:rFonts w:ascii="Calibri" w:eastAsia="Calibri" w:hAnsi="Calibri" w:cs="Calibri"/>
          <w:spacing w:val="-1"/>
          <w:w w:val="100"/>
          <w:sz w:val="10"/>
          <w:szCs w:val="10"/>
        </w:rPr>
        <w:t>600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40" w:lineRule="exact"/>
        <w:jc w:val="left"/>
        <w:rPr>
          <w:sz w:val="24"/>
          <w:szCs w:val="24"/>
        </w:rPr>
      </w:pPr>
    </w:p>
    <w:p>
      <w:pPr>
        <w:spacing w:before="23" w:after="0" w:line="240" w:lineRule="auto"/>
        <w:ind w:left="3632" w:right="4092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0"/>
          <w:w w:val="99"/>
          <w:sz w:val="18"/>
          <w:szCs w:val="18"/>
        </w:rPr>
        <w:t>10</w:t>
      </w:r>
    </w:p>
    <w:sectPr>
      <w:footerReference w:type="default" r:id="rId12"/>
      <w:pgSz w:w="10440" w:h="14760"/>
      <w:pgMar w:top="1380" w:right="980" w:bottom="280" w:left="1460" w:header="0" w:foo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Calibri">
    <w:altName w:val="Calibri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方正舒体">
    <w:altName w:val="方正舒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  <w:font w:name="Malgun Gothic">
    <w:altName w:val="Malgun Gothic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height:11pt;margin-left:256.53pt;margin-top:666.41pt;mso-position-horizontal-relative:page;mso-position-vertical-relative:page;position:absolute;width:8.56pt;z-index:-251658240" filled="f" stroked="f">
          <v:textbox inset="0,0,0,0">
            <w:txbxContent>
              <w:p>
                <w:pPr>
                  <w:spacing w:before="0" w:after="0" w:line="203" w:lineRule="exact"/>
                  <w:ind w:left="40" w:right="-20"/>
                  <w:jc w:val="left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spacing w:val="0"/>
                    <w:w w:val="10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footer" Target="footer4.xml" /><Relationship Id="rId12" Type="http://schemas.openxmlformats.org/officeDocument/2006/relationships/footer" Target="footer5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2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强洁</dc:creator>
  <cp:revision>0</cp:revision>
  <dcterms:created xsi:type="dcterms:W3CDTF">2018-05-30T14:12:11Z</dcterms:created>
  <dcterms:modified xsi:type="dcterms:W3CDTF">2018-05-30T14:12:11Z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2018-05-14T00:00:00Z</vt:filetime>
  </property>
  <property fmtid="{D5CDD505-2E9C-101B-9397-08002B2CF9AE}" pid="3" name="LastSaved">
    <vt:filetime>2018-05-30T00:00:00Z</vt:filetime>
  </property>
</Properties>
</file>