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76pt;margin-top:977pt;height:3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巴中市巴州区2018年春期末七年级学业水平测试</w:t>
      </w:r>
    </w:p>
    <w:p>
      <w:pPr>
        <w:ind w:firstLine="3150" w:firstLineChars="15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数学试题</w:t>
      </w:r>
    </w:p>
    <w:p>
      <w:pPr>
        <w:ind w:firstLine="2310" w:firstLineChars="1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(满分150分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120分钟完卷)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选择题(每小题3分,共30分)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1.下列各式是一元一次方程的是(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B.2+5=7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6" o:spt="75" type="#_x0000_t75" style="height:29pt;width:5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2.二元一次方程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28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的正整数解的组数为(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eastAsia="zh-CN"/>
        </w:rPr>
        <w:t>)组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        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B.2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C.3                D.4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3.一个三角形的两边长分别为5cm和3cm,第三边也是整数,且周长是偶数,则第三边长是(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A.2cm或4cm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B.4cm或6cm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eastAsia="zh-CN"/>
        </w:rPr>
        <w:t>C.4cm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D.2cm或6cm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4.已知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29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,则下列不等式中不正确的是(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3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5.下图中是轴对称图形的有(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r>
        <w:drawing>
          <wp:inline distT="0" distB="0" distL="114300" distR="114300">
            <wp:extent cx="5273040" cy="107950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A.①②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B.①④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C.②③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D.③④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6.某商店出售下列四种形状的地砖:①正三角形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②正方形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③正五边形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④正六边形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若只选购其中一种地砖镶嵌地面,可供选择的地砖共有(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A.4种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B.3种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C.2种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D.1种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甲、乙两人练习跑步,如果甲让乙先跑10m,甲跑5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就能追上乙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如果甲让乙先跑2s,那么甲跑4s就能追上乙。设甲、乙每秒钟分别跑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4" o:spt="75" type="#_x0000_t75" style="height:12pt;width:4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,则可列方程式组为(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5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6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7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8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8.若不等式组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9" o:spt="75" type="#_x0000_t75" style="height:34pt;width:4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的解集为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的值分别为(   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A.5,-3          B.5,3           C.-5,-3              D.-5,3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9.把以∠C为直角的△ABC绕点C接顺时针方向旋转85°,点B转到点E,点A转到点F,得到△CEF,则下列结论错误的是(   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A.∠BCE=85°    B.CA=CF         C.BA=EF              D.∠ECF=85°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10.如图,∠ABC和∠ACB的外角平分线相交于点D,设∠BDC=</w:t>
      </w:r>
      <w:r>
        <w:rPr>
          <w:rFonts w:hint="default" w:ascii="Arial" w:hAnsi="Arial" w:cs="Arial"/>
          <w:lang w:val="en-US" w:eastAsia="zh-CN"/>
        </w:rPr>
        <w:t>β</w:t>
      </w:r>
      <w:r>
        <w:rPr>
          <w:rFonts w:hint="eastAsia" w:asciiTheme="minorEastAsia" w:hAnsiTheme="minorEastAsia" w:cstheme="minorEastAsia"/>
          <w:lang w:val="en-US" w:eastAsia="zh-CN"/>
        </w:rPr>
        <w:t>,那么∠A等于(   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866775" cy="838200"/>
            <wp:effectExtent l="0" t="0" r="9525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A.180°-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2" o:spt="75" type="#_x0000_t75" style="height:29pt;width:2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B.180°-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5pt;width:1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C.90°-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D.90°-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5" o:spt="75" type="#_x0000_t75" style="height:29pt;width:2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二、填空题(每小题3分,共30分)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11.若方程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6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是一元一次方程,则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0pt;width:2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12.若代数式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的值互为相反数,则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0pt;width:1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13.已知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1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满足方程组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2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3" o:spt="75" type="#_x0000_t75" style="height:12pt;width:2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14.若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4" o:spt="75" type="#_x0000_t75" style="height:29pt;width:6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,用含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的代数式表示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,结果是___________.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15.请写出一个由两个一元一次不等式组成的不等式组______,使它的解集为: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7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16.如图,∠A+∠B+∠C+∠D+∠E+∠F的度数为___________.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675" cy="1138555"/>
            <wp:effectExtent l="0" t="0" r="3175" b="4445"/>
            <wp:docPr id="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8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第16题                       第18题                  第20题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17.一个多边形的内角和比它的外角和的3倍少180°,则这个多边形的边数为________.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18.如图:在△ABC中,∠B=30°,∠C=46°,AD为∠BAC平分线,AF为BC边上的高,则∠DAF的度数为_________.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19.某次数学测试有16道选择题,评分办法:答对一道得6分,答错一道扣2分,不答得0分,小明有一道题未答,那么他至少要答对_______道题,成绩才能在60分以上。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20.如图,E,F分别是正方形ABCD的边BC、CD上的点,且BE=CF,将△ABE绕正方形的中心按逆时针方向旋转到△BCF,旋转角为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8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(0°＜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＜180°),则∠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0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三、解答题(共90分)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21.解方程(组)或不等式组(每小题6分,共18分)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1" o:spt="75" type="#_x0000_t75" style="height:16pt;width:10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(2)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2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63" o:spt="75" type="#_x0000_t75" style="height:48pt;width:80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22.(8分)已知方程组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4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和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5" o:spt="75" type="#_x0000_t75" style="height:34pt;width:7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的解相同,求代数式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6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23.(8分)如图,在边长为1个单位长度的小正方形组成的网格中,给出了格点△ABC(顶点是网格线的交点)和点A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933065" cy="2276475"/>
            <wp:effectExtent l="0" t="0" r="635" b="9525"/>
            <wp:docPr id="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8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(1)平移△ABC得到格点△A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,且A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是A的对应点。画出格点△A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(2)画出点B关于直线AC的对称点D,并指出AD可以看作由AB绕A点经过怎样的旋转而得到的。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24.(9分)若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7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是△ABC的三边,且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8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满足关系式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69" o:spt="75" type="#_x0000_t75" style="height:19pt;width:8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，c是不等式组</w:t>
      </w:r>
      <w:r>
        <w:rPr>
          <w:rFonts w:hint="eastAsia" w:asciiTheme="minorEastAsia" w:hAnsiTheme="minorEastAsia" w:cstheme="minorEastAsia"/>
          <w:position w:val="-56"/>
          <w:lang w:val="en-US" w:eastAsia="zh-CN"/>
        </w:rPr>
        <w:object>
          <v:shape id="_x0000_i1070" o:spt="75" type="#_x0000_t75" style="height:60.95pt;width:73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的最大整数解,求△ABC的周长。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25.(8分)若等腰三角形一腰上的中线把这个三角形的周长分成12cm和21cm两部分,这个等腰三角形的底边长为多少?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26.(9分)小王购买了一套经济适用房,他准备将地面全部铺上地砖,房屋地面结构如图所示:根据图中的数据(单位:m),解答下列问题: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371600" cy="1543050"/>
            <wp:effectExtent l="0" t="0" r="0" b="0"/>
            <wp:docPr id="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3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(1)用含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1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的代数式表示地面总面积；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(2)已知客厅面积比卫生间面积多21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2" o:spt="75" type="#_x0000_t75" style="height:15pt;width:1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,且地面总面积是卫生间面积的15倍。若铺1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3" o:spt="75" type="#_x0000_t75" style="height:15pt;width:1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地砖的平均费用为80元,那么铺地砖的总费用为多少元?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27.(8分)如图,△ABC中,BD平分∠ABC,∠1=∠A,∠2=∠C,求∠A的度数。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323975" cy="1714500"/>
            <wp:effectExtent l="0" t="0" r="9525" b="0"/>
            <wp:docPr id="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7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28.(10分)巴河是巴城人民的母亲河,为“创全国文明城市、重塑美丽母亲河,现准备将一段长为180米的河道整治任务交由A、B两工程队先后接力完成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A工程队每天整治12米,B工程队每天整治8米,共用时20天。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(1)根据题意,甲、乙两名同学分别列出了不完整的方程组如下: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甲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74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乙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75" o:spt="75" type="#_x0000_t75" style="height:48pt;width:6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6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根据甲、乙两名同学所列的方程组,请你分别指出未知数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7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表示的意义,然后在括号中补全甲、乙两名同学所列的方程组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甲: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7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</w:t>
      </w:r>
      <w:r>
        <w:rPr>
          <w:rFonts w:hint="eastAsia" w:asciiTheme="minorEastAsia" w:hAnsiTheme="minorEastAsia" w:cstheme="minorEastAsia"/>
          <w:lang w:val="en-US" w:eastAsia="zh-CN"/>
        </w:rPr>
        <w:t>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9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</w:t>
      </w:r>
      <w:r>
        <w:rPr>
          <w:rFonts w:hint="eastAsia" w:asciiTheme="minorEastAsia" w:hAnsiTheme="minorEastAsia" w:cstheme="minorEastAsia"/>
          <w:lang w:val="en-US" w:eastAsia="zh-CN"/>
        </w:rPr>
        <w:t>___________________.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乙: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</w:t>
      </w:r>
      <w:r>
        <w:rPr>
          <w:rFonts w:hint="eastAsia" w:asciiTheme="minorEastAsia" w:hAnsiTheme="minorEastAsia" w:cstheme="minorEastAsia"/>
          <w:lang w:val="en-US" w:eastAsia="zh-CN"/>
        </w:rPr>
        <w:t>_________________，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81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表示</w:t>
      </w:r>
      <w:r>
        <w:rPr>
          <w:rFonts w:hint="eastAsia" w:asciiTheme="minorEastAsia" w:hAnsiTheme="minorEastAsia" w:cstheme="minorEastAsia"/>
          <w:lang w:val="en-US" w:eastAsia="zh-CN"/>
        </w:rPr>
        <w:t>___________________。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求A、B两工程队分别整治河道多少米(写出完整的解答过程)。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29.(12分)小赵为班级购买笔记本作为晚会上的奖品,回来时向生活委员交账说:“一共买了两种规格的笔记本36本,单价分别为18元和26元。去时我领了100元,现在找回276元。”生活委员算了一下,认为小赵搞错了。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(1)请你用方程的知识说明小赵为什么搞错了。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(2)小赵一想,发觉的确不对,因为他把自己口袋里的零用钱一起当做找回的钱给了生活委员。如果设购买单价为18元的笔记本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2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本,试用含的代数式表示小赵零用钱的数目: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元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(3)如果小赵的零用钱少于3元,在(2)的条件下,算一算小赵有几种购买方案。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7B6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png"/><Relationship Id="rId90" Type="http://schemas.openxmlformats.org/officeDocument/2006/relationships/image" Target="media/image45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png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png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4" Type="http://schemas.openxmlformats.org/officeDocument/2006/relationships/fontTable" Target="fontTable.xml"/><Relationship Id="rId123" Type="http://schemas.openxmlformats.org/officeDocument/2006/relationships/customXml" Target="../customXml/item1.xml"/><Relationship Id="rId122" Type="http://schemas.openxmlformats.org/officeDocument/2006/relationships/image" Target="media/image61.wmf"/><Relationship Id="rId121" Type="http://schemas.openxmlformats.org/officeDocument/2006/relationships/oleObject" Target="embeddings/oleObject58.bin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png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2018-06-30T12:01:00Z</dcterms:created>
  <dc:creator>早晨的一切从养生开始</dc:creator>
  <cp:lastModifiedBy>什么</cp:lastModifiedBy>
  <dcterms:modified xsi:type="dcterms:W3CDTF">2018-07-03T08:26:58Z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