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Heading2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hd w:val="clear" w:color="auto" w:fill="D6D3CD"/>
        <w:spacing w:before="0" w:beforeAutospacing="0" w:after="0" w:afterAutospacing="0"/>
        <w:ind w:left="0" w:right="0" w:firstLine="0"/>
        <w:jc w:val="left"/>
        <w:rPr>
          <w:rFonts w:ascii="微软雅黑" w:eastAsia="微软雅黑" w:hAnsi="微软雅黑" w:cs="微软雅黑"/>
          <w:i w:val="0"/>
          <w:caps w:val="0"/>
          <w:color w:val="6B5F24"/>
          <w:spacing w:val="0"/>
          <w:sz w:val="27"/>
          <w:szCs w:val="27"/>
        </w:rPr>
      </w:pP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7"/>
          <w:szCs w:val="27"/>
          <w:bdr w:val="nil"/>
          <w:shd w:val="clear" w:color="auto" w:fill="D6D3CD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56pt;margin-top:934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7"/>
          <w:szCs w:val="27"/>
          <w:bdr w:val="nil"/>
          <w:shd w:val="clear" w:color="auto" w:fill="D6D3CD"/>
        </w:rPr>
        <w:t>2018年广州市广大附中八年级第二学期英语期末测试题</w:t>
      </w:r>
    </w:p>
    <w:p>
      <w:bookmarkStart w:id="0" w:name="_GoBack"/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6572250" cy="7772400"/>
            <wp:effectExtent l="0" t="0" r="0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微软雅黑" w:eastAsia="微软雅黑" w:hAnsi="微软雅黑" w:cs="微软雅黑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115425"/>
            <wp:effectExtent l="0" t="0" r="0" b="9525"/>
            <wp:docPr id="2" name="图片 1" descr="2018年广州市广大附中八年级第二学期英语期末测试题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11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486900"/>
            <wp:effectExtent l="0" t="0" r="0" b="0"/>
            <wp:docPr id="3" name="图片 2" descr="2018年广州市广大附中八年级第二学期英语期末测试题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48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801225"/>
            <wp:effectExtent l="0" t="0" r="0" b="9525"/>
            <wp:docPr id="6" name="图片 3" descr="2018年广州市广大附中八年级第二学期英语期末测试题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010650"/>
            <wp:effectExtent l="0" t="0" r="0" b="0"/>
            <wp:docPr id="5" name="图片 4" descr="2018年广州市广大附中八年级第二学期英语期末测试题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334500"/>
            <wp:effectExtent l="0" t="0" r="0" b="0"/>
            <wp:docPr id="4" name="图片 5" descr="2018年广州市广大附中八年级第二学期英语期末测试题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33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191625"/>
            <wp:effectExtent l="0" t="0" r="0" b="9525"/>
            <wp:docPr id="7" name="图片 6" descr="2018年广州市广大附中八年级第二学期英语期末测试题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19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  <w:shd w:val="clear" w:color="auto" w:fill="D6D3CD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single"/>
          <w:bdr w:val="nil"/>
          <w:shd w:val="clear" w:color="auto" w:fill="D6D3CD"/>
        </w:rPr>
        <w:drawing>
          <wp:inline distT="0" distB="0" distL="114300" distR="114300">
            <wp:extent cx="6572250" cy="9163050"/>
            <wp:effectExtent l="0" t="0" r="0" b="0"/>
            <wp:docPr id="1" name="图片 7" descr="2018年广州市广大附中八年级第二学期英语期末测试题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2018年广州市广大附中八年级第二学期英语期末测试题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ttachedTemplate r:id="rId1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paragraph" w:styleId="Heading2">
    <w:name w:val="heading 2"/>
    <w:basedOn w:val="Normal"/>
    <w:next w:val="Normal"/>
    <w:semiHidden/>
    <w:unhideWhenUsed/>
    <w:qFormat/>
    <w:pPr>
      <w:spacing w:before="0" w:beforeAutospacing="1" w:after="0" w:afterAutospacing="1"/>
      <w:jc w:val="left"/>
    </w:pPr>
    <w:rPr>
      <w:rFonts w:ascii="宋体" w:eastAsia="宋体" w:hAnsi="宋体" w:cs="宋体" w:hint="eastAsia"/>
      <w:b/>
      <w:kern w:val="0"/>
      <w:sz w:val="36"/>
      <w:szCs w:val="36"/>
      <w:lang w:val="en-US" w:eastAsia="zh-CN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yperlink" Target="http://photo.blog.sina.com.cn/showpic.html#blogid=6e8a0a040102xkh9&amp;url=http://album.sina.com.cn/pic/0021vsEczy7lu4WfKJm5c" TargetMode="External" /><Relationship Id="rId11" Type="http://schemas.openxmlformats.org/officeDocument/2006/relationships/image" Target="media/image5.png" /><Relationship Id="rId12" Type="http://schemas.openxmlformats.org/officeDocument/2006/relationships/hyperlink" Target="http://photo.blog.sina.com.cn/showpic.html#blogid=6e8a0a040102xkh9&amp;url=http://album.sina.com.cn/pic/0021vsEczy7lu4WCMlad0" TargetMode="External" /><Relationship Id="rId13" Type="http://schemas.openxmlformats.org/officeDocument/2006/relationships/image" Target="media/image6.png" /><Relationship Id="rId14" Type="http://schemas.openxmlformats.org/officeDocument/2006/relationships/hyperlink" Target="http://photo.blog.sina.com.cn/showpic.html#blogid=6e8a0a040102xkh9&amp;url=http://album.sina.com.cn/pic/0021vsEczy7lu4WYbwI58" TargetMode="External" /><Relationship Id="rId15" Type="http://schemas.openxmlformats.org/officeDocument/2006/relationships/image" Target="media/image7.png" /><Relationship Id="rId16" Type="http://schemas.openxmlformats.org/officeDocument/2006/relationships/hyperlink" Target="http://photo.blog.sina.com.cn/showpic.html#blogid=6e8a0a040102xkh9&amp;url=http://album.sina.com.cn/pic/0021vsEczy7lu4XhfqZ6d" TargetMode="External" /><Relationship Id="rId17" Type="http://schemas.openxmlformats.org/officeDocument/2006/relationships/image" Target="media/image8.png" /><Relationship Id="rId18" Type="http://schemas.openxmlformats.org/officeDocument/2006/relationships/hyperlink" Target="http://photo.blog.sina.com.cn/showpic.html#blogid=6e8a0a040102xkh9&amp;url=http://album.sina.com.cn/pic/0021vsEczy7lu4XtEEZd5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hyperlink" Target="http://photo.blog.sina.com.cn/showpic.html#blogid=6e8a0a040102xkh9&amp;url=http://album.sina.com.cn/pic/0021vsEczy7lu4XAR2m76" TargetMode="External" /><Relationship Id="rId21" Type="http://schemas.openxmlformats.org/officeDocument/2006/relationships/theme" Target="theme/theme1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hyperlink" Target="http://photo.blog.sina.com.cn/showpic.html#blogid=6e8a0a040102xkh9&amp;url=http://album.sina.com.cn/pic/0021vsEczy7lu4VT3Pgce" TargetMode="External" /><Relationship Id="rId9" Type="http://schemas.openxmlformats.org/officeDocument/2006/relationships/image" Target="media/image4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pple\AppData\Roaming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apple</dc:creator>
  <cp:lastModifiedBy>apple</cp:lastModifiedBy>
  <cp:revision>1</cp:revision>
  <dcterms:created xsi:type="dcterms:W3CDTF">2018-06-26T23:57:00Z</dcterms:created>
  <dcterms:modified xsi:type="dcterms:W3CDTF">2018-06-27T00:04:58Z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